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b363" w14:paraId="231b363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A627DE">
        <w:rPr>
          <w:b/>
        </w:rPr>
        <w:t>44. St-179</w:t>
      </w:r>
      <w:r w:rsidR="00F65051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7F0265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68363E">
        <w:t xml:space="preserve">dužnikom </w:t>
      </w:r>
      <w:r w:rsidR="00B82C3B">
        <w:t xml:space="preserve">TRIESTINA  j.d.o.o., </w:t>
      </w:r>
      <w:r w:rsidR="00C31307">
        <w:t xml:space="preserve"> za ugostiteljstvo</w:t>
      </w:r>
      <w:r w:rsidR="00A627DE">
        <w:t>, iz Zagr</w:t>
      </w:r>
      <w:r w:rsidR="00B82C3B">
        <w:t xml:space="preserve">eba, </w:t>
      </w:r>
      <w:proofErr w:type="spellStart"/>
      <w:r w:rsidR="00B82C3B">
        <w:t>Kauzlarićev</w:t>
      </w:r>
      <w:proofErr w:type="spellEnd"/>
      <w:r w:rsidR="00B82C3B">
        <w:t xml:space="preserve"> prilaz 13, OIB 71401700140, t</w:t>
      </w:r>
      <w:r>
        <w:t xml:space="preserve">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0F2C31">
      <w:r w:rsidRPr="00E85BA1">
        <w:rPr>
          <w:b/>
        </w:rPr>
        <w:t xml:space="preserve">I </w:t>
      </w:r>
      <w:r>
        <w:tab/>
        <w:t>Za</w:t>
      </w:r>
      <w:r w:rsidR="002541C4">
        <w:t xml:space="preserve"> dužnika </w:t>
      </w:r>
      <w:r w:rsidR="00B82C3B">
        <w:t xml:space="preserve">TRIESTINA  j.d.o.o.,  za ugostiteljstvo , iz Zagreba, </w:t>
      </w:r>
      <w:proofErr w:type="spellStart"/>
      <w:r w:rsidR="00B82C3B">
        <w:t>Kauzlarićev</w:t>
      </w:r>
      <w:proofErr w:type="spellEnd"/>
      <w:r w:rsidR="00B82C3B">
        <w:t xml:space="preserve"> prilaz 13, OIB 71401700140. </w:t>
      </w:r>
    </w:p>
    <w:p w:rsidRDefault="000F2C31" w:rsidP="00E85BA1" w:rsidR="000F2C31"/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54732A">
        <w:t xml:space="preserve"> </w:t>
      </w:r>
      <w:r w:rsidR="00B82C3B">
        <w:t xml:space="preserve"> 5. 270,00 </w:t>
      </w:r>
      <w:r w:rsidR="003A05C7">
        <w:t xml:space="preserve"> </w:t>
      </w:r>
      <w:r w:rsidR="00974706">
        <w:t>k</w:t>
      </w:r>
      <w:r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77663"/>
    <w:rsid w:val="000967FD"/>
    <w:rsid w:val="00097081"/>
    <w:rsid w:val="000E1583"/>
    <w:rsid w:val="000F2C31"/>
    <w:rsid w:val="001467AA"/>
    <w:rsid w:val="00171D7B"/>
    <w:rsid w:val="001A1DB3"/>
    <w:rsid w:val="001B196D"/>
    <w:rsid w:val="001D2FE6"/>
    <w:rsid w:val="00206D4B"/>
    <w:rsid w:val="00225094"/>
    <w:rsid w:val="002541C4"/>
    <w:rsid w:val="00286A9E"/>
    <w:rsid w:val="002B02F3"/>
    <w:rsid w:val="003A05C7"/>
    <w:rsid w:val="003D41E0"/>
    <w:rsid w:val="003E7223"/>
    <w:rsid w:val="00406F43"/>
    <w:rsid w:val="004D2566"/>
    <w:rsid w:val="004F1768"/>
    <w:rsid w:val="00505B1D"/>
    <w:rsid w:val="00516837"/>
    <w:rsid w:val="00530B2C"/>
    <w:rsid w:val="0054732A"/>
    <w:rsid w:val="005D06E4"/>
    <w:rsid w:val="006106C4"/>
    <w:rsid w:val="0061418A"/>
    <w:rsid w:val="0064031F"/>
    <w:rsid w:val="006654FB"/>
    <w:rsid w:val="0068363E"/>
    <w:rsid w:val="00685999"/>
    <w:rsid w:val="007F0265"/>
    <w:rsid w:val="008439B9"/>
    <w:rsid w:val="008C1208"/>
    <w:rsid w:val="008C3E42"/>
    <w:rsid w:val="00922215"/>
    <w:rsid w:val="0095331A"/>
    <w:rsid w:val="00954B11"/>
    <w:rsid w:val="00962414"/>
    <w:rsid w:val="00974706"/>
    <w:rsid w:val="00A627DE"/>
    <w:rsid w:val="00AA4648"/>
    <w:rsid w:val="00AB02BD"/>
    <w:rsid w:val="00AC4CBA"/>
    <w:rsid w:val="00B82C3B"/>
    <w:rsid w:val="00C2711B"/>
    <w:rsid w:val="00C31307"/>
    <w:rsid w:val="00C92E4E"/>
    <w:rsid w:val="00CE5429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  <w:rsid w:val="00FB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TRIESTINA j.d.o.o. zastupanog po punomoćniku Petar Žeravica</izvorni_sadrzaj>
    <derivirana_varijabla naziv="DomainObject.Predmet.ProtustrankaFormated_1">  TRIESTINA j.d.o.o. zastupanog po punomoćniku Petar Žeravica</derivirana_varijabla>
  </DomainObject.Predmet.ProtustrankaFormated>
  <DomainObject.Predmet.ProtustrankaFormatedOIB>
    <izvorni_sadrzaj>  TRIESTINA j.d.o.o., OIB 71401700140 zastupanog po punomoćniku Petar Žeravica</izvorni_sadrzaj>
    <derivirana_varijabla naziv="DomainObject.Predmet.ProtustrankaFormatedOIB_1">  TRIESTINA j.d.o.o., OIB 71401700140 zastupanog po punomoćniku Petar Žeravica</derivirana_varijabla>
  </DomainObject.Predmet.ProtustrankaFormatedOIB>
  <DomainObject.Predmet.ProtustrankaFormatedWithAdress>
    <izvorni_sadrzaj> TRIESTINA j.d.o.o., Kauzlarićev prilaz 13, 10000 Zagreb zastupanog po punomoćniku Petar Žeravica</izvorni_sadrzaj>
    <derivirana_varijabla naziv="DomainObject.Predmet.ProtustrankaFormatedWithAdress_1"> TRIESTINA j.d.o.o., Kauzlarićev prilaz 13, 10000 Zagreb zastupanog po punomoćniku Petar Žeravica</derivirana_varijabla>
  </DomainObject.Predmet.ProtustrankaFormatedWithAdress>
  <DomainObject.Predmet.ProtustrankaFormatedWithAdressOIB>
    <izvorni_sadrzaj> TRIESTINA j.d.o.o., OIB 71401700140, Kauzlarićev prilaz 13, 10000 Zagreb zastupanog po punomoćniku Petar Žeravica</izvorni_sadrzaj>
    <derivirana_varijabla naziv="DomainObject.Predmet.ProtustrankaFormatedWithAdressOIB_1"> TRIESTINA j.d.o.o., OIB 71401700140, Kauzlarićev prilaz 13, 10000 Zagreb zastupanog po punomoćniku Petar Žeravica</derivirana_varijabla>
  </DomainObject.Predmet.ProtustrankaFormatedWithAdressOIB>
  <DomainObject.Predmet.ProtustrankaWithAdress>
    <izvorni_sadrzaj>TRIESTINA j.d.o.o. Kauzlarićev prilaz 13, 10000 Zagreb</izvorni_sadrzaj>
    <derivirana_varijabla naziv="DomainObject.Predmet.ProtustrankaWithAdress_1">TRIESTINA j.d.o.o. Kauzlarićev prilaz 13, 10000 Zagreb</derivirana_varijabla>
  </DomainObject.Predmet.ProtustrankaWithAdress>
  <DomainObject.Predmet.ProtustrankaWithAdressOIB>
    <izvorni_sadrzaj>TRIESTINA j.d.o.o., OIB 71401700140, Kauzlarićev prilaz 13, 10000 Zagreb</izvorni_sadrzaj>
    <derivirana_varijabla naziv="DomainObject.Predmet.ProtustrankaWithAdressOIB_1">TRIESTINA j.d.o.o., OIB 71401700140, Kauzlarićev prilaz 13, 10000 Zagreb</derivirana_varijabla>
  </DomainObject.Predmet.ProtustrankaWithAdressOIB>
  <DomainObject.Predmet.ProtustrankaNazivFormated>
    <izvorni_sadrzaj>TRIESTINA j.d.o.o.</izvorni_sadrzaj>
    <derivirana_varijabla naziv="DomainObject.Predmet.ProtustrankaNazivFormated_1">TRIESTINA j.d.o.o.</derivirana_varijabla>
  </DomainObject.Predmet.ProtustrankaNazivFormated>
  <DomainObject.Predmet.ProtustrankaNazivFormatedOIB>
    <izvorni_sadrzaj>TRIESTINA j.d.o.o., OIB 71401700140</izvorni_sadrzaj>
    <derivirana_varijabla naziv="DomainObject.Predmet.ProtustrankaNazivFormatedOIB_1">TRIESTINA j.d.o.o., OIB 71401700140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TRIESTINA j.d.o.o. zastupanog po punomoćniku Petar Žeravica</item>
    </izvorni_sadrzaj>
    <derivirana_varijabla naziv="DomainObject.Predmet.ProtuStrankaListFormated_1">
      <item>TRIESTINA j.d.o.o. zastupanog po punomoćniku Petar Žeravica</item>
    </derivirana_varijabla>
  </DomainObject.Predmet.ProtuStrankaListFormated>
  <DomainObject.Predmet.ProtuStrankaListFormatedOIB>
    <izvorni_sadrzaj>
      <item>TRIESTINA j.d.o.o., OIB 71401700140 zastupanog po punomoćniku Petar Žeravica</item>
    </izvorni_sadrzaj>
    <derivirana_varijabla naziv="DomainObject.Predmet.ProtuStrankaListFormatedOIB_1">
      <item>TRIESTINA j.d.o.o., OIB 71401700140 zastupanog po punomoćniku Petar Žeravica</item>
    </derivirana_varijabla>
  </DomainObject.Predmet.ProtuStrankaListFormatedOIB>
  <DomainObject.Predmet.ProtuStrankaListFormatedWithAdress>
    <izvorni_sadrzaj>
      <item>TRIESTINA j.d.o.o., Kauzlarićev prilaz 13, 10000 Zagreb zastupanog po punomoćniku Petar Žeravica</item>
    </izvorni_sadrzaj>
    <derivirana_varijabla naziv="DomainObject.Predmet.ProtuStrankaListFormatedWithAdress_1">
      <item>TRIESTINA j.d.o.o., Kauzlarićev prilaz 13, 10000 Zagreb zastupanog po punomoćniku Petar Žeravica</item>
    </derivirana_varijabla>
  </DomainObject.Predmet.ProtuStrankaListFormatedWithAdress>
  <DomainObject.Predmet.ProtuStrankaListFormatedWithAdressOIB>
    <izvorni_sadrzaj>
      <item>TRIESTINA j.d.o.o., OIB 71401700140, Kauzlarićev prilaz 13, 10000 Zagreb zastupanog po punomoćniku Petar Žeravica</item>
    </izvorni_sadrzaj>
    <derivirana_varijabla naziv="DomainObject.Predmet.ProtuStrankaListFormatedWithAdressOIB_1">
      <item>TRIESTINA j.d.o.o., OIB 71401700140, Kauzlarićev prilaz 13, 10000 Zagreb zastupanog po punomoćniku Petar Žeravica</item>
    </derivirana_varijabla>
  </DomainObject.Predmet.ProtuStrankaListFormatedWithAdressOIB>
  <DomainObject.Predmet.ProtuStrankaListNazivFormated>
    <izvorni_sadrzaj>
      <item>TRIESTINA j.d.o.o.</item>
    </izvorni_sadrzaj>
    <derivirana_varijabla naziv="DomainObject.Predmet.ProtuStrankaListNazivFormated_1">
      <item>TRIESTINA j.d.o.o.</item>
    </derivirana_varijabla>
  </DomainObject.Predmet.ProtuStrankaListNazivFormated>
  <DomainObject.Predmet.ProtuStrankaListNazivFormatedOIB>
    <izvorni_sadrzaj>
      <item>TRIESTINA j.d.o.o., OIB 71401700140</item>
    </izvorni_sadrzaj>
    <derivirana_varijabla naziv="DomainObject.Predmet.ProtuStrankaListNazivFormatedOIB_1">
      <item>TRIESTINA j.d.o.o., OIB 71401700140</item>
    </derivirana_varijabla>
  </DomainObject.Predmet.ProtuStrankaListNazivFormatedOIB>
  <DomainObject.Predmet.OstaliListFormated>
    <izvorni_sadrzaj>
      <item>Petar Žeravica punomoćnik sudionika u postupku TRIESTINA j.d.o.o.</item>
    </izvorni_sadrzaj>
    <derivirana_varijabla naziv="DomainObject.Predmet.OstaliListFormated_1">
      <item>Petar Žeravica punomoćnik sudionika u postupku TRIESTINA j.d.o.o.</item>
    </derivirana_varijabla>
  </DomainObject.Predmet.OstaliListFormated>
  <DomainObject.Predmet.OstaliListFormatedOIB>
    <izvorni_sadrzaj>
      <item>Petar Žeravica, OIB 01825946834 punomoćnik sudionika u postupku TRIESTINA j.d.o.o.</item>
    </izvorni_sadrzaj>
    <derivirana_varijabla naziv="DomainObject.Predmet.OstaliListFormatedOIB_1">
      <item>Petar Žeravica, OIB 01825946834 punomoćnik sudionika u postupku TRIESTINA j.d.o.o.</item>
    </derivirana_varijabla>
  </DomainObject.Predmet.OstaliListFormatedOIB>
  <DomainObject.Predmet.OstaliListFormatedWithAdress>
    <izvorni_sadrzaj>
      <item>Petar Žeravica, Ulica Ive Paraća 1, 10360 Sesvete punomoćnik sudionika u postupku TRIESTINA j.d.o.o.</item>
    </izvorni_sadrzaj>
    <derivirana_varijabla naziv="DomainObject.Predmet.OstaliListFormatedWithAdress_1">
      <item>Petar Žeravica, Ulica Ive Paraća 1, 10360 Sesvete punomoćnik sudionika u postupku TRIESTINA j.d.o.o.</item>
    </derivirana_varijabla>
  </DomainObject.Predmet.OstaliListFormatedWithAdress>
  <DomainObject.Predmet.OstaliListFormatedWithAdressOIB>
    <izvorni_sadrzaj>
      <item>Petar Žeravica, OIB 01825946834, Ulica Ive Paraća 1, 10360 Sesvete punomoćnik sudionika u postupku TRIESTINA j.d.o.o.</item>
    </izvorni_sadrzaj>
    <derivirana_varijabla naziv="DomainObject.Predmet.OstaliListFormatedWithAdressOIB_1">
      <item>Petar Žeravica, OIB 01825946834, Ulica Ive Paraća 1, 10360 Sesvete punomoćnik sudionika u postupku TRIESTINA j.d.o.o.</item>
    </derivirana_varijabla>
  </DomainObject.Predmet.OstaliListFormatedWithAdressOIB>
  <DomainObject.Predmet.OstaliListNazivFormated>
    <izvorni_sadrzaj>
      <item>Petar Žeravica</item>
    </izvorni_sadrzaj>
    <derivirana_varijabla naziv="DomainObject.Predmet.OstaliListNazivFormated_1">
      <item>Petar Žeravica</item>
    </derivirana_varijabla>
  </DomainObject.Predmet.OstaliListNazivFormated>
  <DomainObject.Predmet.OstaliListNazivFormatedOIB>
    <izvorni_sadrzaj>
      <item>Petar Žeravica, OIB 01825946834</item>
    </izvorni_sadrzaj>
    <derivirana_varijabla naziv="DomainObject.Predmet.OstaliListNazivFormatedOIB_1">
      <item>Petar Žeravica, OIB 01825946834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TRIESTINA j.d.o.o.</izvorni_sadrzaj>
    <derivirana_varijabla naziv="DomainObject.Predmet.ProtustrankaIDrugi_1">TRIESTINA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TRIESTINA j.d.o.o., OIB 71401700140, Kauzlarićev prilaz 13, 10000 Zagreb</izvorni_sadrzaj>
    <derivirana_varijabla naziv="DomainObject.Predmet.ProtustrankaIDrugiAdressOIB_1">TRIESTINA j.d.o.o., OIB 71401700140, Kauzlarićev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TRIESTINA j.d.o.o.</item>
      <item>Petar Žeravica</item>
    </izvorni_sadrzaj>
    <derivirana_varijabla naziv="DomainObject.Predmet.SudioniciListNaziv_1">
      <item>FINA Regionalni centar Zagreb</item>
      <item>TRIESTINA j.d.o.o.</item>
      <item>Petar Žeravica</item>
    </derivirana_varijabla>
  </DomainObject.Predmet.SudioniciListNaziv>
  <DomainObject.Predmet.SudioniciListAdressOIB>
    <izvorni_sadrzaj>
      <item>FINA Regionalni centar Zagreb, OIB 85821130368, Trg svibanjskih žrtava 1995. 1,10000 Zagreb</item>
      <item>TRIESTINA j.d.o.o., OIB 71401700140, Kauzlarićev prilaz 13,10000 Zagreb</item>
      <item>Petar Žeravica, OIB 01825946834, Ulica Ive Paraća 1,10360 Sesvete</item>
    </izvorni_sadrzaj>
    <derivirana_varijabla naziv="DomainObject.Predmet.SudioniciListAdressOIB_1">
      <item>FINA Regionalni centar Zagreb, OIB 85821130368, Trg svibanjskih žrtava 1995. 1,10000 Zagreb</item>
      <item>TRIESTINA j.d.o.o., OIB 71401700140, Kauzlarićev prilaz 13,10000 Zagreb</item>
      <item>Petar Žeravica, OIB 01825946834, Ulica Ive Paraća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71401700140</item>
      <item>, OIB 01825946834</item>
    </izvorni_sadrzaj>
    <derivirana_varijabla naziv="DomainObject.Predmet.SudioniciListNazivOIB_1">
      <item>, OIB 85821130368</item>
      <item>, OIB 71401700140</item>
      <item>, OIB 01825946834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1386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2017-03-08T13:02:00Z</dcterms:created>
  <dc:creator>Nada Nekić Plevko</dc:creator>
  <cp:lastModifiedBy>Nada Nekić Plevko</cp:lastModifiedBy>
  <cp:lastPrinted>2017-03-08T11:57:00Z</cp:lastPrinted>
  <dcterms:modified xmlns:xsi="http://www.w3.org/2001/XMLSchema-instance" xsi:type="dcterms:W3CDTF">2017-03-08T13:03:00Z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