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2f63" w14:paraId="44f2f63" w:rsidRDefault="00774B6C" w:rsidP="00A646F6" w:rsidR="00095A3D" w:rsidRPr="00A646F6">
      <w:pPr>
        <w15:collapsed w:val="false"/>
        <w:rPr>
          <w:bCs/>
        </w:rPr>
      </w:pPr>
      <w:bookmarkStart w:name="_GoBack" w:id="0"/>
      <w:bookmarkEnd w:id="0"/>
      <w:r w:rsidRPr="0065142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651425">
        <w:rPr>
          <w:bCs/>
        </w:rPr>
        <w:t xml:space="preserve"> </w:t>
      </w:r>
    </w:p>
    <w:p w:rsidRDefault="00E70CFA" w:rsidR="00E70CFA" w:rsidRPr="00651425">
      <w:pPr>
        <w:pStyle w:val="Naslov1"/>
        <w:rPr>
          <w:rFonts w:cs="Times New Roman" w:hAnsi="Times New Roman" w:ascii="Times New Roman"/>
          <w:b w:val="false"/>
        </w:rPr>
      </w:pPr>
      <w:r w:rsidRPr="00651425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651425">
      <w:pPr>
        <w:rPr>
          <w:bCs/>
        </w:rPr>
      </w:pPr>
      <w:r w:rsidRPr="00651425">
        <w:rPr>
          <w:bCs/>
        </w:rPr>
        <w:t xml:space="preserve">TRGOVAČKI </w:t>
      </w:r>
      <w:r w:rsidR="00467371" w:rsidRPr="00651425">
        <w:rPr>
          <w:bCs/>
        </w:rPr>
        <w:t>SUD U ZAGREBU</w:t>
      </w:r>
    </w:p>
    <w:p w:rsidRDefault="00467371" w:rsidR="00A232E1" w:rsidRPr="00651425">
      <w:pPr>
        <w:rPr>
          <w:bCs/>
        </w:rPr>
      </w:pPr>
      <w:r w:rsidRPr="00651425">
        <w:rPr>
          <w:bCs/>
        </w:rPr>
        <w:t>Zagreb, Amruševa 2/II</w:t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85029E" w:rsidRPr="00651425">
        <w:rPr>
          <w:bCs/>
        </w:rPr>
        <w:tab/>
      </w:r>
      <w:r w:rsidR="00074FC2" w:rsidRPr="00651425">
        <w:rPr>
          <w:bCs/>
        </w:rPr>
        <w:t xml:space="preserve">               </w:t>
      </w:r>
    </w:p>
    <w:p w:rsidRDefault="00A646F6" w:rsidP="00D96F52" w:rsidR="00A646F6">
      <w:pPr>
        <w:jc w:val="center"/>
        <w:rPr>
          <w:bCs/>
        </w:rPr>
      </w:pPr>
    </w:p>
    <w:p w:rsidRDefault="00A646F6" w:rsidP="00D96F52" w:rsidR="00A646F6">
      <w:pPr>
        <w:jc w:val="center"/>
        <w:rPr>
          <w:bCs/>
        </w:rPr>
      </w:pPr>
    </w:p>
    <w:p w:rsidRDefault="00A232E1" w:rsidP="00D96F52" w:rsidR="007356D2" w:rsidRPr="00651425">
      <w:pPr>
        <w:jc w:val="center"/>
        <w:rPr>
          <w:bCs/>
        </w:rPr>
      </w:pPr>
      <w:r w:rsidRPr="00651425">
        <w:rPr>
          <w:bCs/>
        </w:rPr>
        <w:t xml:space="preserve">R E P U B L I K A   H R V A T S K A </w:t>
      </w:r>
    </w:p>
    <w:p w:rsidRDefault="00AC528D" w:rsidP="00D96F52" w:rsidR="00AC528D" w:rsidRPr="00651425">
      <w:pPr>
        <w:jc w:val="center"/>
        <w:rPr>
          <w:bCs/>
        </w:rPr>
      </w:pPr>
    </w:p>
    <w:p w:rsidRDefault="00D96F52" w:rsidP="00D96F52" w:rsidR="00D96F52" w:rsidRPr="00651425">
      <w:pPr>
        <w:jc w:val="center"/>
        <w:rPr>
          <w:bCs/>
        </w:rPr>
      </w:pPr>
      <w:r w:rsidRPr="00651425">
        <w:rPr>
          <w:bCs/>
        </w:rPr>
        <w:t>R J E Š E NJ E</w:t>
      </w:r>
    </w:p>
    <w:p w:rsidRDefault="006816BA" w:rsidP="006816BA" w:rsidR="006816BA" w:rsidRPr="00651425">
      <w:pPr>
        <w:rPr>
          <w:lang w:eastAsia="en-US"/>
        </w:rPr>
      </w:pPr>
    </w:p>
    <w:p w:rsidRDefault="00A57D47" w:rsidP="00A57D47" w:rsidR="00A26165" w:rsidRPr="00651425">
      <w:pPr>
        <w:ind w:firstLine="708"/>
        <w:jc w:val="both"/>
      </w:pPr>
      <w:r w:rsidRPr="00651425">
        <w:t>Trgovački sud u Zagrebu, po sucu toga suda Vesni Sremac Šoštar u stečajnom postupku nad dužnikom NIVA INŽENJERING d.o.o. u stečaju iz Zagreba, Gradišćanska 34, OIB: 78742</w:t>
      </w:r>
      <w:r w:rsidR="00E568BD">
        <w:t xml:space="preserve">307417, MBS: 080017351,  dana </w:t>
      </w:r>
      <w:r w:rsidR="00180861">
        <w:t>03. listopada</w:t>
      </w:r>
      <w:r w:rsidRPr="00651425">
        <w:t xml:space="preserve"> 2018. godine</w:t>
      </w:r>
    </w:p>
    <w:p w:rsidRDefault="00A57D47" w:rsidR="00A57D47" w:rsidRPr="00651425">
      <w:pPr>
        <w:jc w:val="center"/>
        <w:rPr>
          <w:bCs/>
        </w:rPr>
      </w:pPr>
    </w:p>
    <w:p w:rsidRDefault="00D96F52" w:rsidR="00E70CFA" w:rsidRPr="00651425">
      <w:pPr>
        <w:jc w:val="center"/>
        <w:rPr>
          <w:bCs/>
        </w:rPr>
      </w:pPr>
      <w:r w:rsidRPr="00651425">
        <w:rPr>
          <w:bCs/>
        </w:rPr>
        <w:t>r i j e š i o</w:t>
      </w:r>
      <w:r w:rsidR="00E70CFA" w:rsidRPr="00651425">
        <w:rPr>
          <w:bCs/>
        </w:rPr>
        <w:t xml:space="preserve">   j e </w:t>
      </w:r>
    </w:p>
    <w:p w:rsidRDefault="00E70CFA" w:rsidR="00E70CFA" w:rsidRPr="00651425">
      <w:pPr>
        <w:jc w:val="center"/>
        <w:rPr>
          <w:bCs/>
        </w:rPr>
      </w:pPr>
    </w:p>
    <w:p w:rsidRDefault="00D96F52" w:rsidP="00A646F6" w:rsidR="0007034B" w:rsidRPr="00651425">
      <w:pPr>
        <w:ind w:firstLine="708"/>
        <w:jc w:val="both"/>
      </w:pPr>
      <w:r w:rsidRPr="00651425">
        <w:rPr>
          <w:bCs/>
        </w:rPr>
        <w:t>Ispravlja</w:t>
      </w:r>
      <w:r w:rsidR="00A57D47" w:rsidRPr="00651425">
        <w:rPr>
          <w:bCs/>
        </w:rPr>
        <w:t>ju</w:t>
      </w:r>
      <w:r w:rsidRPr="00651425">
        <w:rPr>
          <w:bCs/>
        </w:rPr>
        <w:t xml:space="preserve"> se </w:t>
      </w:r>
      <w:r w:rsidR="00180861">
        <w:rPr>
          <w:bCs/>
        </w:rPr>
        <w:t>rješenja</w:t>
      </w:r>
      <w:r w:rsidRPr="00651425">
        <w:rPr>
          <w:bCs/>
        </w:rPr>
        <w:t xml:space="preserve"> ovog suda, poslovni broj </w:t>
      </w:r>
      <w:r w:rsidR="00E72DC3" w:rsidRPr="00651425">
        <w:rPr>
          <w:bCs/>
        </w:rPr>
        <w:t>St-</w:t>
      </w:r>
      <w:r w:rsidR="00A57D47" w:rsidRPr="00651425">
        <w:rPr>
          <w:bCs/>
        </w:rPr>
        <w:t>6578/16</w:t>
      </w:r>
      <w:r w:rsidR="00B2612F">
        <w:rPr>
          <w:bCs/>
        </w:rPr>
        <w:t xml:space="preserve">-200, </w:t>
      </w:r>
      <w:r w:rsidR="00A127B9">
        <w:rPr>
          <w:bCs/>
        </w:rPr>
        <w:t xml:space="preserve">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-201,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-202,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-203,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-204,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-205,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-206,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-207,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-208,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-209,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-210,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-211,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-212,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-213,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-214,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-215,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-216,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-217,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-218,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-219,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-220,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-221,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-222,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-223,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-224,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-225,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-226,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-227,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-228,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-229,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-230,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-231,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-232,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-233 </w:t>
      </w:r>
      <w:r w:rsidR="00F77F57" w:rsidRPr="00651425">
        <w:rPr>
          <w:bCs/>
        </w:rPr>
        <w:t xml:space="preserve">od </w:t>
      </w:r>
      <w:r w:rsidR="00B2612F">
        <w:rPr>
          <w:bCs/>
        </w:rPr>
        <w:t>16. srpnja</w:t>
      </w:r>
      <w:r w:rsidR="00A57D47" w:rsidRPr="00651425">
        <w:rPr>
          <w:bCs/>
        </w:rPr>
        <w:t xml:space="preserve"> 2018</w:t>
      </w:r>
      <w:r w:rsidRPr="00651425">
        <w:rPr>
          <w:bCs/>
        </w:rPr>
        <w:t>.</w:t>
      </w:r>
      <w:r w:rsidR="00AC528D" w:rsidRPr="00651425">
        <w:rPr>
          <w:bCs/>
        </w:rPr>
        <w:t>,</w:t>
      </w:r>
      <w:r w:rsidR="00FE676D" w:rsidRPr="00651425">
        <w:rPr>
          <w:bCs/>
        </w:rPr>
        <w:t xml:space="preserve"> </w:t>
      </w:r>
      <w:r w:rsidR="00B84E19" w:rsidRPr="00651425">
        <w:rPr>
          <w:bCs/>
        </w:rPr>
        <w:t xml:space="preserve">u </w:t>
      </w:r>
      <w:r w:rsidR="00A57D47" w:rsidRPr="00651425">
        <w:rPr>
          <w:bCs/>
        </w:rPr>
        <w:t>uvodu</w:t>
      </w:r>
      <w:r w:rsidR="005B116F">
        <w:rPr>
          <w:bCs/>
        </w:rPr>
        <w:t xml:space="preserve"> i izreci</w:t>
      </w:r>
      <w:r w:rsidR="00A57D47" w:rsidRPr="00651425">
        <w:rPr>
          <w:bCs/>
        </w:rPr>
        <w:t xml:space="preserve"> </w:t>
      </w:r>
      <w:r w:rsidR="00EF113E" w:rsidRPr="00651425">
        <w:rPr>
          <w:bCs/>
        </w:rPr>
        <w:t xml:space="preserve">u </w:t>
      </w:r>
      <w:r w:rsidR="00FE676D" w:rsidRPr="00651425">
        <w:rPr>
          <w:bCs/>
        </w:rPr>
        <w:t xml:space="preserve">pogledu </w:t>
      </w:r>
      <w:r w:rsidR="005A2F47" w:rsidRPr="00651425">
        <w:rPr>
          <w:bCs/>
        </w:rPr>
        <w:t xml:space="preserve">naziva </w:t>
      </w:r>
      <w:r w:rsidR="00663B29" w:rsidRPr="00651425">
        <w:rPr>
          <w:bCs/>
        </w:rPr>
        <w:t xml:space="preserve">stečajnog </w:t>
      </w:r>
      <w:r w:rsidR="00A57D47" w:rsidRPr="00651425">
        <w:rPr>
          <w:bCs/>
        </w:rPr>
        <w:t xml:space="preserve">dužnika </w:t>
      </w:r>
      <w:r w:rsidR="007A793A" w:rsidRPr="00651425">
        <w:rPr>
          <w:bCs/>
        </w:rPr>
        <w:t>"</w:t>
      </w:r>
      <w:r w:rsidR="00B068D5" w:rsidRPr="00651425">
        <w:rPr>
          <w:lang w:val="hr-BA"/>
        </w:rPr>
        <w:t xml:space="preserve"> </w:t>
      </w:r>
      <w:r w:rsidR="00A57D47" w:rsidRPr="00651425">
        <w:t>NIVA INŽENJERING d.o.o. iz Zagreba, Gradišćanska 34, OIB: 78742307417, MBS: 080017351</w:t>
      </w:r>
      <w:r w:rsidR="006816BA" w:rsidRPr="00651425">
        <w:t>"</w:t>
      </w:r>
      <w:r w:rsidR="00E72DC3" w:rsidRPr="00651425">
        <w:t xml:space="preserve"> ispravno treba stajati "</w:t>
      </w:r>
      <w:r w:rsidR="00D045CD" w:rsidRPr="00651425">
        <w:rPr>
          <w:lang w:val="pt-BR"/>
        </w:rPr>
        <w:t xml:space="preserve"> </w:t>
      </w:r>
      <w:r w:rsidR="00A57D47" w:rsidRPr="00651425">
        <w:t>NIVA INŽENJERING d.o.o. u stečaju iz Zagreba, Gradišćanska 34, OIB: 78742307417, MBS: 080017351</w:t>
      </w:r>
      <w:r w:rsidR="005A2F47" w:rsidRPr="00651425">
        <w:t>".</w:t>
      </w:r>
    </w:p>
    <w:p w:rsidRDefault="00D96F52" w:rsidP="00D96F52" w:rsidR="00A646F6">
      <w:pPr>
        <w:rPr>
          <w:bCs/>
        </w:rPr>
      </w:pPr>
      <w:r w:rsidRPr="00651425">
        <w:rPr>
          <w:bCs/>
        </w:rPr>
        <w:t xml:space="preserve">                                                             </w:t>
      </w:r>
    </w:p>
    <w:p w:rsidRDefault="00D96F52" w:rsidP="00A646F6" w:rsidR="00D96F52" w:rsidRPr="00651425">
      <w:pPr>
        <w:jc w:val="center"/>
        <w:rPr>
          <w:bCs/>
        </w:rPr>
      </w:pPr>
      <w:r w:rsidRPr="00651425">
        <w:rPr>
          <w:bCs/>
        </w:rPr>
        <w:t>Obrazloženje</w:t>
      </w:r>
    </w:p>
    <w:p w:rsidRDefault="00797665" w:rsidP="00D96F52" w:rsidR="00797665" w:rsidRPr="00651425">
      <w:pPr>
        <w:rPr>
          <w:bCs/>
        </w:rPr>
      </w:pPr>
    </w:p>
    <w:p w:rsidRDefault="00D96F52" w:rsidP="00797665" w:rsidR="00095A3D" w:rsidRPr="00651425">
      <w:pPr>
        <w:jc w:val="both"/>
      </w:pPr>
      <w:r w:rsidRPr="00651425">
        <w:rPr>
          <w:bCs/>
        </w:rPr>
        <w:tab/>
        <w:t xml:space="preserve">U pisanju </w:t>
      </w:r>
      <w:r w:rsidR="00180861">
        <w:rPr>
          <w:bCs/>
        </w:rPr>
        <w:t xml:space="preserve">rješenja </w:t>
      </w:r>
      <w:r w:rsidRPr="00651425">
        <w:rPr>
          <w:bCs/>
        </w:rPr>
        <w:t xml:space="preserve">ovog suda, poslovni broj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-200, 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-201,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-202,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-203,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-204,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-205,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-206,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-207,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-208,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-209,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-210,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-211,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-212,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-213,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-214,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-215,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-216,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-217,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-218,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-219,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-220,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-221,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-222,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-223,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-224,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-225,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-226,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-227,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-228,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-229,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-230,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-231,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-232, </w:t>
      </w:r>
      <w:r w:rsidR="00B2612F" w:rsidRPr="00651425">
        <w:rPr>
          <w:bCs/>
        </w:rPr>
        <w:t>St-6578/16</w:t>
      </w:r>
      <w:r w:rsidR="00B2612F">
        <w:rPr>
          <w:bCs/>
        </w:rPr>
        <w:t xml:space="preserve">-233 </w:t>
      </w:r>
      <w:r w:rsidR="00B2612F" w:rsidRPr="00651425">
        <w:rPr>
          <w:bCs/>
        </w:rPr>
        <w:t xml:space="preserve">od </w:t>
      </w:r>
      <w:r w:rsidR="00B2612F">
        <w:rPr>
          <w:bCs/>
        </w:rPr>
        <w:t>16. srpnja</w:t>
      </w:r>
      <w:r w:rsidR="00B2612F" w:rsidRPr="00651425">
        <w:rPr>
          <w:bCs/>
        </w:rPr>
        <w:t xml:space="preserve"> 2018., </w:t>
      </w:r>
      <w:r w:rsidR="00BA70BB" w:rsidRPr="00651425">
        <w:rPr>
          <w:bCs/>
        </w:rPr>
        <w:t>došlo je do očite greške u pisanju</w:t>
      </w:r>
      <w:r w:rsidR="00213897" w:rsidRPr="00651425">
        <w:rPr>
          <w:bCs/>
        </w:rPr>
        <w:t xml:space="preserve"> </w:t>
      </w:r>
      <w:r w:rsidR="005A2F47" w:rsidRPr="00651425">
        <w:rPr>
          <w:bCs/>
        </w:rPr>
        <w:t>u u</w:t>
      </w:r>
      <w:r w:rsidR="00B84E19" w:rsidRPr="00651425">
        <w:rPr>
          <w:bCs/>
        </w:rPr>
        <w:t xml:space="preserve">vodu </w:t>
      </w:r>
      <w:r w:rsidR="005B116F">
        <w:rPr>
          <w:bCs/>
        </w:rPr>
        <w:t xml:space="preserve">i izreci </w:t>
      </w:r>
      <w:r w:rsidR="005A2F47" w:rsidRPr="00651425">
        <w:rPr>
          <w:bCs/>
        </w:rPr>
        <w:t>u pogledu naziva</w:t>
      </w:r>
      <w:r w:rsidR="009E355C" w:rsidRPr="00651425">
        <w:rPr>
          <w:bCs/>
        </w:rPr>
        <w:t xml:space="preserve"> </w:t>
      </w:r>
      <w:r w:rsidR="005A2F47" w:rsidRPr="00651425">
        <w:rPr>
          <w:bCs/>
        </w:rPr>
        <w:t xml:space="preserve">stečajnog </w:t>
      </w:r>
      <w:r w:rsidR="00A57D47" w:rsidRPr="00651425">
        <w:rPr>
          <w:bCs/>
        </w:rPr>
        <w:t>dužnika</w:t>
      </w:r>
      <w:r w:rsidR="0007034B" w:rsidRPr="00651425">
        <w:rPr>
          <w:bCs/>
        </w:rPr>
        <w:t>, pa umjesto</w:t>
      </w:r>
      <w:r w:rsidR="00213897" w:rsidRPr="00651425">
        <w:rPr>
          <w:bCs/>
        </w:rPr>
        <w:t xml:space="preserve"> </w:t>
      </w:r>
      <w:r w:rsidR="00074B11" w:rsidRPr="00651425">
        <w:rPr>
          <w:bCs/>
        </w:rPr>
        <w:t>"</w:t>
      </w:r>
      <w:r w:rsidR="00A57D47" w:rsidRPr="00651425">
        <w:t>NIVA INŽENJERING d.o.o. iz Zagreba, Gradišćanska 34, OIB: 78742307417, MBS: 080017351</w:t>
      </w:r>
      <w:r w:rsidR="005A2F47" w:rsidRPr="00651425">
        <w:t>" ispravno treba stajati "</w:t>
      </w:r>
      <w:r w:rsidR="005A2F47" w:rsidRPr="00651425">
        <w:rPr>
          <w:lang w:val="pt-BR"/>
        </w:rPr>
        <w:t xml:space="preserve"> </w:t>
      </w:r>
      <w:r w:rsidR="00A57D47" w:rsidRPr="00651425">
        <w:t>NIVA INŽENJERING d.o.o. u stečaju iz Zagreba, Gradišćanska 34, OIB: 78742307417, MBS: 080017351</w:t>
      </w:r>
      <w:r w:rsidR="005A2F47" w:rsidRPr="00651425">
        <w:t xml:space="preserve">". </w:t>
      </w:r>
      <w:r w:rsidR="00AE2E7A" w:rsidRPr="00651425">
        <w:rPr>
          <w:bCs/>
        </w:rPr>
        <w:t>Od</w:t>
      </w:r>
      <w:r w:rsidRPr="00651425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651425">
        <w:rPr>
          <w:bCs/>
        </w:rPr>
        <w:t xml:space="preserve">, a u </w:t>
      </w:r>
      <w:r w:rsidR="00E014FF" w:rsidRPr="00651425">
        <w:rPr>
          <w:bCs/>
        </w:rPr>
        <w:lastRenderedPageBreak/>
        <w:t>svezi s člankom 10 SZ-a (NN 71/15</w:t>
      </w:r>
      <w:r w:rsidR="00FE676D" w:rsidRPr="00651425">
        <w:rPr>
          <w:bCs/>
        </w:rPr>
        <w:t>, 104/17</w:t>
      </w:r>
      <w:r w:rsidR="00E014FF" w:rsidRPr="00651425">
        <w:rPr>
          <w:bCs/>
        </w:rPr>
        <w:t>),</w:t>
      </w:r>
      <w:r w:rsidRPr="00651425">
        <w:rPr>
          <w:bCs/>
        </w:rPr>
        <w:t xml:space="preserve"> navedena pogreška u pisanju </w:t>
      </w:r>
      <w:r w:rsidR="00AE2E7A" w:rsidRPr="00651425">
        <w:rPr>
          <w:bCs/>
        </w:rPr>
        <w:t xml:space="preserve">je </w:t>
      </w:r>
      <w:r w:rsidRPr="00651425">
        <w:rPr>
          <w:bCs/>
        </w:rPr>
        <w:t>ispravljena i odlučeno je kao u izreci ovog rješenja.</w:t>
      </w:r>
    </w:p>
    <w:p w:rsidRDefault="008F0311" w:rsidP="00AC528D" w:rsidR="00CE649B" w:rsidRPr="00651425">
      <w:r w:rsidRPr="00651425">
        <w:t xml:space="preserve"> </w:t>
      </w:r>
    </w:p>
    <w:p w:rsidRDefault="008E55ED" w:rsidP="007014D3" w:rsidR="00901671" w:rsidRPr="00651425">
      <w:pPr>
        <w:jc w:val="center"/>
      </w:pPr>
      <w:r w:rsidRPr="00651425">
        <w:t xml:space="preserve">U Zagrebu, </w:t>
      </w:r>
      <w:r w:rsidR="00180861">
        <w:t>03. listopada</w:t>
      </w:r>
      <w:r w:rsidR="00AF7F37" w:rsidRPr="00651425">
        <w:t xml:space="preserve"> 2018</w:t>
      </w:r>
      <w:r w:rsidR="007B1F7D" w:rsidRPr="00651425">
        <w:t>.</w:t>
      </w:r>
      <w:r w:rsidR="00797665" w:rsidRPr="00651425">
        <w:t xml:space="preserve"> godine</w:t>
      </w:r>
      <w:r w:rsidR="007B1F7D" w:rsidRPr="00651425">
        <w:t xml:space="preserve"> </w:t>
      </w:r>
      <w:r w:rsidR="000F172F" w:rsidRPr="00651425">
        <w:t xml:space="preserve"> </w:t>
      </w:r>
      <w:r w:rsidR="0042103F" w:rsidRPr="00651425">
        <w:t xml:space="preserve"> </w:t>
      </w:r>
      <w:r w:rsidR="00824C2D" w:rsidRPr="00651425">
        <w:t xml:space="preserve"> </w:t>
      </w:r>
    </w:p>
    <w:p w:rsidRDefault="00AD5649" w:rsidP="007014D3" w:rsidR="00AD5649" w:rsidRPr="00651425">
      <w:pPr>
        <w:jc w:val="center"/>
      </w:pPr>
    </w:p>
    <w:p w:rsidRDefault="00E70CFA" w:rsidR="00E70CFA" w:rsidRPr="00651425"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="00773C20" w:rsidRPr="00651425">
        <w:t xml:space="preserve">         </w:t>
      </w:r>
      <w:r w:rsidR="00797665" w:rsidRPr="00651425">
        <w:tab/>
      </w:r>
      <w:r w:rsidR="00797665" w:rsidRPr="00651425">
        <w:tab/>
      </w:r>
      <w:r w:rsidR="00797665" w:rsidRPr="00651425">
        <w:tab/>
      </w:r>
      <w:r w:rsidR="00773C20" w:rsidRPr="00651425">
        <w:t xml:space="preserve"> </w:t>
      </w:r>
      <w:r w:rsidRPr="00651425">
        <w:t>SUDAC</w:t>
      </w:r>
      <w:r w:rsidR="00773C20" w:rsidRPr="00651425">
        <w:t>:</w:t>
      </w:r>
    </w:p>
    <w:p w:rsidRDefault="008E70E5" w:rsidP="00E53D3D" w:rsidR="00347619">
      <w:pPr>
        <w:pStyle w:val="Uvuenotijeloteksta"/>
        <w:ind w:firstLine="141" w:left="1983"/>
        <w:jc w:val="right"/>
      </w:pPr>
      <w:r w:rsidRPr="00651425">
        <w:tab/>
      </w:r>
      <w:r w:rsidR="00013AA6" w:rsidRPr="00651425">
        <w:tab/>
      </w:r>
      <w:r w:rsidR="00013AA6" w:rsidRPr="00651425">
        <w:tab/>
      </w:r>
      <w:r w:rsidR="00013AA6" w:rsidRPr="00651425">
        <w:tab/>
      </w:r>
      <w:r w:rsidR="00013AA6" w:rsidRPr="00651425">
        <w:tab/>
      </w:r>
      <w:r w:rsidR="00074FC2" w:rsidRPr="00651425">
        <w:t>Vesna Sremac Šoštar</w:t>
      </w:r>
      <w:r w:rsidR="00347619">
        <w:t>,v.r.</w:t>
      </w:r>
    </w:p>
    <w:p w:rsidRDefault="00347619" w:rsidP="00D338FD" w:rsidR="00347619">
      <w:pPr>
        <w:pStyle w:val="Uvuenotijeloteksta"/>
        <w:ind w:firstLine="141" w:left="1983"/>
        <w:jc w:val="right"/>
      </w:pPr>
      <w:r>
        <w:t>Za točnost otpravka</w:t>
      </w:r>
    </w:p>
    <w:p w:rsidRDefault="00347619" w:rsidP="00D522F6" w:rsidR="00DA015A" w:rsidRPr="00651425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651425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651425"/>
    <w:p w:rsidRDefault="00AE2E7A" w:rsidP="00C0470F" w:rsidR="00AE2E7A" w:rsidRPr="00651425"/>
    <w:p w:rsidRDefault="00E70CFA" w:rsidP="0062477B" w:rsidR="00E70CFA" w:rsidRPr="00651425">
      <w:pPr>
        <w:pStyle w:val="Naslov1"/>
        <w:rPr>
          <w:rFonts w:cs="Times New Roman" w:hAnsi="Times New Roman" w:ascii="Times New Roman"/>
          <w:b w:val="false"/>
        </w:rPr>
      </w:pPr>
      <w:r w:rsidRPr="00651425">
        <w:rPr>
          <w:rFonts w:cs="Times New Roman" w:hAnsi="Times New Roman" w:ascii="Times New Roman"/>
          <w:b w:val="false"/>
        </w:rPr>
        <w:t>POUKA O PRAVNOM LIJEKU</w:t>
      </w:r>
      <w:r w:rsidR="00D96F52" w:rsidRPr="00651425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651425">
      <w:r w:rsidRPr="00651425">
        <w:t xml:space="preserve">Protiv ovog rješenja dopuštena je  žalba Visokom trgovačkom sudu RH, a koja se podnosi u roku od 8 dana ovome sudu u 3 primjerka.  </w:t>
      </w:r>
    </w:p>
    <w:p w:rsidRDefault="007F42BD" w:rsidP="000614BB" w:rsidR="007F42BD" w:rsidRPr="00651425">
      <w:pPr>
        <w:pStyle w:val="Bezproreda"/>
        <w:rPr>
          <w:rFonts w:hAnsi="Times New Roman" w:ascii="Times New Roman"/>
          <w:sz w:val="24"/>
          <w:szCs w:val="24"/>
        </w:rPr>
      </w:pPr>
    </w:p>
    <w:sectPr w:rsidSect="00A646F6" w:rsidR="007F42BD" w:rsidRPr="0065142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2127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6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651425">
      <w:t>6578/16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</w:t>
        </w:r>
        <w:r w:rsidR="0091433B">
          <w:t>-6578/16</w:t>
        </w:r>
        <w:r w:rsidR="00A646F6">
          <w:t>-348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21"/>
  </w:num>
  <w:num w:numId="5">
    <w:abstractNumId w:val="20"/>
  </w:num>
  <w:num w:numId="6">
    <w:abstractNumId w:val="6"/>
  </w:num>
  <w:num w:numId="7">
    <w:abstractNumId w:val="22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3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80861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F10D0"/>
    <w:rsid w:val="001F23B9"/>
    <w:rsid w:val="0021172A"/>
    <w:rsid w:val="00213868"/>
    <w:rsid w:val="00213897"/>
    <w:rsid w:val="00217C20"/>
    <w:rsid w:val="00226055"/>
    <w:rsid w:val="00230C23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47619"/>
    <w:rsid w:val="0035530F"/>
    <w:rsid w:val="003572A2"/>
    <w:rsid w:val="003636E5"/>
    <w:rsid w:val="0037432D"/>
    <w:rsid w:val="00384A0E"/>
    <w:rsid w:val="003870E9"/>
    <w:rsid w:val="003958D8"/>
    <w:rsid w:val="00397904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C792B"/>
    <w:rsid w:val="004D118E"/>
    <w:rsid w:val="00510938"/>
    <w:rsid w:val="005118F8"/>
    <w:rsid w:val="00511F40"/>
    <w:rsid w:val="00512916"/>
    <w:rsid w:val="00520E9F"/>
    <w:rsid w:val="00521E01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116F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1425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871DA"/>
    <w:rsid w:val="006A03E2"/>
    <w:rsid w:val="006A2BF7"/>
    <w:rsid w:val="006A7B31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2016"/>
    <w:rsid w:val="008833B6"/>
    <w:rsid w:val="008849D2"/>
    <w:rsid w:val="00896725"/>
    <w:rsid w:val="00897E67"/>
    <w:rsid w:val="008A37FB"/>
    <w:rsid w:val="008B00CD"/>
    <w:rsid w:val="008B6CF8"/>
    <w:rsid w:val="008C0603"/>
    <w:rsid w:val="008C4FE1"/>
    <w:rsid w:val="008C5FA0"/>
    <w:rsid w:val="008C7E89"/>
    <w:rsid w:val="008D50E7"/>
    <w:rsid w:val="008E55ED"/>
    <w:rsid w:val="008E70E5"/>
    <w:rsid w:val="008F0311"/>
    <w:rsid w:val="008F312E"/>
    <w:rsid w:val="00901671"/>
    <w:rsid w:val="0091089F"/>
    <w:rsid w:val="0091433B"/>
    <w:rsid w:val="009241A8"/>
    <w:rsid w:val="00934762"/>
    <w:rsid w:val="009454E3"/>
    <w:rsid w:val="0095501B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52BD"/>
    <w:rsid w:val="00A10098"/>
    <w:rsid w:val="00A127B9"/>
    <w:rsid w:val="00A14499"/>
    <w:rsid w:val="00A21257"/>
    <w:rsid w:val="00A21E60"/>
    <w:rsid w:val="00A22401"/>
    <w:rsid w:val="00A232E1"/>
    <w:rsid w:val="00A26165"/>
    <w:rsid w:val="00A32A20"/>
    <w:rsid w:val="00A57D47"/>
    <w:rsid w:val="00A646F6"/>
    <w:rsid w:val="00A64DE0"/>
    <w:rsid w:val="00A65B01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2612F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568BD"/>
    <w:rsid w:val="00E70CFA"/>
    <w:rsid w:val="00E72DC3"/>
    <w:rsid w:val="00E7488D"/>
    <w:rsid w:val="00E77C59"/>
    <w:rsid w:val="00E808A8"/>
    <w:rsid w:val="00E87521"/>
    <w:rsid w:val="00E87803"/>
    <w:rsid w:val="00E90F50"/>
    <w:rsid w:val="00E94622"/>
    <w:rsid w:val="00EA18D7"/>
    <w:rsid w:val="00EB57B0"/>
    <w:rsid w:val="00ED01EF"/>
    <w:rsid w:val="00ED1C3E"/>
    <w:rsid w:val="00ED53FA"/>
    <w:rsid w:val="00EF113E"/>
    <w:rsid w:val="00EF7218"/>
    <w:rsid w:val="00F11E60"/>
    <w:rsid w:val="00F167C3"/>
    <w:rsid w:val="00F179EE"/>
    <w:rsid w:val="00F25831"/>
    <w:rsid w:val="00F352EB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7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61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61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61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61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7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61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61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61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61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DABF6-9FC7-4181-91A3-F0E6AE43B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349</properties:Words>
  <properties:Characters>2408</properties:Characters>
  <properties:Lines>58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2018-10-03T11:05:00Z</dcterms:created>
  <dc:creator>Nada Kraljić</dc:creator>
  <cp:lastModifiedBy>Matea Bizjak</cp:lastModifiedBy>
  <cp:lastPrinted>2018-10-03T11:26:00Z</cp:lastPrinted>
  <dcterms:modified xmlns:xsi="http://www.w3.org/2001/XMLSchema-instance" xsi:type="dcterms:W3CDTF">2018-10-03T11:26:00Z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(St-6578-16-ispravak rješenja od 16.srpanj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