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c46a" w14:paraId="a70c46a" w:rsidRDefault="00F56EE7" w:rsidP="00355747" w:rsidR="00355747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5747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747" w:rsidP="00355747" w:rsidR="00355747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355747" w:rsidP="00355747" w:rsidR="00355747" w:rsidRPr="003E5E31">
      <w:r>
        <w:t xml:space="preserve"> Trgovački sud u Osijeku</w:t>
      </w:r>
    </w:p>
    <w:p w:rsidRDefault="00355747" w:rsidP="00355747" w:rsidR="00355747">
      <w:pPr>
        <w:jc w:val="both"/>
      </w:pPr>
      <w:r>
        <w:t xml:space="preserve">   Osijek, Zagrebačka 2</w:t>
      </w:r>
    </w:p>
    <w:p w:rsidRDefault="00F56EE7" w:rsidP="00355747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355747" w:rsidP="003924EA" w:rsidR="00355747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D102D">
        <w:t>CONFIDUS TEAM</w:t>
      </w:r>
      <w:r w:rsidR="00785612">
        <w:t xml:space="preserve"> j.d.o.o. za </w:t>
      </w:r>
      <w:r w:rsidR="00AD102D">
        <w:t>ugostiteljske djelatnosti</w:t>
      </w:r>
      <w:r w:rsidR="00785612">
        <w:t xml:space="preserve">, </w:t>
      </w:r>
      <w:r w:rsidR="003C6038">
        <w:t xml:space="preserve">MBS: </w:t>
      </w:r>
      <w:r w:rsidR="00AD102D">
        <w:t>030187083</w:t>
      </w:r>
      <w:r w:rsidR="003C6038">
        <w:t xml:space="preserve">, OIB: </w:t>
      </w:r>
      <w:r w:rsidR="00AD102D">
        <w:t>14198896455</w:t>
      </w:r>
      <w:r w:rsidR="003C6038">
        <w:t xml:space="preserve">, </w:t>
      </w:r>
      <w:r w:rsidR="00AD102D">
        <w:t>Vinkovci</w:t>
      </w:r>
      <w:r w:rsidR="00542DDC">
        <w:t xml:space="preserve">, </w:t>
      </w:r>
      <w:r w:rsidR="00AD102D">
        <w:t>Zvonarska 52</w:t>
      </w:r>
      <w:r w:rsidR="00FB1F31">
        <w:t xml:space="preserve">, </w:t>
      </w:r>
      <w:r w:rsidR="00D5624A">
        <w:t>28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355747" w:rsidP="00355747" w:rsidR="0015367E" w:rsidRPr="009371EB">
      <w:pPr>
        <w:pStyle w:val="Tijeloteksta"/>
        <w:ind w:firstLine="708"/>
        <w:rPr>
          <w:bCs/>
        </w:rPr>
      </w:pPr>
      <w:r w:rsidRPr="00355747">
        <w:rPr>
          <w:bCs/>
        </w:rPr>
        <w:t>1.</w:t>
      </w:r>
      <w:r>
        <w:rPr>
          <w:bCs/>
        </w:rPr>
        <w:t xml:space="preserve">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D102D" w:rsidRPr="00AD102D">
        <w:t>CONFIDUS TEAM j.d.o.o. za ugostiteljske djelatnosti, MBS: 030187083, OIB: 14198896455, Vinkovci, Zvonarska 52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355747" w:rsidP="00355747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E3778F">
        <w:t>David Jakovljević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E3778F">
        <w:t>63014812654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E3778F">
        <w:t>Sesvete, Kašinska 7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355747" w:rsidP="00355747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AD102D" w:rsidRPr="00AD102D">
        <w:t>CONFIDUS TEAM j.d.o.o. za ugostiteljske djelatnosti, MBS: 030187083, OIB: 14198896455, Vinkovci, Zvonarska 52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355747" w:rsidP="00355747" w:rsidR="00AA4267">
      <w:pPr>
        <w:pStyle w:val="Tijeloteksta"/>
        <w:ind w:firstLine="708"/>
        <w:rPr>
          <w:bCs/>
        </w:rPr>
      </w:pPr>
      <w:r>
        <w:t xml:space="preserve">4.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55747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8D2B87">
        <w:rPr>
          <w:bCs/>
        </w:rPr>
        <w:t>4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AD102D">
        <w:rPr>
          <w:bCs/>
        </w:rPr>
        <w:t>1520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8D2B87">
        <w:rPr>
          <w:bCs/>
        </w:rPr>
        <w:t>3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AD102D" w:rsidRPr="00AD102D">
        <w:t>CONFIDUS TEAM j.d.o.o. za ugostiteljske djelatnosti, MBS: 030187083, OIB: 14198896455, Vinkovci, Zvonarska 52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lastRenderedPageBreak/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D2B87">
        <w:t>9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</w:t>
      </w:r>
      <w:r w:rsidR="00AD102D">
        <w:t>84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</w:t>
      </w:r>
      <w:r w:rsidR="008D2B87">
        <w:t>8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355747" w:rsidP="007A31D3" w:rsidR="0035574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355747" w:rsidP="00967AAD" w:rsidR="00355747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</w:t>
      </w:r>
      <w:r w:rsidR="009E1DF0">
        <w:t>8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FCA" w:rsidP="005C2CD1" w:rsidR="00286FCA">
      <w:r>
        <w:separator/>
      </w:r>
    </w:p>
  </w:endnote>
  <w:endnote w:id="0" w:type="continuationSeparator">
    <w:p w:rsidRDefault="00286FCA" w:rsidP="005C2CD1" w:rsidR="0028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FCA" w:rsidP="005C2CD1" w:rsidR="00286FCA">
      <w:r>
        <w:separator/>
      </w:r>
    </w:p>
  </w:footnote>
  <w:footnote w:id="0" w:type="continuationSeparator">
    <w:p w:rsidRDefault="00286FCA" w:rsidP="005C2CD1" w:rsidR="00286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8583715"/>
      <w:docPartObj>
        <w:docPartGallery w:val="Page Numbers (Top of Page)"/>
        <w:docPartUnique/>
      </w:docPartObj>
    </w:sdtPr>
    <w:sdtEndPr/>
    <w:sdtContent>
      <w:p w:rsidRDefault="00355747" w:rsidR="003557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D42">
          <w:rPr>
            <w:noProof/>
          </w:rPr>
          <w:t>2</w:t>
        </w:r>
        <w:r>
          <w:fldChar w:fldCharType="end"/>
        </w:r>
      </w:p>
      <w:p w:rsidRDefault="00355747" w:rsidP="00355747" w:rsidR="00355747">
        <w:pPr>
          <w:pStyle w:val="Zaglavlje"/>
          <w:jc w:val="right"/>
        </w:pPr>
        <w:r>
          <w:tab/>
        </w:r>
        <w:sdt>
          <w:sdtPr>
            <w:id w:val="-156116682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Poslovni broj: 19 St-284/2018-5</w:t>
            </w:r>
          </w:sdtContent>
        </w:sdt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AD102D">
      <w:t>284/2018-5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C0483"/>
    <w:multiLevelType w:val="hybridMultilevel"/>
    <w:tmpl w:val="B30C75AC"/>
    <w:lvl w:tplc="5E30DD8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67D26"/>
    <w:rsid w:val="00277C01"/>
    <w:rsid w:val="00281EAA"/>
    <w:rsid w:val="0028507D"/>
    <w:rsid w:val="00286FCA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55747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04EEB"/>
    <w:rsid w:val="0061075F"/>
    <w:rsid w:val="00613D0A"/>
    <w:rsid w:val="00632865"/>
    <w:rsid w:val="00633654"/>
    <w:rsid w:val="006372FF"/>
    <w:rsid w:val="00652724"/>
    <w:rsid w:val="00656FF9"/>
    <w:rsid w:val="00664AE3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4D42"/>
    <w:rsid w:val="007E7376"/>
    <w:rsid w:val="007F0819"/>
    <w:rsid w:val="007F1D4E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B0A47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9E5E17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102D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3778F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CONFIDUS TEAM j.d.o.o. za ugostiteljske djelatnosti</izvorni_sadrzaj>
    <derivirana_varijabla naziv="DomainObject.Predmet.ProtustrankaFormated_1">  CONFIDUS TEAM j.d.o.o. za ugostiteljske djelatnosti</derivirana_varijabla>
  </DomainObject.Predmet.ProtustrankaFormated>
  <DomainObject.Predmet.ProtustrankaFormatedOIB>
    <izvorni_sadrzaj>  CONFIDUS TEAM j.d.o.o. za ugostiteljske djelatnosti, OIB 14198896455</izvorni_sadrzaj>
    <derivirana_varijabla naziv="DomainObject.Predmet.ProtustrankaFormatedOIB_1">  CONFIDUS TEAM j.d.o.o. za ugostiteljske djelatnosti, OIB 14198896455</derivirana_varijabla>
  </DomainObject.Predmet.ProtustrankaFormatedOIB>
  <DomainObject.Predmet.ProtustrankaFormatedWithAdress>
    <izvorni_sadrzaj> CONFIDUS TEAM j.d.o.o. za ugostiteljske djelatnosti, Zvonarska 52, 32100 Vinkovci</izvorni_sadrzaj>
    <derivirana_varijabla naziv="DomainObject.Predmet.ProtustrankaFormatedWithAdress_1"> CONFIDUS TEAM j.d.o.o. za ugostiteljske djelatnosti, Zvonarska 52, 32100 Vinkovci</derivirana_varijabla>
  </DomainObject.Predmet.ProtustrankaFormatedWithAdress>
  <DomainObject.Predmet.ProtustrankaFormatedWithAdressOIB>
    <izvorni_sadrzaj> CONFIDUS TEAM j.d.o.o. za ugostiteljske djelatnosti, OIB 14198896455, Zvonarska 52, 32100 Vinkovci</izvorni_sadrzaj>
    <derivirana_varijabla naziv="DomainObject.Predmet.ProtustrankaFormatedWithAdressOIB_1"> CONFIDUS TEAM j.d.o.o. za ugostiteljske djelatnosti, OIB 14198896455, Zvonarska 52, 32100 Vinkovci</derivirana_varijabla>
  </DomainObject.Predmet.ProtustrankaFormatedWithAdressOIB>
  <DomainObject.Predmet.ProtustrankaWithAdress>
    <izvorni_sadrzaj>CONFIDUS TEAM j.d.o.o. za ugostiteljske djelatnosti Zvonarska 52, 32100 Vinkovci</izvorni_sadrzaj>
    <derivirana_varijabla naziv="DomainObject.Predmet.ProtustrankaWithAdress_1">CONFIDUS TEAM j.d.o.o. za ugostiteljske djelatnosti Zvonarska 52, 32100 Vinkovci</derivirana_varijabla>
  </DomainObject.Predmet.ProtustrankaWithAdress>
  <DomainObject.Predmet.ProtustrankaWithAdressOIB>
    <izvorni_sadrzaj>CONFIDUS TEAM j.d.o.o. za ugostiteljske djelatnosti, OIB 14198896455, Zvonarska 52, 32100 Vinkovci</izvorni_sadrzaj>
    <derivirana_varijabla naziv="DomainObject.Predmet.ProtustrankaWithAdressOIB_1">CONFIDUS TEAM j.d.o.o. za ugostiteljske djelatnosti, OIB 14198896455, Zvonarska 52, 32100 Vinkovci</derivirana_varijabla>
  </DomainObject.Predmet.ProtustrankaWithAdressOIB>
  <DomainObject.Predmet.ProtustrankaNazivFormated>
    <izvorni_sadrzaj>CONFIDUS TEAM j.d.o.o. za ugostiteljske djelatnosti</izvorni_sadrzaj>
    <derivirana_varijabla naziv="DomainObject.Predmet.ProtustrankaNazivFormated_1">CONFIDUS TEAM j.d.o.o. za ugostiteljske djelatnosti</derivirana_varijabla>
  </DomainObject.Predmet.ProtustrankaNazivFormated>
  <DomainObject.Predmet.ProtustrankaNazivFormatedOIB>
    <izvorni_sadrzaj>CONFIDUS TEAM j.d.o.o. za ugostiteljske djelatnosti, OIB 14198896455</izvorni_sadrzaj>
    <derivirana_varijabla naziv="DomainObject.Predmet.ProtustrankaNazivFormatedOIB_1">CONFIDUS TEAM j.d.o.o. za ugostiteljske djelatnosti, OIB 14198896455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CONFIDUS TEAM j.d.o.o. za ugostiteljske djelatnosti</item>
    </izvorni_sadrzaj>
    <derivirana_varijabla naziv="DomainObject.Predmet.ProtuStrankaListFormated_1">
      <item>CONFIDUS TEAM j.d.o.o. za ugostiteljske djelatnosti</item>
    </derivirana_varijabla>
  </DomainObject.Predmet.ProtuStrankaListFormated>
  <DomainObject.Predmet.ProtuStrankaListFormatedOIB>
    <izvorni_sadrzaj>
      <item>CONFIDUS TEAM j.d.o.o. za ugostiteljske djelatnosti, OIB 14198896455</item>
    </izvorni_sadrzaj>
    <derivirana_varijabla naziv="DomainObject.Predmet.ProtuStrankaListFormatedOIB_1">
      <item>CONFIDUS TEAM j.d.o.o. za ugostiteljske djelatnosti, OIB 14198896455</item>
    </derivirana_varijabla>
  </DomainObject.Predmet.ProtuStrankaListFormatedOIB>
  <DomainObject.Predmet.ProtuStrankaListFormatedWithAdress>
    <izvorni_sadrzaj>
      <item>CONFIDUS TEAM j.d.o.o. za ugostiteljske djelatnosti, Zvonarska 52, 32100 Vinkovci</item>
    </izvorni_sadrzaj>
    <derivirana_varijabla naziv="DomainObject.Predmet.ProtuStrankaListFormatedWithAdress_1">
      <item>CONFIDUS TEAM j.d.o.o. za ugostiteljske djelatnosti, Zvonarska 52, 32100 Vinkovci</item>
    </derivirana_varijabla>
  </DomainObject.Predmet.ProtuStrankaListFormatedWithAdress>
  <DomainObject.Predmet.ProtuStrankaListFormatedWithAdressOIB>
    <izvorni_sadrzaj>
      <item>CONFIDUS TEAM j.d.o.o. za ugostiteljske djelatnosti, OIB 14198896455, Zvonarska 52, 32100 Vinkovci</item>
    </izvorni_sadrzaj>
    <derivirana_varijabla naziv="DomainObject.Predmet.ProtuStrankaListFormatedWithAdressOIB_1">
      <item>CONFIDUS TEAM j.d.o.o. za ugostiteljske djelatnosti, OIB 14198896455, Zvonarska 52, 32100 Vinkovci</item>
    </derivirana_varijabla>
  </DomainObject.Predmet.ProtuStrankaListFormatedWithAdressOIB>
  <DomainObject.Predmet.ProtuStrankaListNazivFormated>
    <izvorni_sadrzaj>
      <item>CONFIDUS TEAM j.d.o.o. za ugostiteljske djelatnosti</item>
    </izvorni_sadrzaj>
    <derivirana_varijabla naziv="DomainObject.Predmet.ProtuStrankaListNazivFormated_1">
      <item>CONFIDUS TEAM j.d.o.o. za ugostiteljske djelatnosti</item>
    </derivirana_varijabla>
  </DomainObject.Predmet.ProtuStrankaListNazivFormated>
  <DomainObject.Predmet.ProtuStrankaListNazivFormatedOIB>
    <izvorni_sadrzaj>
      <item>CONFIDUS TEAM j.d.o.o. za ugostiteljske djelatnosti, OIB 14198896455</item>
    </izvorni_sadrzaj>
    <derivirana_varijabla naziv="DomainObject.Predmet.ProtuStrankaListNazivFormatedOIB_1">
      <item>CONFIDUS TEAM j.d.o.o. za ugostiteljske djelatnosti, OIB 14198896455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CONFIDUS TEAM j.d.o.o. za ugostiteljske djelatnosti</izvorni_sadrzaj>
    <derivirana_varijabla naziv="DomainObject.Predmet.ProtustrankaIDrugi_1">CONFIDUS TEAM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CONFIDUS TEAM j.d.o.o. za ugostiteljske djelatnosti, OIB 14198896455, Zvonarska 52, 32100 Vinkovci</izvorni_sadrzaj>
    <derivirana_varijabla naziv="DomainObject.Predmet.ProtustrankaIDrugiAdressOIB_1">CONFIDUS TEAM j.d.o.o. za ugostiteljske djelatnosti, OIB 14198896455, Zvonarska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CONFIDUS TEAM j.d.o.o. za ugostiteljske djelatnosti</item>
    </izvorni_sadrzaj>
    <derivirana_varijabla naziv="DomainObject.Predmet.SudioniciListNaziv_1">
      <item>FINA RC OSIJEK</item>
      <item>CONFIDUS TEAM j.d.o.o. za ugostiteljske djelatnosti</item>
    </derivirana_varijabla>
  </DomainObject.Predmet.SudioniciListNaziv>
  <DomainObject.Predmet.SudioniciListAdressOIB>
    <izvorni_sadrzaj>
      <item>FINA RC OSIJEK, OIB 85821130368</item>
      <item>CONFIDUS TEAM j.d.o.o. za ugostiteljske djelatnosti, OIB 14198896455, Zvonarska 52,32100 Vinkovci</item>
    </izvorni_sadrzaj>
    <derivirana_varijabla naziv="DomainObject.Predmet.SudioniciListAdressOIB_1">
      <item>FINA RC OSIJEK, OIB 85821130368</item>
      <item>CONFIDUS TEAM j.d.o.o. za ugostiteljske djelatnosti, OIB 14198896455, Zvonarska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14198896455</item>
    </izvorni_sadrzaj>
    <derivirana_varijabla naziv="DomainObject.Predmet.SudioniciListNazivOIB_1">
      <item>, OIB 85821130368</item>
      <item>, OIB 14198896455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382AA-7897-48FE-904B-E924CAB79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2840</properties:Characters>
  <properties:Lines>90</properties:Lines>
  <properties:Paragraphs>31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2018-05-28T05:58:00Z</dcterms:created>
  <dc:creator>Korisnik</dc:creator>
  <cp:lastModifiedBy>Renata Horvat</cp:lastModifiedBy>
  <cp:lastPrinted>2018-05-28T09:16:00Z</cp:lastPrinted>
  <dcterms:modified xmlns:xsi="http://www.w3.org/2001/XMLSchema-instance" xsi:type="dcterms:W3CDTF">2018-05-28T09:17:00Z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(CONFIDUS TEAM 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