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9258" w14:paraId="d3b9258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  <w:r w:rsidR="007E7090">
        <w:rPr>
          <w:b/>
        </w:rPr>
        <w:t xml:space="preserve">                                              </w:t>
      </w:r>
      <w:r w:rsidR="007E7090" w:rsidRPr="007E7090">
        <w:rPr>
          <w:b/>
        </w:rPr>
        <w:t>Broj: 7/St-124/2016-39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7E7090" w:rsidR="007A3A09" w:rsidRPr="002E5F1B">
      <w:pPr>
        <w:jc w:val="both"/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stečajnog upravitelja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1928DE" w:rsidRPr="001928DE">
        <w:t>FLORA LIPIK d.o.o. za poljoprivredu i usluge "u stečaju", skraćena tvrtka: FLORA LIPIK d.o.o. "u stečaju", Lipik, Kralja Tomislava bb, OIB: 59049574991</w:t>
      </w:r>
      <w:r w:rsidR="007E7090">
        <w:t>,</w:t>
      </w:r>
      <w:r w:rsidR="001928DE">
        <w:t xml:space="preserve"> dana 14</w:t>
      </w:r>
      <w:r w:rsidR="00685CCA">
        <w:t xml:space="preserve">. </w:t>
      </w:r>
      <w:r w:rsidR="001928DE">
        <w:t>studenoga</w:t>
      </w:r>
      <w:r w:rsidR="004751AF" w:rsidRPr="004751AF">
        <w:t xml:space="preserve">  2017. godine</w:t>
      </w:r>
    </w:p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Pr="00E71C5A">
        <w:t xml:space="preserve"> </w:t>
      </w:r>
      <w:r w:rsidR="0053518C">
        <w:t>S</w:t>
      </w:r>
      <w:r w:rsidRPr="00E71C5A">
        <w:t xml:space="preserve">tečajnom upravitelju </w:t>
      </w:r>
      <w:r w:rsidR="001928DE" w:rsidRPr="001928DE">
        <w:t>Vinku Dukić iz Osijeka, Koščela 10, OIB 42390974789</w:t>
      </w:r>
      <w:r w:rsidR="001928DE"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E67EF8">
        <w:t xml:space="preserve">1.901,85 </w:t>
      </w:r>
      <w:r w:rsidR="00CF6C8D">
        <w:t>Kn neto.</w:t>
      </w:r>
    </w:p>
    <w:p w:rsidRDefault="00685CCA" w:rsidP="00E71C5A" w:rsidR="00685CCA">
      <w:pPr>
        <w:jc w:val="both"/>
      </w:pPr>
    </w:p>
    <w:p w:rsidRDefault="00685CCA" w:rsidP="007A3A09" w:rsidR="007A3A09">
      <w:pPr>
        <w:jc w:val="both"/>
      </w:pPr>
      <w:r>
        <w:t xml:space="preserve"> </w:t>
      </w:r>
      <w:r>
        <w:tab/>
      </w:r>
      <w:r>
        <w:tab/>
      </w:r>
      <w:r w:rsidRPr="00685CCA">
        <w:rPr>
          <w:b/>
        </w:rPr>
        <w:t>II.</w:t>
      </w:r>
      <w:r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</w:t>
      </w:r>
      <w:r w:rsidR="00E67EF8">
        <w:t xml:space="preserve"> </w:t>
      </w:r>
      <w:r w:rsidR="00C7230D" w:rsidRPr="00C7230D">
        <w:t>isplatiti</w:t>
      </w:r>
      <w:r w:rsidR="00E67EF8">
        <w:t xml:space="preserve"> na način da će se</w:t>
      </w:r>
      <w:r w:rsidR="007E7090">
        <w:t xml:space="preserve"> dio potrebnog </w:t>
      </w:r>
      <w:r w:rsidR="00E67EF8">
        <w:t xml:space="preserve"> iznos</w:t>
      </w:r>
      <w:r w:rsidR="007E7090">
        <w:t>a</w:t>
      </w:r>
      <w:r w:rsidR="00E67EF8">
        <w:t xml:space="preserve"> ispl</w:t>
      </w:r>
      <w:r w:rsidR="007E7090">
        <w:t>a</w:t>
      </w:r>
      <w:r w:rsidR="00E67EF8">
        <w:t>titi iz sredstava</w:t>
      </w:r>
      <w:r w:rsidR="007E7090">
        <w:t xml:space="preserve"> depozita u ovoj pravnoj stvari koji preostane nakon isplate nagrade za rad, </w:t>
      </w:r>
      <w:r w:rsidR="00E67EF8">
        <w:t xml:space="preserve"> a ostatak naknade</w:t>
      </w:r>
      <w:r w:rsidR="00B559A7">
        <w:t xml:space="preserve"> stvarnih troškova</w:t>
      </w:r>
      <w:r w:rsidR="00E67EF8">
        <w:t xml:space="preserve">  iz  sredstava </w:t>
      </w:r>
      <w:r w:rsidR="00C7230D" w:rsidRPr="00C7230D">
        <w:t xml:space="preserve">Fonda za namirenje troškova  stečajnog postupka, na poslovni račun stečajnog upravitelja broj </w:t>
      </w:r>
      <w:r w:rsidR="001928DE" w:rsidRPr="001928DE">
        <w:t>HR 29250000</w:t>
      </w:r>
      <w:r w:rsidR="001928DE">
        <w:t>93120117058</w:t>
      </w:r>
      <w:r w:rsidR="00E67EF8">
        <w:t xml:space="preserve"> kod Addiko bank d.d.</w:t>
      </w:r>
      <w:r w:rsidR="007A3A09" w:rsidRPr="00970785">
        <w:rPr>
          <w:b/>
        </w:rPr>
        <w:t xml:space="preserve"> </w:t>
      </w:r>
      <w:r w:rsidR="007E7090" w:rsidRPr="007E7090">
        <w:t>Zagreb</w:t>
      </w:r>
      <w:r w:rsidR="007E7090">
        <w:t>.</w:t>
      </w:r>
    </w:p>
    <w:p w:rsidRDefault="00B559A7" w:rsidP="007A3A09" w:rsidR="00B559A7" w:rsidRPr="00970785">
      <w:pPr>
        <w:jc w:val="both"/>
        <w:rPr>
          <w:b/>
        </w:rPr>
      </w:pP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4178C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="001928DE" w:rsidRPr="001928DE">
        <w:t>Rješenjem poslovni broj 7/St-124/2016-7 od 12. svibnja  2016. godine otvoren je stečajni postupak nad stečajnim dužnikom FLORA LIPIK d.o.o. za poljoprivredu i usluge "u stečaju", skraćena tvrtka: FLORA LIPIK d.o.o. "u stečaju", Lipik, Kralja Tomislava bb, OIB: 59049574991, a za stečajnog upravitelja imenovan je Zdenko Bešlić iz Slavonskog Broda</w:t>
      </w:r>
      <w:r w:rsidR="007E7090">
        <w:t>.</w:t>
      </w:r>
      <w:r w:rsidR="00325027" w:rsidRPr="00325027">
        <w:tab/>
      </w:r>
    </w:p>
    <w:p w:rsidRDefault="00530B7D" w:rsidP="001928DE" w:rsidR="001928DE" w:rsidRPr="001928DE">
      <w:pPr>
        <w:jc w:val="both"/>
      </w:pPr>
      <w:r>
        <w:t xml:space="preserve"> </w:t>
      </w:r>
      <w:r>
        <w:tab/>
      </w:r>
      <w:r>
        <w:tab/>
      </w:r>
      <w:r w:rsidR="001928DE" w:rsidRPr="001928DE">
        <w:t>Pravomoćnim rješenjem posl.br 7/St-124/2016-10 od 17. svibnja 2016.godine  razriješen je dužnosti stečajni upravitelj Zdenko Bešlić na osobni zahtjev, a za stečajnog upravitelja imenovan Vinko Dukić iz Osijeka.</w:t>
      </w:r>
    </w:p>
    <w:p w:rsidRDefault="001928DE" w:rsidP="001928DE" w:rsidR="001928DE" w:rsidRPr="001928DE">
      <w:pPr>
        <w:jc w:val="both"/>
      </w:pPr>
      <w:r w:rsidRPr="001928DE">
        <w:t xml:space="preserve"> </w:t>
      </w:r>
      <w:r w:rsidRPr="001928DE">
        <w:tab/>
      </w:r>
      <w:r w:rsidRPr="001928DE">
        <w:tab/>
        <w:t>Pravomoćnim rješenjem 7/St-124/2016-28 od  27. siječnja 2017. godine razriješen je stečajni upravitelj Vinko Dukić iz Osijeka, jer je brisan sa liste A stečajnih upravitelja, a za stečajnog upravitelja je imenovan Slavko Marinac iz Požege.</w:t>
      </w:r>
      <w:r w:rsidRPr="001928DE">
        <w:tab/>
      </w:r>
    </w:p>
    <w:p w:rsidRDefault="001928DE" w:rsidP="00E67EF8" w:rsidR="00B559A7">
      <w:pPr>
        <w:jc w:val="both"/>
      </w:pPr>
      <w:r w:rsidRPr="001928DE">
        <w:lastRenderedPageBreak/>
        <w:t xml:space="preserve"> </w:t>
      </w:r>
      <w:r w:rsidRPr="001928DE">
        <w:tab/>
      </w:r>
      <w:r w:rsidRPr="001928DE">
        <w:tab/>
      </w:r>
    </w:p>
    <w:p w:rsidRDefault="00B559A7" w:rsidP="00B559A7" w:rsidR="00B559A7">
      <w:pPr>
        <w:jc w:val="right"/>
        <w:rPr>
          <w:b/>
        </w:rPr>
      </w:pPr>
      <w:r w:rsidRPr="00B559A7">
        <w:rPr>
          <w:b/>
        </w:rPr>
        <w:t>Broj: 7/St-124/2016-39</w:t>
      </w:r>
    </w:p>
    <w:p w:rsidRDefault="00B559A7" w:rsidP="00B559A7" w:rsidR="00B559A7">
      <w:pPr>
        <w:jc w:val="right"/>
      </w:pPr>
    </w:p>
    <w:p w:rsidRDefault="00B559A7" w:rsidP="00E67EF8" w:rsidR="000C5427">
      <w:pPr>
        <w:jc w:val="both"/>
      </w:pPr>
      <w:r>
        <w:t xml:space="preserve"> </w:t>
      </w:r>
      <w:r>
        <w:tab/>
      </w:r>
      <w:r>
        <w:tab/>
      </w:r>
      <w:r w:rsidR="001928DE" w:rsidRPr="001928DE">
        <w:t>Pravomoćnim rješenjem posl.br. 7/St-124/2016-35 od 01. rujna 2017.  godine obustavljen je i zaključen stečajni postupak nad navedenim stečajnim dužnikom na temelju odredbe čl.293 Stečajnog zakona ( NN 71/15  dalje SZ ), jer stečajna masa nije dostatna ni za namirenje troškova stečajnog postupka</w:t>
      </w:r>
    </w:p>
    <w:p w:rsidRDefault="000C5427" w:rsidP="007A3A09" w:rsidR="007A3A09">
      <w:pPr>
        <w:jc w:val="both"/>
      </w:pPr>
      <w:r>
        <w:t xml:space="preserve"> </w:t>
      </w:r>
      <w:r>
        <w:tab/>
      </w:r>
      <w:r>
        <w:tab/>
      </w:r>
      <w:r w:rsidR="00CC7378">
        <w:t>S</w:t>
      </w:r>
      <w:r w:rsidR="007A3A09" w:rsidRPr="002E5F1B">
        <w:t>tečajni upravitelj</w:t>
      </w:r>
      <w:r w:rsidR="00B559A7">
        <w:t xml:space="preserve"> Vinko Dukić</w:t>
      </w:r>
      <w:r w:rsidR="007A3A09">
        <w:t xml:space="preserve"> </w:t>
      </w:r>
      <w:r w:rsidR="00960AF3">
        <w:t>zatražio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E67EF8">
        <w:t>1.901,85</w:t>
      </w:r>
      <w:r w:rsidR="004178C9">
        <w:t xml:space="preserve"> </w:t>
      </w:r>
      <w:r w:rsidR="008E3636">
        <w:t xml:space="preserve">Kn </w:t>
      </w:r>
      <w:r w:rsidR="009C12B3">
        <w:t xml:space="preserve">i to </w:t>
      </w:r>
      <w:r w:rsidR="008E3636">
        <w:t xml:space="preserve">po osnovi </w:t>
      </w:r>
      <w:r w:rsidR="00E67EF8">
        <w:t xml:space="preserve"> putnih troškova, </w:t>
      </w:r>
      <w:r w:rsidR="00325027">
        <w:t xml:space="preserve">poštanskih </w:t>
      </w:r>
      <w:r w:rsidR="008E3636">
        <w:t>troškova</w:t>
      </w:r>
      <w:r w:rsidR="00325027">
        <w:t>,</w:t>
      </w:r>
      <w:r w:rsidR="004178C9">
        <w:t xml:space="preserve"> </w:t>
      </w:r>
      <w:r w:rsidR="008E3636">
        <w:t>pristojbi</w:t>
      </w:r>
      <w:r w:rsidR="004178C9">
        <w:t>,</w:t>
      </w:r>
      <w:r w:rsidR="004751AF">
        <w:t xml:space="preserve"> </w:t>
      </w:r>
      <w:r w:rsidR="004178C9">
        <w:t>bankovne naknade</w:t>
      </w:r>
      <w:r w:rsidR="00325027">
        <w:t>,</w:t>
      </w:r>
      <w:r w:rsidR="002F4628">
        <w:t xml:space="preserve"> </w:t>
      </w:r>
      <w:r w:rsidR="00E67EF8">
        <w:t>troškova izrade pečata</w:t>
      </w:r>
      <w:r w:rsidR="009E6101">
        <w:t xml:space="preserve"> i </w:t>
      </w:r>
      <w:r w:rsidR="004178C9">
        <w:t>uredskog materijala</w:t>
      </w:r>
      <w:r w:rsidR="00E67EF8">
        <w:t>.</w:t>
      </w:r>
    </w:p>
    <w:p w:rsidRDefault="008E3636" w:rsidP="00325027" w:rsidR="007E7090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osnovan </w:t>
      </w:r>
      <w:r w:rsidR="00677468">
        <w:t>z</w:t>
      </w:r>
      <w:r w:rsidR="00B56D85">
        <w:t>ahtjev za naknadu stvarnih troškova</w:t>
      </w:r>
      <w:r w:rsidR="00677468">
        <w:t xml:space="preserve"> u iznosu od </w:t>
      </w:r>
      <w:r w:rsidR="007E7090">
        <w:t>1.480,00</w:t>
      </w:r>
      <w:r w:rsidR="00677468">
        <w:t xml:space="preserve"> Kn neto </w:t>
      </w:r>
      <w:r w:rsidR="00B56D85">
        <w:t>po osnovi</w:t>
      </w:r>
      <w:r w:rsidR="00E67EF8">
        <w:t xml:space="preserve"> putnih troškova radi pristupa ovoj Stalnoj službi radi potpisivanja zapisnika i preuzimanja potvrde o imenovanju, putnih troškova na relaciji Osijek - Lipik i nazad radi utvrđivanja opsega imovine stečajnog dužnika i radi pristupa ispitnom i izvještajnom ročištu, a koje je stečajni upravitelj dokazao putnim nalozima iz kojih je vidljiv broj prijeđenih kilometara i  cijena goriva po kilometru, te po osnovi cestarine u iznosu od 62,00 Kn koje je dokazao računom.</w:t>
      </w:r>
    </w:p>
    <w:p w:rsidRDefault="007E7090" w:rsidP="00325027" w:rsidR="004178C9">
      <w:pPr>
        <w:jc w:val="both"/>
      </w:pPr>
      <w:r>
        <w:t xml:space="preserve"> </w:t>
      </w:r>
      <w:r>
        <w:tab/>
      </w:r>
      <w:r>
        <w:tab/>
      </w:r>
      <w:r w:rsidR="00E67EF8">
        <w:t xml:space="preserve"> Nadalje, osnovan je i daljnji stvarni trošak u iznosu od </w:t>
      </w:r>
      <w:r>
        <w:t xml:space="preserve">359,85 </w:t>
      </w:r>
      <w:r w:rsidR="00E67EF8" w:rsidRPr="007E7090">
        <w:t>Kn</w:t>
      </w:r>
      <w:r w:rsidR="00E67EF8">
        <w:t xml:space="preserve"> po osnovi </w:t>
      </w:r>
      <w:r w:rsidR="00677468">
        <w:t xml:space="preserve"> </w:t>
      </w:r>
      <w:r w:rsidR="00B56D85">
        <w:t>pristojbi</w:t>
      </w:r>
      <w:r w:rsidR="00325027">
        <w:t>,</w:t>
      </w:r>
      <w:r w:rsidR="00B56D85">
        <w:t xml:space="preserve"> </w:t>
      </w:r>
      <w:r w:rsidR="00FA65D2">
        <w:t>poštanskih troškova</w:t>
      </w:r>
      <w:r w:rsidR="004178C9">
        <w:t xml:space="preserve">, troška izrade pečata, </w:t>
      </w:r>
      <w:r w:rsidR="004178C9" w:rsidRPr="000C5427">
        <w:t>bankovn</w:t>
      </w:r>
      <w:r w:rsidR="00F8101C">
        <w:t>ih</w:t>
      </w:r>
      <w:r w:rsidR="004178C9" w:rsidRPr="000C5427">
        <w:t xml:space="preserve"> naknad</w:t>
      </w:r>
      <w:r w:rsidR="00F8101C">
        <w:t>a</w:t>
      </w:r>
      <w:r w:rsidR="004178C9">
        <w:rPr>
          <w:b/>
        </w:rPr>
        <w:t>,</w:t>
      </w:r>
      <w:r w:rsidR="00B819FC">
        <w:t xml:space="preserve"> </w:t>
      </w:r>
      <w:r w:rsidR="003E564A">
        <w:t xml:space="preserve">a koje je </w:t>
      </w:r>
      <w:r w:rsidR="00530B7D">
        <w:t>s</w:t>
      </w:r>
      <w:r w:rsidR="00221418">
        <w:t>tečajni upravitelj dokazao preslikama računa</w:t>
      </w:r>
      <w:r w:rsidR="00F931E0">
        <w:t xml:space="preserve"> i koji su bili potrebni u izvršenju dužnosti.</w:t>
      </w:r>
    </w:p>
    <w:p w:rsidRDefault="00D57988" w:rsidP="00DF2826" w:rsidR="007A3A09">
      <w:pPr>
        <w:ind w:firstLine="720"/>
        <w:jc w:val="both"/>
      </w:pPr>
      <w:r>
        <w:t xml:space="preserve"> </w:t>
      </w:r>
      <w:r>
        <w:tab/>
      </w:r>
      <w:r w:rsidR="007E7090">
        <w:t>Kako  deponirana sredstva u ovoj pravnoj stvari nakon</w:t>
      </w:r>
      <w:r w:rsidR="00E67EF8">
        <w:t xml:space="preserve"> isplate</w:t>
      </w:r>
      <w:r w:rsidR="007E7090">
        <w:t xml:space="preserve"> nagrade za rad stečajnog upravitelja nisu dostatna za namirenje naknade stvarnih  troškova stečajnog upravitelja određene u točci I ovoga rješenja, razliku sredstava naloženo je računovodstvu suda isplatiti iz </w:t>
      </w:r>
      <w:r w:rsidR="007E7090" w:rsidRPr="007E7090">
        <w:t>sredstava Fonda za namirenje troškova stečajnog postupka</w:t>
      </w:r>
      <w:r w:rsidR="007E7090">
        <w:t>, pa je sukladno odredbi čl.94 Stečajnog zakona</w:t>
      </w:r>
      <w:r w:rsidR="007A3A09">
        <w:t xml:space="preserve"> </w:t>
      </w:r>
      <w:r w:rsidR="007E7090">
        <w:t xml:space="preserve">( NN 71/15,104/17 ) </w:t>
      </w:r>
      <w:r w:rsidR="007A3A09">
        <w:t>odlučeno kao u</w:t>
      </w:r>
      <w:r w:rsidR="00325027">
        <w:t xml:space="preserve"> </w:t>
      </w:r>
      <w:r w:rsidR="0053518C">
        <w:t>izreci</w:t>
      </w:r>
      <w:r w:rsidR="007A3A09" w:rsidRPr="002E5F1B">
        <w:t xml:space="preserve"> rješenja.</w:t>
      </w:r>
    </w:p>
    <w:p w:rsidRDefault="00325027" w:rsidP="004178C9" w:rsidR="007A3A09" w:rsidRPr="002E5F1B">
      <w:pPr>
        <w:ind w:firstLine="720"/>
        <w:jc w:val="both"/>
      </w:pPr>
      <w:r>
        <w:tab/>
      </w:r>
    </w:p>
    <w:p w:rsidRDefault="007A3A09" w:rsidP="007A3A09" w:rsidR="007A3A09">
      <w:r w:rsidRPr="002E5F1B">
        <w:tab/>
      </w:r>
      <w:r>
        <w:tab/>
      </w:r>
      <w:r w:rsidR="001928DE">
        <w:t>U Slavonskom Brodu, 14</w:t>
      </w:r>
      <w:r>
        <w:t>.</w:t>
      </w:r>
      <w:r w:rsidR="001928DE">
        <w:t xml:space="preserve"> studenoga</w:t>
      </w:r>
      <w:r>
        <w:t xml:space="preserve"> 2017</w:t>
      </w:r>
      <w:r w:rsidRPr="002E5F1B">
        <w:t>. godine</w:t>
      </w:r>
    </w:p>
    <w:p w:rsidRDefault="007A3A09" w:rsidP="007A3A09" w:rsidR="007A3A09" w:rsidRPr="002E5F1B"/>
    <w:p w:rsidRDefault="007A3A09" w:rsidP="007A3A09" w:rsidR="007A3A09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30B7D">
        <w:t xml:space="preserve">         </w:t>
      </w:r>
      <w:r>
        <w:t xml:space="preserve">   Stečajna sutkinja</w:t>
      </w:r>
    </w:p>
    <w:p w:rsidRDefault="007A3A09" w:rsidP="007A3A09" w:rsidR="007A3A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3518C">
        <w:t xml:space="preserve">   </w:t>
      </w:r>
      <w:r w:rsidR="00530B7D">
        <w:t xml:space="preserve">          </w:t>
      </w:r>
      <w:r w:rsidR="0053518C">
        <w:t xml:space="preserve"> </w:t>
      </w:r>
      <w:r>
        <w:t xml:space="preserve"> </w:t>
      </w:r>
      <w:r w:rsidRPr="002E5F1B">
        <w:t>Mirna Vujčić</w:t>
      </w:r>
    </w:p>
    <w:p w:rsidRDefault="00B64C40" w:rsidP="007A3A09" w:rsidR="00B64C40"/>
    <w:p w:rsidRDefault="00B64C40" w:rsidP="007A3A09" w:rsidR="00B64C40"/>
    <w:p w:rsidRDefault="00B64C40" w:rsidP="007A3A09" w:rsidR="00B64C40"/>
    <w:p w:rsidRDefault="007A3A09" w:rsidP="007A3A09" w:rsidR="007A3A09" w:rsidRPr="004178C9">
      <w:pPr>
        <w:rPr>
          <w:b/>
          <w:sz w:val="20"/>
          <w:szCs w:val="20"/>
        </w:rPr>
      </w:pPr>
      <w:r w:rsidRPr="004178C9">
        <w:rPr>
          <w:b/>
          <w:sz w:val="20"/>
          <w:szCs w:val="20"/>
        </w:rPr>
        <w:t>Pouka o pravnom lijeku: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Protiv ovog rješenja  pravo na žalbu imaju stečajni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upravitelj i svaki stečajni vjerovnik, a u roku od osam dana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 xml:space="preserve"> po isteku osmog dana od dana objave rješenja na mrežnoj stranici</w:t>
      </w:r>
    </w:p>
    <w:p w:rsidRDefault="008D5177" w:rsidP="008D5177" w:rsidR="008D5177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 xml:space="preserve"> e-Oglasna ploča sudova. Žalba se podnosi  Visokom trgovačkom </w:t>
      </w:r>
    </w:p>
    <w:p w:rsidRDefault="008D5177" w:rsidP="008D5177" w:rsidR="007A3A09" w:rsidRPr="004178C9">
      <w:pPr>
        <w:rPr>
          <w:sz w:val="18"/>
          <w:szCs w:val="18"/>
        </w:rPr>
      </w:pPr>
      <w:r w:rsidRPr="004178C9">
        <w:rPr>
          <w:sz w:val="18"/>
          <w:szCs w:val="18"/>
        </w:rPr>
        <w:t>sudu u Zagrebu  putem ovoga suda  u tri  primjerka</w:t>
      </w:r>
      <w:r w:rsidR="007A3A09" w:rsidRPr="004178C9">
        <w:rPr>
          <w:sz w:val="18"/>
          <w:szCs w:val="18"/>
        </w:rPr>
        <w:t>.</w:t>
      </w:r>
    </w:p>
    <w:p w:rsidRDefault="007A3A09" w:rsidP="007A3A09" w:rsidR="007A3A09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7A3A09" w:rsidP="007A3A09" w:rsidR="007A3A09" w:rsidRPr="002E5F1B">
      <w:pPr>
        <w:numPr>
          <w:ilvl w:val="1"/>
          <w:numId w:val="1"/>
        </w:numPr>
      </w:pPr>
      <w:r w:rsidRPr="002E5F1B">
        <w:t>ste</w:t>
      </w:r>
      <w:r>
        <w:t xml:space="preserve">čajnom upravitelju </w:t>
      </w:r>
      <w:r w:rsidR="001928DE">
        <w:t>Vinku Dukić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sectPr w:rsidSect="00EE1FA8" w:rsidR="007A3A09" w:rsidRPr="002E5F1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857" w:rsidR="00E75857">
      <w:r>
        <w:separator/>
      </w:r>
    </w:p>
  </w:endnote>
  <w:endnote w:id="0" w:type="continuationSeparator">
    <w:p w:rsidRDefault="00E75857" w:rsidR="00E75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857" w:rsidR="00E75857">
      <w:r>
        <w:separator/>
      </w:r>
    </w:p>
  </w:footnote>
  <w:footnote w:id="0" w:type="continuationSeparator">
    <w:p w:rsidRDefault="00E75857" w:rsidR="00E758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075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07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4F6075" w:rsidR="005000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C5427"/>
    <w:rsid w:val="001928DE"/>
    <w:rsid w:val="00221418"/>
    <w:rsid w:val="002605D0"/>
    <w:rsid w:val="00290043"/>
    <w:rsid w:val="002F4628"/>
    <w:rsid w:val="00325027"/>
    <w:rsid w:val="00390C31"/>
    <w:rsid w:val="00397D61"/>
    <w:rsid w:val="003D2214"/>
    <w:rsid w:val="003E564A"/>
    <w:rsid w:val="004178C9"/>
    <w:rsid w:val="00465A6F"/>
    <w:rsid w:val="004751AF"/>
    <w:rsid w:val="004F6075"/>
    <w:rsid w:val="00530B7D"/>
    <w:rsid w:val="0053518C"/>
    <w:rsid w:val="005B7300"/>
    <w:rsid w:val="00677468"/>
    <w:rsid w:val="00685CCA"/>
    <w:rsid w:val="006B3C51"/>
    <w:rsid w:val="006C701B"/>
    <w:rsid w:val="00731181"/>
    <w:rsid w:val="007A3A09"/>
    <w:rsid w:val="007C5BE9"/>
    <w:rsid w:val="007E7090"/>
    <w:rsid w:val="008068C6"/>
    <w:rsid w:val="00894CCB"/>
    <w:rsid w:val="008D5177"/>
    <w:rsid w:val="008E3636"/>
    <w:rsid w:val="009060A1"/>
    <w:rsid w:val="009445A7"/>
    <w:rsid w:val="00960AF3"/>
    <w:rsid w:val="00972B3F"/>
    <w:rsid w:val="009A4C36"/>
    <w:rsid w:val="009C12B3"/>
    <w:rsid w:val="009E6101"/>
    <w:rsid w:val="00A932A9"/>
    <w:rsid w:val="00B559A7"/>
    <w:rsid w:val="00B56D85"/>
    <w:rsid w:val="00B64C40"/>
    <w:rsid w:val="00B819FC"/>
    <w:rsid w:val="00C027A5"/>
    <w:rsid w:val="00C3476F"/>
    <w:rsid w:val="00C61DC2"/>
    <w:rsid w:val="00C7230D"/>
    <w:rsid w:val="00C92A27"/>
    <w:rsid w:val="00CC7378"/>
    <w:rsid w:val="00CD0F28"/>
    <w:rsid w:val="00CF6C8D"/>
    <w:rsid w:val="00D01FFA"/>
    <w:rsid w:val="00D16205"/>
    <w:rsid w:val="00D57988"/>
    <w:rsid w:val="00DB052E"/>
    <w:rsid w:val="00DF2826"/>
    <w:rsid w:val="00E413A2"/>
    <w:rsid w:val="00E504E4"/>
    <w:rsid w:val="00E67EF8"/>
    <w:rsid w:val="00E71C5A"/>
    <w:rsid w:val="00E75857"/>
    <w:rsid w:val="00EA515F"/>
    <w:rsid w:val="00EC45B9"/>
    <w:rsid w:val="00ED24D2"/>
    <w:rsid w:val="00F8101C"/>
    <w:rsid w:val="00F931E0"/>
    <w:rsid w:val="00FA65D2"/>
    <w:rsid w:val="00FC247D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0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0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0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0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6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0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0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0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0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FLORA LIPIK d.o.o. za poljoprivredu i usluge zastupanog po punomoćniku Dejan Šprem</izvorni_sadrzaj>
    <derivirana_varijabla naziv="DomainObject.Predmet.ProtustrankaFormated_1">  FLORA LIPIK d.o.o. za poljoprivredu i usluge zastupanog po punomoćniku Dejan Šprem</derivirana_varijabla>
  </DomainObject.Predmet.ProtustrankaFormated>
  <DomainObject.Predmet.ProtustrankaFormatedOIB>
    <izvorni_sadrzaj>  FLORA LIPIK d.o.o. za poljoprivredu i usluge, OIB 59049574991 zastupanog po punomoćniku Dejan Šprem</izvorni_sadrzaj>
    <derivirana_varijabla naziv="DomainObject.Predmet.ProtustrankaFormatedOIB_1">  FLORA LIPIK d.o.o. za poljoprivredu i usluge, OIB 59049574991 zastupanog po punomoćniku Dejan Šprem</derivirana_varijabla>
  </DomainObject.Predmet.ProtustrankaFormatedOIB>
  <DomainObject.Predmet.ProtustrankaFormatedWithAdress>
    <izvorni_sadrzaj> FLORA LIPIK d.o.o. za poljoprivredu i usluge, Kralja Tomislava bb , 34551 Lipik zastupanog po punomoćniku Dejan Šprem</izvorni_sadrzaj>
    <derivirana_varijabla naziv="DomainObject.Predmet.ProtustrankaFormatedWithAdress_1"> FLORA LIPIK d.o.o. za poljoprivredu i usluge, Kralja Tomislava bb , 34551 Lipik zastupanog po punomoćniku Dejan Šprem</derivirana_varijabla>
  </DomainObject.Predmet.ProtustrankaFormatedWithAdress>
  <DomainObject.Predmet.ProtustrankaFormatedWithAdressOIB>
    <izvorni_sadrzaj> FLORA LIPIK d.o.o. za poljoprivredu i usluge, OIB 59049574991, Kralja Tomislava bb , 34551 Lipik zastupanog po punomoćniku Dejan Šprem</izvorni_sadrzaj>
    <derivirana_varijabla naziv="DomainObject.Predmet.ProtustrankaFormatedWithAdressOIB_1"> FLORA LIPIK d.o.o. za poljoprivredu i usluge, OIB 59049574991, Kralja Tomislava bb , 34551 Lipik zastupanog po punomoćniku Dejan Šprem</derivirana_varijabla>
  </DomainObject.Predmet.ProtustrankaFormatedWithAdressOIB>
  <DomainObject.Predmet.ProtustrankaWithAdress>
    <izvorni_sadrzaj>FLORA LIPIK d.o.o. za poljoprivredu i usluge Kralja Tomislava bb , 34551 Lipik</izvorni_sadrzaj>
    <derivirana_varijabla naziv="DomainObject.Predmet.ProtustrankaWithAdress_1">FLORA LIPIK d.o.o. za poljoprivredu i usluge Kralja Tomislava bb , 34551 Lipik</derivirana_varijabla>
  </DomainObject.Predmet.ProtustrankaWithAdress>
  <DomainObject.Predmet.ProtustrankaWithAdressOIB>
    <izvorni_sadrzaj>FLORA LIPIK d.o.o. za poljoprivredu i usluge, OIB 59049574991, Kralja Tomislava bb , 34551 Lipik</izvorni_sadrzaj>
    <derivirana_varijabla naziv="DomainObject.Predmet.ProtustrankaWithAdressOIB_1">FLORA LIPIK d.o.o. za poljoprivredu i usluge, OIB 59049574991, Kralja Tomislava bb , 34551 Lipik</derivirana_varijabla>
  </DomainObject.Predmet.ProtustrankaWithAdressOIB>
  <DomainObject.Predmet.ProtustrankaNazivFormated>
    <izvorni_sadrzaj>FLORA LIPIK d.o.o. za poljoprivredu i usluge</izvorni_sadrzaj>
    <derivirana_varijabla naziv="DomainObject.Predmet.ProtustrankaNazivFormated_1">FLORA LIPIK d.o.o. za poljoprivredu i usluge</derivirana_varijabla>
  </DomainObject.Predmet.ProtustrankaNazivFormated>
  <DomainObject.Predmet.ProtustrankaNazivFormatedOIB>
    <izvorni_sadrzaj>FLORA LIPIK d.o.o. za poljoprivredu i usluge, OIB 59049574991</izvorni_sadrzaj>
    <derivirana_varijabla naziv="DomainObject.Predmet.ProtustrankaNazivFormatedOIB_1">FLORA LIPIK d.o.o. za poljoprivredu i usluge, OIB 59049574991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 MINISTARSTVO FINANCIJA POREZNA UPRAVA POŽEGA zastupanog po punomoćniku ŽUPANIJSKO DRŽAVNO ODVJETNIŠTVO SLAVONSKI BROD; Gabriel Zovak</izvorni_sadrzaj>
    <derivirana_varijabla naziv="DomainObject.Predmet.StrankaFormated_1">  RH  MINISTARSTVO FINANCIJA POREZNA UPRAVA POŽEGA zastupanog po punomoćniku ŽUPANIJSKO DRŽAVNO ODVJETNIŠTVO SLAVONSKI BROD; Gabriel Zovak</derivirana_varijabla>
  </DomainObject.Predmet.StrankaFormated>
  <DomainObject.Predmet.StrankaFormatedOIB>
    <izvorni_sadrzaj>  RH  MINISTARSTVO FINANCIJA POREZNA UPRAVA POŽEGA zastupanog po punomoćniku ŽUPANIJSKO DRŽAVNO ODVJETNIŠTVO SLAVONSKI BROD; Gabriel Zovak</izvorni_sadrzaj>
    <derivirana_varijabla naziv="DomainObject.Predmet.StrankaFormatedOIB_1">  RH  MINISTARSTVO FINANCIJA POREZNA UPRAVA POŽEGA zastupanog po punomoćniku ŽUPANIJSKO DRŽAVNO ODVJETNIŠTVO SLAVONSKI BROD; Gabriel Zovak</derivirana_varijabla>
  </DomainObject.Predmet.StrankaFormatedOIB>
  <DomainObject.Predmet.StrankaFormatedWithAdress>
    <izvorni_sadrzaj> RH  MINISTARSTVO FINANCIJA POREZNA UPRAVA POŽEGA zastupanog po punomoćniku ŽUPANIJSKO DRŽAVNO ODVJETNIŠTVO SLAVONSKI BROD; Gabriel Zovak</izvorni_sadrzaj>
    <derivirana_varijabla naziv="DomainObject.Predmet.StrankaFormatedWithAdress_1"> RH  MINISTARSTVO FINANCIJA POREZNA UPRAVA POŽEGA zastupanog po punomoćniku ŽUPANIJSKO DRŽAVNO ODVJETNIŠTVO SLAVONSKI BROD; Gabriel Zovak</derivirana_varijabla>
  </DomainObject.Predmet.StrankaFormatedWithAdress>
  <DomainObject.Predmet.StrankaFormatedWithAdressOIB>
    <izvorni_sadrzaj> RH  MINISTARSTVO FINANCIJA POREZNA UPRAVA POŽEGA zastupanog po punomoćniku ŽUPANIJSKO DRŽAVNO ODVJETNIŠTVO SLAVONSKI BROD; Gabriel Zovak</izvorni_sadrzaj>
    <derivirana_varijabla naziv="DomainObject.Predmet.StrankaFormatedWithAdressOIB_1"> RH  MINISTARSTVO FINANCIJA POREZNA UPRAVA POŽEGA zastupanog po punomoćniku ŽUPANIJSKO DRŽAVNO ODVJETNIŠTVO SLAVONSKI BROD; Gabriel Zovak</derivirana_varijabla>
  </DomainObject.Predmet.StrankaFormatedWithAdressOIB>
  <DomainObject.Predmet.StrankaWithAdress>
    <izvorni_sadrzaj>RH  MINISTARSTVO FINANCIJA POREZNA UPRAVA POŽEGA </izvorni_sadrzaj>
    <derivirana_varijabla naziv="DomainObject.Predmet.StrankaWithAdress_1">RH  MINISTARSTVO FINANCIJA POREZNA UPRAVA POŽEGA </derivirana_varijabla>
  </DomainObject.Predmet.StrankaWithAdress>
  <DomainObject.Predmet.StrankaWithAdressOIB>
    <izvorni_sadrzaj>RH  MINISTARSTVO FINANCIJA POREZNA UPRAVA POŽEGA</izvorni_sadrzaj>
    <derivirana_varijabla naziv="DomainObject.Predmet.StrankaWithAdressOIB_1">RH  MINISTARSTVO FINANCIJA POREZNA UPRAVA POŽEGA</derivirana_varijabla>
  </DomainObject.Predmet.StrankaWithAdressOIB>
  <DomainObject.Predmet.StrankaNazivFormated>
    <izvorni_sadrzaj>RH  MINISTARSTVO FINANCIJA POREZNA UPRAVA POŽEGA</izvorni_sadrzaj>
    <derivirana_varijabla naziv="DomainObject.Predmet.StrankaNazivFormated_1">RH  MINISTARSTVO FINANCIJA POREZNA UPRAVA POŽEGA</derivirana_varijabla>
  </DomainObject.Predmet.StrankaNazivFormated>
  <DomainObject.Predmet.StrankaNazivFormatedOIB>
    <izvorni_sadrzaj>RH  MINISTARSTVO FINANCIJA POREZNA UPRAVA POŽEGA</izvorni_sadrzaj>
    <derivirana_varijabla naziv="DomainObject.Predmet.StrankaNazivFormatedOIB_1">RH  MINISTARSTVO FINANCIJA POREZNA UPRAVA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132304.88</izvorni_sadrzaj>
    <derivirana_varijabla naziv="DomainObject.Predmet.TrenutnaVrijednost_1">132304.88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_1">
      <item>RH  MINISTARSTVO FINANCIJA POREZNA UPRAVA POŽEGA zastupanog po punomoćniku ŽUPANIJSKO DRŽAVNO ODVJETNIŠTVO SLAVONSKI BROD; Gabriel Zovak</item>
    </derivirana_varijabla>
  </DomainObject.Predmet.StrankaListFormated>
  <DomainObject.Predmet.StrankaListFormated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OIB_1">
      <item>RH  MINISTARSTVO FINANCIJA POREZNA UPRAVA POŽEGA zastupanog po punomoćniku ŽUPANIJSKO DRŽAVNO ODVJETNIŠTVO SLAVONSKI BROD; Gabriel Zovak</item>
    </derivirana_varijabla>
  </DomainObject.Predmet.StrankaListFormatedOIB>
  <DomainObject.Predmet.StrankaListFormatedWithAdress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_1">
      <item>RH  MINISTARSTVO FINANCIJA POREZNA UPRAVA POŽEGA zastupanog po punomoćniku ŽUPANIJSKO DRŽAVNO ODVJETNIŠTVO SLAVONSKI BROD; Gabriel Zovak</item>
    </derivirana_varijabla>
  </DomainObject.Predmet.StrankaListFormatedWithAdress>
  <DomainObject.Predmet.StrankaListFormatedWithAdressOIB>
    <izvorni_sadrzaj>
      <item>RH  MINISTARSTVO FINANCIJA POREZNA UPRAVA POŽEGA zastupanog po punomoćniku ŽUPANIJSKO DRŽAVNO ODVJETNIŠTVO SLAVONSKI BROD; Gabriel Zovak</item>
    </izvorni_sadrzaj>
    <derivirana_varijabla naziv="DomainObject.Predmet.StrankaListFormatedWithAdressOIB_1">
      <item>RH  MINISTARSTVO FINANCIJA POREZNA UPRAVA POŽEGA zastupanog po punomoćniku ŽUPANIJSKO DRŽAVNO ODVJETNIŠTVO SLAVONSKI BROD; Gabriel Zovak</item>
    </derivirana_varijabla>
  </DomainObject.Predmet.StrankaListFormatedWithAdressOIB>
  <DomainObject.Predmet.StrankaListNazivFormated>
    <izvorni_sadrzaj>
      <item>RH  MINISTARSTVO FINANCIJA POREZNA UPRAVA POŽEGA</item>
    </izvorni_sadrzaj>
    <derivirana_varijabla naziv="DomainObject.Predmet.StrankaListNazivFormated_1">
      <item>RH  MINISTARSTVO FINANCIJA POREZNA UPRAVA POŽEGA</item>
    </derivirana_varijabla>
  </DomainObject.Predmet.StrankaListNazivFormated>
  <DomainObject.Predmet.StrankaListNazivFormatedOIB>
    <izvorni_sadrzaj>
      <item>RH  MINISTARSTVO FINANCIJA POREZNA UPRAVA POŽEGA</item>
    </izvorni_sadrzaj>
    <derivirana_varijabla naziv="DomainObject.Predmet.StrankaListNazivFormatedOIB_1">
      <item>RH  MINISTARSTVO FINANCIJA POREZNA UPRAVA POŽEGA</item>
    </derivirana_varijabla>
  </DomainObject.Predmet.StrankaListNazivFormatedOIB>
  <DomainObject.Predmet.ProtuStrankaListFormated>
    <izvorni_sadrzaj>
      <item>FLORA LIPIK d.o.o. za poljoprivredu i usluge zastupanog po punomoćniku Dejan Šprem</item>
    </izvorni_sadrzaj>
    <derivirana_varijabla naziv="DomainObject.Predmet.ProtuStrankaListFormated_1">
      <item>FLORA LIPIK d.o.o. za poljoprivredu i usluge zastupanog po punomoćniku Dejan Šprem</item>
    </derivirana_varijabla>
  </DomainObject.Predmet.ProtuStrankaListFormated>
  <DomainObject.Predmet.ProtuStrankaListFormatedOIB>
    <izvorni_sadrzaj>
      <item>FLORA LIPIK d.o.o. za poljoprivredu i usluge, OIB 59049574991 zastupanog po punomoćniku Dejan Šprem</item>
    </izvorni_sadrzaj>
    <derivirana_varijabla naziv="DomainObject.Predmet.ProtuStrankaListFormatedOIB_1">
      <item>FLORA LIPIK d.o.o. za poljoprivredu i usluge, OIB 59049574991 zastupanog po punomoćniku Dejan Šprem</item>
    </derivirana_varijabla>
  </DomainObject.Predmet.ProtuStrankaListFormatedOIB>
  <DomainObject.Predmet.ProtuStrankaListFormatedWithAdress>
    <izvorni_sadrzaj>
      <item>FLORA LIPIK d.o.o. za poljoprivredu i usluge, Kralja Tomislava bb , 34551 Lipik zastupanog po punomoćniku Dejan Šprem</item>
    </izvorni_sadrzaj>
    <derivirana_varijabla naziv="DomainObject.Predmet.ProtuStrankaListFormatedWithAdress_1">
      <item>FLORA LIPIK d.o.o. za poljoprivredu i usluge, Kralja Tomislava bb , 34551 Lipik zastupanog po punomoćniku Dejan Šprem</item>
    </derivirana_varijabla>
  </DomainObject.Predmet.ProtuStrankaListFormatedWithAdress>
  <DomainObject.Predmet.ProtuStrankaListFormatedWithAdressOIB>
    <izvorni_sadrzaj>
      <item>FLORA LIPIK d.o.o. za poljoprivredu i usluge, OIB 59049574991, Kralja Tomislava bb , 34551 Lipik zastupanog po punomoćniku Dejan Šprem</item>
    </izvorni_sadrzaj>
    <derivirana_varijabla naziv="DomainObject.Predmet.ProtuStrankaListFormatedWithAdressOIB_1">
      <item>FLORA LIPIK d.o.o. za poljoprivredu i usluge, OIB 59049574991, Kralja Tomislava bb , 34551 Lipik zastupanog po punomoćniku Dejan Šprem</item>
    </derivirana_varijabla>
  </DomainObject.Predmet.ProtuStrankaListFormatedWithAdressOIB>
  <DomainObject.Predmet.ProtuStrankaListNazivFormated>
    <izvorni_sadrzaj>
      <item>FLORA LIPIK d.o.o. za poljoprivredu i usluge</item>
    </izvorni_sadrzaj>
    <derivirana_varijabla naziv="DomainObject.Predmet.ProtuStrankaListNazivFormated_1">
      <item>FLORA LIPIK d.o.o. za poljoprivredu i usluge</item>
    </derivirana_varijabla>
  </DomainObject.Predmet.ProtuStrankaListNazivFormated>
  <DomainObject.Predmet.ProtuStrankaListNazivFormatedOIB>
    <izvorni_sadrzaj>
      <item>FLORA LIPIK d.o.o. za poljoprivredu i usluge, OIB 59049574991</item>
    </izvorni_sadrzaj>
    <derivirana_varijabla naziv="DomainObject.Predmet.ProtuStrankaListNazivFormatedOIB_1">
      <item>FLORA LIPIK d.o.o. za poljoprivredu i usluge, OIB 59049574991</item>
    </derivirana_varijabla>
  </DomainObject.Predmet.ProtuStrankaListNazivFormatedOIB>
  <DomainObject.Predmet.OstaliListFormated>
    <izvorni_sadrzaj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_1">
      <item>Dejan Šprem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>
  <DomainObject.Predmet.OstaliListFormatedOIB>
    <izvorni_sadrzaj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OIB_1">
      <item>Dejan Šprem, OIB 87939784830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OIB>
  <DomainObject.Predmet.OstaliListFormatedWithAdress>
    <izvorni_sadrzaj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_1">
      <item>Dejan Šprem,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>
  <DomainObject.Predmet.OstaliListFormatedWithAdressOIB>
    <izvorni_sadrzaj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izvorni_sadrzaj>
    <derivirana_varijabla naziv="DomainObject.Predmet.OstaliListFormatedWithAdressOIB_1">
      <item>Dejan Šprem, OIB 87939784830, Špoljarska 66a, 48000 Koprivnica punomoćnik sudionika u postupku FLORA LIPIK d.o.o. za poljoprivredu i usluge</item>
      <item>ŽUPANIJSKO DRŽAVNO ODVJETNIŠTVO SLAVONSKI BROD punomoćnik sudionika u postupku RH  MINISTARSTVO FINANCIJA POREZNA UPRAVA POŽEGA</item>
      <item>Gabriel Zovak punomoćnik sudionika u postupku RH  MINISTARSTVO FINANCIJA POREZNA UPRAVA POŽEGA</item>
      <item>Vinko Dukić</item>
    </derivirana_varijabla>
  </DomainObject.Predmet.OstaliListFormatedWithAdressOIB>
  <DomainObject.Predmet.OstaliListNazivFormated>
    <izvorni_sadrzaj>
      <item>Dejan Šprem</item>
      <item>ŽUPANIJSKO DRŽAVNO ODVJETNIŠTVO SLAVONSKI BROD</item>
      <item>Gabriel Zovak</item>
      <item>Vinko Dukić</item>
    </izvorni_sadrzaj>
    <derivirana_varijabla naziv="DomainObject.Predmet.OstaliListNazivFormated_1">
      <item>Dejan Šprem</item>
      <item>ŽUPANIJSKO DRŽAVNO ODVJETNIŠTVO SLAVONSKI BROD</item>
      <item>Gabriel Zovak</item>
      <item>Vinko Dukić</item>
    </derivirana_varijabla>
  </DomainObject.Predmet.OstaliListNazivFormated>
  <DomainObject.Predmet.OstaliListNazivFormatedOIB>
    <izvorni_sadrzaj>
      <item>Dejan Šprem, OIB 87939784830</item>
      <item>ŽUPANIJSKO DRŽAVNO ODVJETNIŠTVO SLAVONSKI BROD</item>
      <item>Gabriel Zovak</item>
      <item>Vinko Dukić</item>
    </izvorni_sadrzaj>
    <derivirana_varijabla naziv="DomainObject.Predmet.OstaliListNazivFormatedOIB_1">
      <item>Dejan Šprem, OIB 87939784830</item>
      <item>ŽUPANIJSKO DRŽAVNO ODVJETNIŠTVO SLAVONSKI BROD</item>
      <item>Gabriel Zovak</item>
      <item>Vinko Dukić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 MINISTARSTVO FINANCIJA POREZNA UPRAVA POŽEGA</izvorni_sadrzaj>
    <derivirana_varijabla naziv="DomainObject.Predmet.StrankaIDrugi_1">RH  MINISTARSTVO FINANCIJA POREZNA UPRAVA POŽEGA</derivirana_varijabla>
  </DomainObject.Predmet.StrankaIDrugi>
  <DomainObject.Predmet.ProtustrankaIDrugi>
    <izvorni_sadrzaj>FLORA LIPIK d.o.o. za poljoprivredu i usluge</izvorni_sadrzaj>
    <derivirana_varijabla naziv="DomainObject.Predmet.ProtustrankaIDrugi_1">FLORA LIPIK d.o.o. za poljoprivredu i usluge</derivirana_varijabla>
  </DomainObject.Predmet.ProtustrankaIDrugi>
  <DomainObject.Predmet.StrankaIDrugiAdressOIB>
    <izvorni_sadrzaj>RH  MINISTARSTVO FINANCIJA POREZNA UPRAVA POŽEGA</izvorni_sadrzaj>
    <derivirana_varijabla naziv="DomainObject.Predmet.StrankaIDrugiAdressOIB_1">RH  MINISTARSTVO FINANCIJA POREZNA UPRAVA POŽEGA</derivirana_varijabla>
  </DomainObject.Predmet.StrankaIDrugiAdressOIB>
  <DomainObject.Predmet.ProtustrankaIDrugiAdressOIB>
    <izvorni_sadrzaj>FLORA LIPIK d.o.o. za poljoprivredu i usluge, OIB 59049574991, Kralja Tomislava bb , 34551 Lipik</izvorni_sadrzaj>
    <derivirana_varijabla naziv="DomainObject.Predmet.ProtustrankaIDrugiAdressOIB_1">FLORA LIPIK d.o.o. za poljoprivredu i usluge, OIB 59049574991, Kralja Tomislava bb 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St-124/2016-35</izvorni_sadrzaj>
    <derivirana_varijabla naziv="DomainObject.Predmet.OdlukaRjesenje.Oznaka_1">St-124/2016-35</derivirana_varijabla>
  </DomainObject.Predmet.OdlukaRjesenje.Oznaka>
  <DomainObject.Predmet.SudioniciListNaziv>
    <izvorni_sadrzaj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Naziv_1">
      <item>FLORA LIPIK d.o.o. za poljoprivredu i usluge</item>
      <item>Dejan Šprem</item>
      <item>RH  MINISTARSTVO FINANCIJA POREZNA UPRAVA POŽEGA</item>
      <item>ŽUPANIJSKO DRŽAVNO ODVJETNIŠTVO SLAVONSKI BROD</item>
      <item>Gabriel Zovak</item>
      <item>Vinko Dukić</item>
    </derivirana_varijabla>
  </DomainObject.Predmet.SudioniciListNaziv>
  <DomainObject.Predmet.SudioniciListAdressOIB>
    <izvorni_sadrzaj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izvorni_sadrzaj>
    <derivirana_varijabla naziv="DomainObject.Predmet.SudioniciListAdressOIB_1">
      <item>FLORA LIPIK d.o.o. za poljoprivredu i usluge, OIB 59049574991, Kralja Tomislava bb ,34551 Lipik</item>
      <item>Dejan Šprem, OIB 87939784830, Špoljarska 66a,48000 Koprivnica</item>
      <item>RH  MINISTARSTVO FINANCIJA POREZNA UPRAVA POŽEGA</item>
      <item>ŽUPANIJSKO DRŽAVNO ODVJETNIŠTVO SLAVONSKI BROD</item>
      <item>Gabriel Zovak</item>
      <item>Vinko Dukić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59049574991</item>
      <item>, OIB 87939784830</item>
      <item>, OIB null</item>
      <item>, OIB null</item>
      <item>, OIB null</item>
      <item>, OIB null</item>
    </izvorni_sadrzaj>
    <derivirana_varijabla naziv="DomainObject.Predmet.SudioniciListNazivOIB_1">
      <item>, OIB 59049574991</item>
      <item>, OIB 87939784830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653</properties:Words>
  <properties:Characters>3677</properties:Characters>
  <properties:Lines>90</properties:Lines>
  <properties:Paragraphs>36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2017-11-14T07:36:00Z</dcterms:created>
  <dc:creator>wsadmin</dc:creator>
  <cp:lastModifiedBy>wsadmin</cp:lastModifiedBy>
  <cp:lastPrinted>2017-11-14T07:57:00Z</cp:lastPrinted>
  <dcterms:modified xmlns:xsi="http://www.w3.org/2001/XMLSchema-instance" xsi:type="dcterms:W3CDTF">2017-11-14T11:04:00Z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