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7e8f" w14:paraId="2ca7e8f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671656">
        <w:rPr>
          <w:b/>
          <w:sz w:val="22"/>
          <w:szCs w:val="22"/>
        </w:rPr>
        <w:t>525</w:t>
      </w:r>
      <w:r w:rsidR="004C2AF2">
        <w:rPr>
          <w:b/>
          <w:sz w:val="22"/>
          <w:szCs w:val="22"/>
        </w:rPr>
        <w:t>/201</w:t>
      </w:r>
      <w:r w:rsidR="00597AC5">
        <w:rPr>
          <w:b/>
          <w:sz w:val="22"/>
          <w:szCs w:val="22"/>
        </w:rPr>
        <w:t>7</w:t>
      </w:r>
      <w:r w:rsidR="00FD3CFA">
        <w:rPr>
          <w:b/>
          <w:sz w:val="22"/>
          <w:szCs w:val="22"/>
        </w:rPr>
        <w:t>-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DB0269" w:rsidRPr="00DB0269">
        <w:rPr>
          <w:sz w:val="22"/>
          <w:szCs w:val="22"/>
        </w:rPr>
        <w:t>AGRO</w:t>
      </w:r>
      <w:r w:rsidR="00DB0269">
        <w:rPr>
          <w:sz w:val="22"/>
          <w:szCs w:val="22"/>
        </w:rPr>
        <w:t xml:space="preserve"> </w:t>
      </w:r>
      <w:r w:rsidR="00DB0269" w:rsidRPr="00DB0269">
        <w:rPr>
          <w:sz w:val="22"/>
          <w:szCs w:val="22"/>
        </w:rPr>
        <w:t>- TURISTIČKA b</w:t>
      </w:r>
      <w:r w:rsidR="00323B72">
        <w:rPr>
          <w:sz w:val="22"/>
          <w:szCs w:val="22"/>
        </w:rPr>
        <w:t>raniteljska zadruga, Putniković</w:t>
      </w:r>
      <w:r w:rsidR="00DB0269" w:rsidRPr="00DB0269">
        <w:rPr>
          <w:sz w:val="22"/>
          <w:szCs w:val="22"/>
        </w:rPr>
        <w:t xml:space="preserve">, Prisoje 8, </w:t>
      </w:r>
      <w:r w:rsidR="00323B72">
        <w:rPr>
          <w:sz w:val="22"/>
          <w:szCs w:val="22"/>
        </w:rPr>
        <w:t xml:space="preserve">MBS: 060269340, </w:t>
      </w:r>
      <w:r w:rsidR="00DB0269" w:rsidRPr="00DB0269">
        <w:rPr>
          <w:sz w:val="22"/>
          <w:szCs w:val="22"/>
        </w:rPr>
        <w:t>OIB: 77471511715</w:t>
      </w:r>
      <w:r w:rsidR="002B104E" w:rsidRPr="0027324A">
        <w:rPr>
          <w:sz w:val="22"/>
          <w:szCs w:val="22"/>
        </w:rPr>
        <w:t xml:space="preserve">,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FD3CFA">
        <w:rPr>
          <w:sz w:val="22"/>
          <w:szCs w:val="22"/>
        </w:rPr>
        <w:t>………..</w:t>
      </w:r>
      <w:r w:rsidRPr="0027324A">
        <w:rPr>
          <w:sz w:val="22"/>
          <w:szCs w:val="22"/>
        </w:rPr>
        <w:t xml:space="preserve"> 201</w:t>
      </w:r>
      <w:r w:rsidR="00FD3CFA">
        <w:rPr>
          <w:sz w:val="22"/>
          <w:szCs w:val="22"/>
        </w:rPr>
        <w:t>7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323B72" w:rsidRPr="00323B72">
        <w:rPr>
          <w:sz w:val="22"/>
          <w:szCs w:val="22"/>
        </w:rPr>
        <w:t>AGRO - TURISTIČKA braniteljska zadruga, Putniković, Prisoje 8, MBS: 060269340, OIB: 77471511715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323B72" w:rsidRPr="00323B72">
        <w:rPr>
          <w:sz w:val="22"/>
          <w:szCs w:val="22"/>
        </w:rPr>
        <w:t>AGRO - TURISTIČKA braniteljska zadruga, Putniković, Prisoje 8, MBS: 060269340, OIB: 77471511715</w:t>
      </w:r>
      <w:r w:rsidR="00A14AD4" w:rsidRPr="00A14AD4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30740C" w:rsidRPr="0063547A">
        <w:rPr>
          <w:sz w:val="22"/>
          <w:szCs w:val="22"/>
          <w:u w:val="single"/>
        </w:rPr>
        <w:t>1</w:t>
      </w:r>
      <w:r w:rsidR="000A7C9F" w:rsidRPr="0063547A">
        <w:rPr>
          <w:sz w:val="22"/>
          <w:szCs w:val="22"/>
          <w:u w:val="single"/>
        </w:rPr>
        <w:t>7</w:t>
      </w:r>
      <w:r w:rsidR="00354918" w:rsidRPr="0063547A">
        <w:rPr>
          <w:sz w:val="22"/>
          <w:szCs w:val="22"/>
          <w:u w:val="single"/>
        </w:rPr>
        <w:t xml:space="preserve">. </w:t>
      </w:r>
      <w:r w:rsidR="00D55859" w:rsidRPr="0063547A">
        <w:rPr>
          <w:sz w:val="22"/>
          <w:szCs w:val="22"/>
          <w:u w:val="single"/>
        </w:rPr>
        <w:t>svibnja</w:t>
      </w:r>
      <w:r w:rsidR="00354918" w:rsidRPr="00354918">
        <w:rPr>
          <w:sz w:val="22"/>
          <w:szCs w:val="22"/>
        </w:rPr>
        <w:t xml:space="preserve"> 201</w:t>
      </w:r>
      <w:r w:rsidR="0063547A">
        <w:rPr>
          <w:sz w:val="22"/>
          <w:szCs w:val="22"/>
        </w:rPr>
        <w:t>7</w:t>
      </w:r>
      <w:r w:rsidR="00354918" w:rsidRPr="00354918">
        <w:rPr>
          <w:sz w:val="22"/>
          <w:szCs w:val="22"/>
        </w:rPr>
        <w:t xml:space="preserve">. godine u </w:t>
      </w:r>
      <w:r w:rsidR="000A7C9F" w:rsidRPr="0063547A">
        <w:rPr>
          <w:sz w:val="22"/>
          <w:szCs w:val="22"/>
          <w:u w:val="single"/>
        </w:rPr>
        <w:t>11,00</w:t>
      </w:r>
      <w:r w:rsidR="00354918" w:rsidRPr="0063547A">
        <w:rPr>
          <w:sz w:val="22"/>
          <w:szCs w:val="22"/>
          <w:u w:val="single"/>
        </w:rPr>
        <w:t xml:space="preserve"> sati</w:t>
      </w:r>
      <w:r w:rsidR="00354918" w:rsidRPr="00354918">
        <w:rPr>
          <w:sz w:val="22"/>
          <w:szCs w:val="22"/>
        </w:rPr>
        <w:t xml:space="preserve">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1F7933" w:rsidRPr="0063547A">
        <w:rPr>
          <w:bCs/>
          <w:sz w:val="22"/>
          <w:szCs w:val="22"/>
          <w:u w:val="single"/>
        </w:rPr>
        <w:t>Mateo Erceg, Radnička cesta 30, Zagreb, OIB: 93602617826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323B72" w:rsidRPr="00323B72">
        <w:rPr>
          <w:sz w:val="22"/>
          <w:szCs w:val="22"/>
        </w:rPr>
        <w:t>AGRO - TURISTIČKA braniteljska zadruga, Putniković, Prisoje 8, MBS: 060269340, OIB: 77471511715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6F3A23" w:rsidRPr="006F3A23">
        <w:rPr>
          <w:sz w:val="22"/>
          <w:szCs w:val="22"/>
        </w:rPr>
        <w:t xml:space="preserve">Nastavlja se postupak u korist stečajne mase stečajnog dužnika </w:t>
      </w:r>
      <w:r w:rsidR="00323B72" w:rsidRPr="00323B72">
        <w:rPr>
          <w:sz w:val="22"/>
          <w:szCs w:val="22"/>
        </w:rPr>
        <w:t>AGRO - TURISTIČKA braniteljska zadruga, Putniković, Prisoje 8, MBS: 060269340, OIB: 77471511715</w:t>
      </w:r>
      <w:r w:rsidR="004A5985" w:rsidRPr="004A5985">
        <w:rPr>
          <w:sz w:val="22"/>
          <w:szCs w:val="22"/>
        </w:rPr>
        <w:t>,</w:t>
      </w:r>
      <w:r w:rsidR="006F3A23" w:rsidRPr="006F3A23">
        <w:rPr>
          <w:sz w:val="22"/>
          <w:szCs w:val="22"/>
        </w:rPr>
        <w:t xml:space="preserve"> zastupano po upravitelju stečajne mase </w:t>
      </w:r>
      <w:r w:rsidR="006F3A23" w:rsidRPr="000D22F6">
        <w:rPr>
          <w:sz w:val="22"/>
          <w:szCs w:val="22"/>
          <w:u w:val="single"/>
        </w:rPr>
        <w:t>Krešimiru Perošu</w:t>
      </w:r>
      <w:r w:rsidR="006F3A23" w:rsidRPr="006F3A23">
        <w:rPr>
          <w:sz w:val="22"/>
          <w:szCs w:val="22"/>
        </w:rPr>
        <w:t>. Ovlašćuje se upravitelj</w:t>
      </w:r>
      <w:r w:rsidR="000D22F6">
        <w:rPr>
          <w:sz w:val="22"/>
          <w:szCs w:val="22"/>
        </w:rPr>
        <w:t xml:space="preserve"> stečajne mase</w:t>
      </w:r>
      <w:r w:rsidR="006F3A23" w:rsidRPr="006F3A23">
        <w:rPr>
          <w:sz w:val="22"/>
          <w:szCs w:val="22"/>
        </w:rPr>
        <w:t xml:space="preserve">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VI.</w:t>
      </w:r>
      <w:r w:rsidRPr="006F3A23">
        <w:rPr>
          <w:b/>
          <w:sz w:val="22"/>
          <w:szCs w:val="22"/>
        </w:rPr>
        <w:tab/>
      </w:r>
      <w:r w:rsidRPr="006F3A23">
        <w:rPr>
          <w:b/>
          <w:sz w:val="22"/>
          <w:szCs w:val="22"/>
        </w:rPr>
        <w:tab/>
      </w:r>
      <w:r w:rsidRPr="006F3A23">
        <w:rPr>
          <w:sz w:val="22"/>
          <w:szCs w:val="22"/>
        </w:rPr>
        <w:t>Ovo rješenje i osnova zaključenja stečajnog postupka objavit će se na mrežnoj stranici e oglasna ploča.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VII.</w:t>
      </w:r>
      <w:r w:rsidRPr="006F3A23">
        <w:rPr>
          <w:sz w:val="22"/>
          <w:szCs w:val="22"/>
        </w:rPr>
        <w:tab/>
        <w:t xml:space="preserve">Otvaranje i zaključenje stečajnog postupka upisat će se u sudski registar, a po pravomoćnosti ovog rješenja sudski registar provest će brisanje dužnika iz registra. </w:t>
      </w:r>
    </w:p>
    <w:p w:rsidRDefault="002073C9" w:rsidP="006F3A23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>Financijska agencija RC Split, Podružnica Dubrovnik je podnijela ovom sudu</w:t>
      </w:r>
      <w:r w:rsidR="00DB0269">
        <w:rPr>
          <w:sz w:val="22"/>
          <w:szCs w:val="22"/>
        </w:rPr>
        <w:t xml:space="preserve"> 25</w:t>
      </w:r>
      <w:r w:rsidR="000A7C9F">
        <w:rPr>
          <w:sz w:val="22"/>
          <w:szCs w:val="22"/>
        </w:rPr>
        <w:t xml:space="preserve">. </w:t>
      </w:r>
      <w:r w:rsidR="00DB0269">
        <w:rPr>
          <w:sz w:val="22"/>
          <w:szCs w:val="22"/>
        </w:rPr>
        <w:t>travnja</w:t>
      </w:r>
      <w:r w:rsidR="000A7C9F">
        <w:rPr>
          <w:sz w:val="22"/>
          <w:szCs w:val="22"/>
        </w:rPr>
        <w:t xml:space="preserve"> 201</w:t>
      </w:r>
      <w:r w:rsidR="000D22F6">
        <w:rPr>
          <w:sz w:val="22"/>
          <w:szCs w:val="22"/>
        </w:rPr>
        <w:t>7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866C32">
        <w:rPr>
          <w:sz w:val="22"/>
          <w:szCs w:val="22"/>
        </w:rPr>
        <w:t>2</w:t>
      </w:r>
      <w:r w:rsidR="00DB0269">
        <w:rPr>
          <w:sz w:val="22"/>
          <w:szCs w:val="22"/>
        </w:rPr>
        <w:t>1</w:t>
      </w:r>
      <w:r w:rsidR="004C2AF2">
        <w:rPr>
          <w:sz w:val="22"/>
          <w:szCs w:val="22"/>
        </w:rPr>
        <w:t xml:space="preserve">. </w:t>
      </w:r>
      <w:r w:rsidR="00DB0269">
        <w:rPr>
          <w:sz w:val="22"/>
          <w:szCs w:val="22"/>
        </w:rPr>
        <w:t>travnja</w:t>
      </w:r>
      <w:r w:rsidR="004C2AF2">
        <w:rPr>
          <w:sz w:val="22"/>
          <w:szCs w:val="22"/>
        </w:rPr>
        <w:t xml:space="preserve"> 201</w:t>
      </w:r>
      <w:r w:rsidR="000D22F6">
        <w:rPr>
          <w:sz w:val="22"/>
          <w:szCs w:val="22"/>
        </w:rPr>
        <w:t>7</w:t>
      </w:r>
      <w:r w:rsidRPr="00B21296">
        <w:rPr>
          <w:sz w:val="22"/>
          <w:szCs w:val="22"/>
        </w:rPr>
        <w:t xml:space="preserve">. godine dužnik u Očevidniku </w:t>
      </w:r>
      <w:r w:rsidRPr="00B21296">
        <w:rPr>
          <w:sz w:val="22"/>
          <w:szCs w:val="22"/>
        </w:rPr>
        <w:lastRenderedPageBreak/>
        <w:t xml:space="preserve">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18103F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866C32">
        <w:rPr>
          <w:sz w:val="22"/>
          <w:szCs w:val="22"/>
        </w:rPr>
        <w:t>10</w:t>
      </w:r>
      <w:r w:rsidR="004A5985">
        <w:rPr>
          <w:sz w:val="22"/>
          <w:szCs w:val="22"/>
        </w:rPr>
        <w:t>.</w:t>
      </w:r>
      <w:r w:rsidR="00866C32">
        <w:rPr>
          <w:sz w:val="22"/>
          <w:szCs w:val="22"/>
        </w:rPr>
        <w:t>550</w:t>
      </w:r>
      <w:r w:rsidR="004A5985">
        <w:rPr>
          <w:sz w:val="22"/>
          <w:szCs w:val="22"/>
        </w:rPr>
        <w:t>,</w:t>
      </w:r>
      <w:r w:rsidR="00866C32">
        <w:rPr>
          <w:sz w:val="22"/>
          <w:szCs w:val="22"/>
        </w:rPr>
        <w:t>00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DB0269">
        <w:rPr>
          <w:sz w:val="22"/>
          <w:szCs w:val="22"/>
        </w:rPr>
        <w:t>Addiko bank i OTP banka Hrvatska d.d.</w:t>
      </w:r>
      <w:r w:rsidR="000A7C9F">
        <w:rPr>
          <w:sz w:val="22"/>
          <w:szCs w:val="22"/>
        </w:rPr>
        <w:t>.</w:t>
      </w:r>
      <w:r w:rsidR="00071374">
        <w:rPr>
          <w:sz w:val="22"/>
          <w:szCs w:val="22"/>
        </w:rPr>
        <w:t xml:space="preserve">, </w:t>
      </w:r>
      <w:r w:rsidR="000A7C9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18103F">
        <w:rPr>
          <w:sz w:val="22"/>
          <w:szCs w:val="22"/>
        </w:rPr>
        <w:t xml:space="preserve">……… </w:t>
      </w:r>
      <w:r w:rsidR="0029717F">
        <w:rPr>
          <w:sz w:val="22"/>
          <w:szCs w:val="22"/>
        </w:rPr>
        <w:t>lipnj</w:t>
      </w:r>
      <w:r w:rsidR="0018103F">
        <w:rPr>
          <w:sz w:val="22"/>
          <w:szCs w:val="22"/>
        </w:rPr>
        <w:t xml:space="preserve">a </w:t>
      </w:r>
      <w:r w:rsidR="00296BCE">
        <w:rPr>
          <w:sz w:val="22"/>
          <w:szCs w:val="22"/>
        </w:rPr>
        <w:t>201</w:t>
      </w:r>
      <w:r w:rsidR="0018103F">
        <w:rPr>
          <w:sz w:val="22"/>
          <w:szCs w:val="22"/>
        </w:rPr>
        <w:t>7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</w:t>
      </w:r>
      <w:r w:rsidR="006A0B6C" w:rsidRPr="007107CC">
        <w:rPr>
          <w:sz w:val="22"/>
          <w:szCs w:val="22"/>
          <w:u w:val="single"/>
        </w:rPr>
        <w:t xml:space="preserve">izabran </w:t>
      </w:r>
      <w:r w:rsidR="00C847F2" w:rsidRPr="007107CC">
        <w:rPr>
          <w:bCs/>
          <w:sz w:val="22"/>
          <w:szCs w:val="22"/>
          <w:u w:val="single"/>
        </w:rPr>
        <w:t xml:space="preserve">je </w:t>
      </w:r>
      <w:r w:rsidR="001F7933" w:rsidRPr="007107CC">
        <w:rPr>
          <w:bCs/>
          <w:sz w:val="22"/>
          <w:szCs w:val="22"/>
          <w:u w:val="single"/>
        </w:rPr>
        <w:t>Mateo Erceg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7107CC">
        <w:rPr>
          <w:b/>
          <w:sz w:val="22"/>
          <w:szCs w:val="22"/>
        </w:rPr>
        <w:t>…………</w:t>
      </w:r>
      <w:r w:rsidRPr="00A0277E">
        <w:rPr>
          <w:b/>
          <w:sz w:val="22"/>
          <w:szCs w:val="22"/>
        </w:rPr>
        <w:t xml:space="preserve"> 201</w:t>
      </w:r>
      <w:r w:rsidR="007107CC">
        <w:rPr>
          <w:b/>
          <w:sz w:val="22"/>
          <w:szCs w:val="22"/>
        </w:rPr>
        <w:t>7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</w:t>
      </w:r>
      <w:r w:rsidR="000019BB">
        <w:rPr>
          <w:sz w:val="22"/>
          <w:szCs w:val="22"/>
        </w:rPr>
        <w:t xml:space="preserve">ba ne odgađa provedbu rješenja </w:t>
      </w:r>
      <w:r w:rsidR="000019BB" w:rsidRPr="000019BB">
        <w:rPr>
          <w:sz w:val="22"/>
          <w:szCs w:val="22"/>
        </w:rPr>
        <w:t>(čl. 19. st. 3. SZ</w:t>
      </w:r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7107CC">
        <w:rPr>
          <w:sz w:val="22"/>
          <w:szCs w:val="22"/>
        </w:rPr>
        <w:t>………..</w:t>
      </w:r>
      <w:r w:rsidRPr="007B0CBA">
        <w:rPr>
          <w:sz w:val="22"/>
          <w:szCs w:val="22"/>
        </w:rPr>
        <w:t>.201</w:t>
      </w:r>
      <w:r w:rsidR="007107CC">
        <w:rPr>
          <w:sz w:val="22"/>
          <w:szCs w:val="22"/>
        </w:rPr>
        <w:t>7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1F7933">
        <w:rPr>
          <w:sz w:val="22"/>
          <w:szCs w:val="22"/>
        </w:rPr>
        <w:t>Dubrovnik,</w:t>
      </w:r>
      <w:r w:rsidR="0029717F">
        <w:rPr>
          <w:sz w:val="22"/>
          <w:szCs w:val="22"/>
        </w:rPr>
        <w:t xml:space="preserve"> Ispostava </w:t>
      </w:r>
      <w:r w:rsidR="00671656">
        <w:rPr>
          <w:sz w:val="22"/>
          <w:szCs w:val="22"/>
        </w:rPr>
        <w:t>Dubrovnik</w:t>
      </w:r>
      <w:r w:rsidR="0029717F">
        <w:rPr>
          <w:sz w:val="22"/>
          <w:szCs w:val="22"/>
        </w:rPr>
        <w:t>,</w:t>
      </w:r>
    </w:p>
    <w:p w:rsidRDefault="00671656" w:rsidP="00DA764D" w:rsidR="003A21A6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Addiko bank</w:t>
      </w:r>
      <w:r w:rsidR="003A21A6">
        <w:rPr>
          <w:sz w:val="22"/>
          <w:szCs w:val="22"/>
        </w:rPr>
        <w:t xml:space="preserve"> d.d., putem e oglasne ploče, </w:t>
      </w:r>
    </w:p>
    <w:p w:rsidRDefault="00671656" w:rsidP="00DA764D" w:rsidR="00671656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 d.d., putem e oglasna ploča,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237A69" w:rsid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>Općinskom sudu u</w:t>
      </w:r>
      <w:r w:rsidR="007C72BB" w:rsidRPr="00237A69">
        <w:rPr>
          <w:sz w:val="22"/>
          <w:szCs w:val="22"/>
        </w:rPr>
        <w:t xml:space="preserve"> Dubrovniku</w:t>
      </w:r>
      <w:r w:rsidRPr="00237A69">
        <w:rPr>
          <w:sz w:val="22"/>
          <w:szCs w:val="22"/>
        </w:rPr>
        <w:t>,</w:t>
      </w:r>
      <w:r w:rsidR="004C2AF2" w:rsidRPr="00237A69">
        <w:rPr>
          <w:sz w:val="22"/>
          <w:szCs w:val="22"/>
        </w:rPr>
        <w:t xml:space="preserve"> </w:t>
      </w:r>
      <w:r w:rsidRPr="00237A69">
        <w:rPr>
          <w:sz w:val="22"/>
          <w:szCs w:val="22"/>
        </w:rPr>
        <w:t>zemljišnoknjižnom odjelu</w:t>
      </w:r>
      <w:r w:rsidR="0029717F" w:rsidRPr="00237A69">
        <w:rPr>
          <w:sz w:val="22"/>
          <w:szCs w:val="22"/>
        </w:rPr>
        <w:t xml:space="preserve"> </w:t>
      </w:r>
      <w:r w:rsidR="00671656">
        <w:rPr>
          <w:sz w:val="22"/>
          <w:szCs w:val="22"/>
        </w:rPr>
        <w:t>Dubrovnik</w:t>
      </w:r>
      <w:r w:rsidR="00237A69">
        <w:rPr>
          <w:sz w:val="22"/>
          <w:szCs w:val="22"/>
        </w:rPr>
        <w:t>,</w:t>
      </w:r>
    </w:p>
    <w:p w:rsidRDefault="002C054C" w:rsidP="00237A69" w:rsidR="00237A69" w:rsidRP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>mrežna stranica e-Oglasna ploča sudova</w:t>
      </w:r>
      <w:r w:rsidR="00DA764D" w:rsidRPr="00237A69">
        <w:rPr>
          <w:sz w:val="22"/>
          <w:szCs w:val="22"/>
        </w:rPr>
        <w:t>,</w:t>
      </w:r>
      <w:r w:rsidR="00237A69" w:rsidRPr="00237A69">
        <w:rPr>
          <w:sz w:val="22"/>
          <w:szCs w:val="22"/>
        </w:rPr>
        <w:t xml:space="preserve"> </w:t>
      </w:r>
    </w:p>
    <w:p w:rsidRDefault="00DA764D" w:rsidP="00237A69" w:rsidR="00EF4316" w:rsidRP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 xml:space="preserve">registru </w:t>
      </w:r>
      <w:r w:rsidR="003B476B" w:rsidRPr="00237A69">
        <w:rPr>
          <w:sz w:val="22"/>
          <w:szCs w:val="22"/>
        </w:rPr>
        <w:t>prije i nakon pravomoćnosti</w:t>
      </w:r>
      <w:r w:rsidRPr="00237A69">
        <w:rPr>
          <w:sz w:val="22"/>
          <w:szCs w:val="22"/>
        </w:rPr>
        <w:t>.</w:t>
      </w:r>
      <w:r w:rsidR="007107CC" w:rsidRPr="00237A69">
        <w:rPr>
          <w:sz w:val="22"/>
          <w:szCs w:val="22"/>
        </w:rPr>
        <w:t xml:space="preserve"> </w:t>
      </w:r>
    </w:p>
    <w:sectPr w:rsidSect="005364B1" w:rsidR="00EF4316" w:rsidRPr="00237A69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32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671656">
      <w:rPr>
        <w:b/>
        <w:sz w:val="22"/>
        <w:szCs w:val="22"/>
      </w:rPr>
      <w:t>525</w:t>
    </w:r>
    <w:r w:rsidR="001F7933">
      <w:rPr>
        <w:b/>
        <w:sz w:val="22"/>
        <w:szCs w:val="22"/>
      </w:rPr>
      <w:t>/201</w:t>
    </w:r>
    <w:r w:rsidR="0018103F">
      <w:rPr>
        <w:b/>
        <w:sz w:val="22"/>
        <w:szCs w:val="22"/>
      </w:rPr>
      <w:t>7</w:t>
    </w:r>
    <w:r w:rsidR="001F7933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9BB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1374"/>
    <w:rsid w:val="00072F51"/>
    <w:rsid w:val="00074E23"/>
    <w:rsid w:val="0009682E"/>
    <w:rsid w:val="000A028C"/>
    <w:rsid w:val="000A1379"/>
    <w:rsid w:val="000A7C9F"/>
    <w:rsid w:val="000B26A4"/>
    <w:rsid w:val="000B5F37"/>
    <w:rsid w:val="000D22F6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103F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144D3"/>
    <w:rsid w:val="00222595"/>
    <w:rsid w:val="00233594"/>
    <w:rsid w:val="00237A69"/>
    <w:rsid w:val="0024101A"/>
    <w:rsid w:val="002454DA"/>
    <w:rsid w:val="00250A12"/>
    <w:rsid w:val="00270777"/>
    <w:rsid w:val="0027122A"/>
    <w:rsid w:val="0027324A"/>
    <w:rsid w:val="00281CBB"/>
    <w:rsid w:val="00296BCE"/>
    <w:rsid w:val="0029717F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740C"/>
    <w:rsid w:val="00307AEC"/>
    <w:rsid w:val="00320037"/>
    <w:rsid w:val="0032317C"/>
    <w:rsid w:val="00323B72"/>
    <w:rsid w:val="0034176C"/>
    <w:rsid w:val="00351251"/>
    <w:rsid w:val="00353A77"/>
    <w:rsid w:val="00354918"/>
    <w:rsid w:val="00364067"/>
    <w:rsid w:val="00392F16"/>
    <w:rsid w:val="003A21A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A5985"/>
    <w:rsid w:val="004B2B0B"/>
    <w:rsid w:val="004C2AF2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4318C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97AC5"/>
    <w:rsid w:val="005A08C6"/>
    <w:rsid w:val="005A1837"/>
    <w:rsid w:val="005A2C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3547A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1656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3A23"/>
    <w:rsid w:val="006F6FD2"/>
    <w:rsid w:val="007107CC"/>
    <w:rsid w:val="007127DE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34E7D"/>
    <w:rsid w:val="00862923"/>
    <w:rsid w:val="00863352"/>
    <w:rsid w:val="00866C3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5306"/>
    <w:rsid w:val="009D6705"/>
    <w:rsid w:val="009E05E3"/>
    <w:rsid w:val="009E34FE"/>
    <w:rsid w:val="00A14AD4"/>
    <w:rsid w:val="00A210F9"/>
    <w:rsid w:val="00A254B0"/>
    <w:rsid w:val="00A437A9"/>
    <w:rsid w:val="00A448B5"/>
    <w:rsid w:val="00A47A92"/>
    <w:rsid w:val="00A513D7"/>
    <w:rsid w:val="00A518DE"/>
    <w:rsid w:val="00A53052"/>
    <w:rsid w:val="00A53B6E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B032E8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1D31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CF69EF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B0269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175A1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3CFA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032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2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2E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2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2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032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2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2E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2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2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St-525/2017</izvorni_sadrzaj>
    <derivirana_varijabla naziv="DomainObject.Predmet.OznakaBroj_1">St-525/2017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AGRO-TURISTIČKA braniteljska zadruga Putnikovići</izvorni_sadrzaj>
    <derivirana_varijabla naziv="DomainObject.Predmet.ProtustrankaFormated_1">  AGRO-TURISTIČKA braniteljska zadruga Putnikovići</derivirana_varijabla>
  </DomainObject.Predmet.ProtustrankaFormated>
  <DomainObject.Predmet.ProtustrankaFormatedOIB>
    <izvorni_sadrzaj>  AGRO-TURISTIČKA braniteljska zadruga Putnikovići, OIB 77471511715</izvorni_sadrzaj>
    <derivirana_varijabla naziv="DomainObject.Predmet.ProtustrankaFormatedOIB_1">  AGRO-TURISTIČKA braniteljska zadruga Putnikovići, OIB 77471511715</derivirana_varijabla>
  </DomainObject.Predmet.ProtustrankaFormatedOIB>
  <DomainObject.Predmet.ProtustrankaFormatedWithAdress>
    <izvorni_sadrzaj> AGRO-TURISTIČKA braniteljska zadruga Putnikovići, Prisoje 8, 20248 Putniković</izvorni_sadrzaj>
    <derivirana_varijabla naziv="DomainObject.Predmet.ProtustrankaFormatedWithAdress_1"> AGRO-TURISTIČKA braniteljska zadruga Putnikovići, Prisoje 8, 20248 Putniković</derivirana_varijabla>
  </DomainObject.Predmet.ProtustrankaFormatedWithAdress>
  <DomainObject.Predmet.ProtustrankaFormatedWithAdressOIB>
    <izvorni_sadrzaj> AGRO-TURISTIČKA braniteljska zadruga Putnikovići, OIB 77471511715, Prisoje 8, 20248 Putniković</izvorni_sadrzaj>
    <derivirana_varijabla naziv="DomainObject.Predmet.ProtustrankaFormatedWithAdressOIB_1"> AGRO-TURISTIČKA braniteljska zadruga Putnikovići, OIB 77471511715, Prisoje 8, 20248 Putniković</derivirana_varijabla>
  </DomainObject.Predmet.ProtustrankaFormatedWithAdressOIB>
  <DomainObject.Predmet.ProtustrankaWithAdress>
    <izvorni_sadrzaj>AGRO-TURISTIČKA braniteljska zadruga Putnikovići Prisoje 8, 20248 Putniković</izvorni_sadrzaj>
    <derivirana_varijabla naziv="DomainObject.Predmet.ProtustrankaWithAdress_1">AGRO-TURISTIČKA braniteljska zadruga Putnikovići Prisoje 8, 20248 Putniković</derivirana_varijabla>
  </DomainObject.Predmet.ProtustrankaWithAdress>
  <DomainObject.Predmet.ProtustrankaWithAdressOIB>
    <izvorni_sadrzaj>AGRO-TURISTIČKA braniteljska zadruga Putnikovići, OIB 77471511715, Prisoje 8, 20248 Putniković</izvorni_sadrzaj>
    <derivirana_varijabla naziv="DomainObject.Predmet.ProtustrankaWithAdressOIB_1">AGRO-TURISTIČKA braniteljska zadruga Putnikovići, OIB 77471511715, Prisoje 8, 20248 Putniković</derivirana_varijabla>
  </DomainObject.Predmet.ProtustrankaWithAdressOIB>
  <DomainObject.Predmet.ProtustrankaNazivFormated>
    <izvorni_sadrzaj>AGRO-TURISTIČKA braniteljska zadruga Putnikovići</izvorni_sadrzaj>
    <derivirana_varijabla naziv="DomainObject.Predmet.ProtustrankaNazivFormated_1">AGRO-TURISTIČKA braniteljska zadruga Putnikovići</derivirana_varijabla>
  </DomainObject.Predmet.ProtustrankaNazivFormated>
  <DomainObject.Predmet.ProtustrankaNazivFormatedOIB>
    <izvorni_sadrzaj>AGRO-TURISTIČKA braniteljska zadruga Putnikovići, OIB 77471511715</izvorni_sadrzaj>
    <derivirana_varijabla naziv="DomainObject.Predmet.ProtustrankaNazivFormatedOIB_1">AGRO-TURISTIČKA braniteljska zadruga Putnikovići, OIB 77471511715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8855.74</izvorni_sadrzaj>
    <derivirana_varijabla naziv="DomainObject.Predmet.TrenutnaVrijednost_1">8855.74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AGRO-TURISTIČKA braniteljska zadruga Putnikovići</item>
    </izvorni_sadrzaj>
    <derivirana_varijabla naziv="DomainObject.Predmet.ProtuStrankaListFormated_1">
      <item>AGRO-TURISTIČKA braniteljska zadruga Putnikovići</item>
    </derivirana_varijabla>
  </DomainObject.Predmet.ProtuStrankaListFormated>
  <DomainObject.Predmet.ProtuStrankaListFormatedOIB>
    <izvorni_sadrzaj>
      <item>AGRO-TURISTIČKA braniteljska zadruga Putnikovići, OIB 77471511715</item>
    </izvorni_sadrzaj>
    <derivirana_varijabla naziv="DomainObject.Predmet.ProtuStrankaListFormatedOIB_1">
      <item>AGRO-TURISTIČKA braniteljska zadruga Putnikovići, OIB 77471511715</item>
    </derivirana_varijabla>
  </DomainObject.Predmet.ProtuStrankaListFormatedOIB>
  <DomainObject.Predmet.ProtuStrankaListFormatedWithAdress>
    <izvorni_sadrzaj>
      <item>AGRO-TURISTIČKA braniteljska zadruga Putnikovići, Prisoje 8, 20248 Putniković</item>
    </izvorni_sadrzaj>
    <derivirana_varijabla naziv="DomainObject.Predmet.ProtuStrankaListFormatedWithAdress_1">
      <item>AGRO-TURISTIČKA braniteljska zadruga Putnikovići, Prisoje 8, 20248 Putniković</item>
    </derivirana_varijabla>
  </DomainObject.Predmet.ProtuStrankaListFormatedWithAdress>
  <DomainObject.Predmet.ProtuStrankaListFormatedWithAdressOIB>
    <izvorni_sadrzaj>
      <item>AGRO-TURISTIČKA braniteljska zadruga Putnikovići, OIB 77471511715, Prisoje 8, 20248 Putniković</item>
    </izvorni_sadrzaj>
    <derivirana_varijabla naziv="DomainObject.Predmet.ProtuStrankaListFormatedWithAdressOIB_1">
      <item>AGRO-TURISTIČKA braniteljska zadruga Putnikovići, OIB 77471511715, Prisoje 8, 20248 Putniković</item>
    </derivirana_varijabla>
  </DomainObject.Predmet.ProtuStrankaListFormatedWithAdressOIB>
  <DomainObject.Predmet.ProtuStrankaListNazivFormated>
    <izvorni_sadrzaj>
      <item>AGRO-TURISTIČKA braniteljska zadruga Putnikovići</item>
    </izvorni_sadrzaj>
    <derivirana_varijabla naziv="DomainObject.Predmet.ProtuStrankaListNazivFormated_1">
      <item>AGRO-TURISTIČKA braniteljska zadruga Putnikovići</item>
    </derivirana_varijabla>
  </DomainObject.Predmet.ProtuStrankaListNazivFormated>
  <DomainObject.Predmet.ProtuStrankaListNazivFormatedOIB>
    <izvorni_sadrzaj>
      <item>AGRO-TURISTIČKA braniteljska zadruga Putnikovići, OIB 77471511715</item>
    </izvorni_sadrzaj>
    <derivirana_varijabla naziv="DomainObject.Predmet.ProtuStrankaListNazivFormatedOIB_1">
      <item>AGRO-TURISTIČKA braniteljska zadruga Putnikovići, OIB 77471511715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AGRO-TURISTIČKA braniteljska zadruga Putnikovići</izvorni_sadrzaj>
    <derivirana_varijabla naziv="DomainObject.Predmet.ProtustrankaIDrugi_1">AGRO-TURISTIČKA braniteljska zadruga Putnikovići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AGRO-TURISTIČKA braniteljska zadruga Putnikovići, OIB 77471511715, Prisoje 8, 20248 Putniković</izvorni_sadrzaj>
    <derivirana_varijabla naziv="DomainObject.Predmet.ProtustrankaIDrugiAdressOIB_1">AGRO-TURISTIČKA braniteljska zadruga Putnikovići, OIB 77471511715, Prisoje 8, 20248 Putniković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AGRO-TURISTIČKA braniteljska zadruga Putnikovići</item>
    </izvorni_sadrzaj>
    <derivirana_varijabla naziv="DomainObject.Predmet.SudioniciListNaziv_1">
      <item>FINA, RC Split, Podružnica Dubrovnik</item>
      <item>AGRO-TURISTIČKA braniteljska zadruga Putnikovići</item>
    </derivirana_varijabla>
  </DomainObject.Predmet.SudioniciListNaziv>
  <DomainObject.Predmet.SudioniciListAdressOIB>
    <izvorni_sadrzaj>
      <item>FINA, RC Split, Podružnica Dubrovnik, OIB 85821130368, Vukovarska 2,20000 Dubrovnik</item>
      <item>AGRO-TURISTIČKA braniteljska zadruga Putnikovići, OIB 77471511715, Prisoje 8,20248 Putniković</item>
    </izvorni_sadrzaj>
    <derivirana_varijabla naziv="DomainObject.Predmet.SudioniciListAdressOIB_1">
      <item>FINA, RC Split, Podružnica Dubrovnik, OIB 85821130368, Vukovarska 2,20000 Dubrovnik</item>
      <item>AGRO-TURISTIČKA braniteljska zadruga Putnikovići, OIB 77471511715, Prisoje 8,20248 Putniković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77471511715</item>
    </izvorni_sadrzaj>
    <derivirana_varijabla naziv="DomainObject.Predmet.SudioniciListNazivOIB_1">
      <item>, OIB 85821130368</item>
      <item>, OIB 77471511715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F11145-473A-4624-9292-539556DF30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779</properties:Words>
  <properties:Characters>4364</properties:Characters>
  <properties:Lines>108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2017-06-26T13:07:00Z</dcterms:created>
  <dc:creator>Ante Kačić</dc:creator>
  <cp:lastModifiedBy>Srđan Gavranić</cp:lastModifiedBy>
  <cp:lastPrinted>2016-05-17T07:42:00Z</cp:lastPrinted>
  <dcterms:modified xmlns:xsi="http://www.w3.org/2001/XMLSchema-instance" xsi:type="dcterms:W3CDTF">2017-06-26T13:08:00Z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