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e815921" w14:paraId="e815921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9A48E5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B448C1">
              <w:t>2 St-358/2017-18</w:t>
            </w:r>
          </w:p>
        </w:tc>
      </w:tr>
    </w:tbl>
    <w:p w:rsidRDefault="008D05FD" w:rsidP="009A48E5" w:rsidR="008D05FD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sutkinji toga suda Meliti Poljanec-Bubaš, </w:t>
      </w:r>
      <w:r w:rsidR="00B448C1">
        <w:rPr>
          <w:rFonts w:eastAsia="Times New Roman" w:hAnsi="Times New Roman" w:ascii="Times New Roman"/>
          <w:sz w:val="24"/>
          <w:szCs w:val="24"/>
          <w:lang w:eastAsia="hr-HR"/>
        </w:rPr>
        <w:t xml:space="preserve">u predstečajnom postupku koji se vodi povodom prijedloga dužnika K&amp;K d.o.o., iz Murskog Središća, Frankopanska 66, OIB: 06932954413, dana 20. listopada 2017.             </w:t>
      </w:r>
    </w:p>
    <w:p w:rsidRDefault="009A48E5" w:rsidP="009A48E5" w:rsidR="009A48E5" w:rsidRPr="009A48E5">
      <w:pPr>
        <w:tabs>
          <w:tab w:pos="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B448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 i j e š i o  j e        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ab/>
        <w:t>I/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Ročište zakazano za dan </w:t>
      </w:r>
      <w:r w:rsidR="00B448C1">
        <w:rPr>
          <w:rFonts w:eastAsia="Times New Roman" w:hAnsi="Times New Roman" w:ascii="Times New Roman"/>
          <w:sz w:val="24"/>
          <w:szCs w:val="24"/>
          <w:lang w:eastAsia="hr-HR"/>
        </w:rPr>
        <w:t xml:space="preserve">24. studenoga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2017. se odgađa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, a novo ročište se zakazuje za 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dan </w:t>
      </w:r>
      <w:r w:rsidR="00B448C1">
        <w:rPr>
          <w:rFonts w:eastAsia="Times New Roman" w:hAnsi="Times New Roman" w:ascii="Times New Roman"/>
          <w:sz w:val="24"/>
          <w:szCs w:val="24"/>
          <w:lang w:eastAsia="hr-HR"/>
        </w:rPr>
        <w:t xml:space="preserve">25. siječnja </w:t>
      </w:r>
      <w:r w:rsidR="00E839D7">
        <w:rPr>
          <w:rFonts w:eastAsia="Times New Roman" w:hAnsi="Times New Roman" w:ascii="Times New Roman"/>
          <w:sz w:val="24"/>
          <w:szCs w:val="24"/>
          <w:lang w:eastAsia="hr-HR"/>
        </w:rPr>
        <w:t>2018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B448C1">
        <w:rPr>
          <w:rFonts w:eastAsia="Times New Roman" w:hAnsi="Times New Roman" w:ascii="Times New Roman"/>
          <w:sz w:val="24"/>
          <w:szCs w:val="24"/>
          <w:lang w:eastAsia="hr-HR"/>
        </w:rPr>
        <w:t xml:space="preserve">12,40 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sati     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kod ovog suda u Varaždinu, Braće Radić 2, soba br. 22</w:t>
      </w:r>
      <w:r w:rsidR="00B448C1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/II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II/ Na </w:t>
      </w:r>
      <w:r w:rsidR="00B448C1">
        <w:rPr>
          <w:rFonts w:eastAsia="Times New Roman" w:hAnsi="Times New Roman" w:ascii="Times New Roman"/>
          <w:sz w:val="24"/>
          <w:szCs w:val="24"/>
          <w:lang w:eastAsia="hr-HR"/>
        </w:rPr>
        <w:t xml:space="preserve">ročište se pozivaju: </w:t>
      </w:r>
    </w:p>
    <w:p w:rsidRDefault="00B448C1" w:rsidP="00035A5D" w:rsidR="00B448C1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448C1" w:rsidP="00035A5D" w:rsidR="00035A5D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dužnik K&amp;K d.o.o. po punomoćniku Goranu Jujnoviću Lučiću, odvjetniku iz Zagreba, Strojarska cesta 20</w:t>
      </w:r>
    </w:p>
    <w:p w:rsidRDefault="00B448C1" w:rsidP="00B448C1" w:rsidR="00B448C1">
      <w:pPr>
        <w:pStyle w:val="Odlomakpopisa"/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9A48E5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</w:t>
      </w:r>
      <w:r w:rsidR="00B448C1">
        <w:rPr>
          <w:rFonts w:eastAsia="Times New Roman" w:hAnsi="Times New Roman" w:ascii="Times New Roman"/>
          <w:sz w:val="24"/>
          <w:szCs w:val="24"/>
          <w:lang w:eastAsia="hr-HR"/>
        </w:rPr>
        <w:t>vi vjerovnici koji su prihvatili plan financijskog restrukturiranja</w:t>
      </w:r>
    </w:p>
    <w:p w:rsidRDefault="00B448C1" w:rsidP="00B448C1" w:rsidR="00B448C1" w:rsidRPr="00B448C1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left="72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III/ Ovo rješenje objavit će se na e-oglasnoj ploči suda.</w:t>
      </w:r>
    </w:p>
    <w:p w:rsidRDefault="00035A5D" w:rsidP="00035A5D" w:rsidR="00035A5D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 w:rsidRP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448C1" w:rsidP="009A48E5" w:rsid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 Varaždinu</w:t>
      </w:r>
      <w:r w:rsidR="009A48E5"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20. listopada 2017.             </w:t>
      </w:r>
    </w:p>
    <w:p w:rsidRDefault="009A48E5" w:rsidP="00B448C1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D60897" w:rsidR="00CB20E0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B448C1" w:rsidP="009A48E5" w:rsid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Melita Poljanec Bubaš</w:t>
      </w:r>
      <w:r w:rsidR="00D60897"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D60897" w:rsidP="009A48E5" w:rsidR="00D60897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60897" w:rsidP="009A48E5" w:rsidR="00D60897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otpravka-ovlašteni službenik: </w:t>
      </w:r>
    </w:p>
    <w:p w:rsidRDefault="00ED32C5" w:rsidP="009A48E5" w:rsidR="00ED32C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9A48E5" w:rsidR="00035A5D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B448C1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881F1B">
        <w:rPr>
          <w:rFonts w:eastAsia="Times New Roman" w:hAnsi="Times New Roman" w:ascii="Times New Roman"/>
          <w:sz w:val="24"/>
          <w:szCs w:val="24"/>
          <w:lang w:eastAsia="hr-HR"/>
        </w:rPr>
        <w:t xml:space="preserve">puta o pravnom lijeku:    </w:t>
      </w: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B448C1" w:rsidP="009A48E5" w:rsidR="00B448C1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- dužniku po punomoćniku Goranu Jujnoviću Lučiću, odvjetniku iz Zagreba, Strojarska cesta 20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B448C1">
        <w:rPr>
          <w:rFonts w:eastAsia="Times New Roman" w:hAnsi="Times New Roman" w:ascii="Times New Roman"/>
          <w:sz w:val="24"/>
          <w:szCs w:val="24"/>
          <w:lang w:eastAsia="hr-HR"/>
        </w:rPr>
        <w:t xml:space="preserve"> e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-Oglasna ploča suda </w:t>
      </w: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8659E3" w:rsidR="00DC70E5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2674" w:rsidP="00501147" w:rsidR="007D2674">
      <w:pPr>
        <w:spacing w:lineRule="auto" w:line="240" w:after="0"/>
      </w:pPr>
      <w:r>
        <w:separator/>
      </w:r>
    </w:p>
  </w:endnote>
  <w:endnote w:id="0" w:type="continuationSeparator">
    <w:p w:rsidRDefault="007D2674" w:rsidP="00501147" w:rsidR="007D267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2674" w:rsidP="00501147" w:rsidR="007D2674">
      <w:pPr>
        <w:spacing w:lineRule="auto" w:line="240" w:after="0"/>
      </w:pPr>
      <w:r>
        <w:separator/>
      </w:r>
    </w:p>
  </w:footnote>
  <w:footnote w:id="0" w:type="continuationSeparator">
    <w:p w:rsidRDefault="007D2674" w:rsidP="00501147" w:rsidR="007D267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5E6A64">
      <w:rPr>
        <w:rFonts w:hAnsi="Times New Roman" w:ascii="Times New Roman"/>
        <w:noProof/>
        <w:sz w:val="24"/>
        <w:szCs w:val="24"/>
      </w:rPr>
      <w:t>Poslovni broj: 2 St-358/2017-18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5E6A64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B1410"/>
    <w:multiLevelType w:val="hybridMultilevel"/>
    <w:tmpl w:val="2D2A2386"/>
    <w:lvl w:tplc="7B2A68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176463"/>
    <w:multiLevelType w:val="hybridMultilevel"/>
    <w:tmpl w:val="EA624D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35A5D"/>
    <w:rsid w:val="0004207D"/>
    <w:rsid w:val="00087C43"/>
    <w:rsid w:val="00125F72"/>
    <w:rsid w:val="00194888"/>
    <w:rsid w:val="001F69B6"/>
    <w:rsid w:val="001F6DF0"/>
    <w:rsid w:val="00237FCE"/>
    <w:rsid w:val="002971D6"/>
    <w:rsid w:val="002D2FC4"/>
    <w:rsid w:val="002E3DDB"/>
    <w:rsid w:val="002F61DE"/>
    <w:rsid w:val="002F744D"/>
    <w:rsid w:val="00340399"/>
    <w:rsid w:val="00341823"/>
    <w:rsid w:val="00342CFC"/>
    <w:rsid w:val="00345212"/>
    <w:rsid w:val="00367E59"/>
    <w:rsid w:val="00385BF0"/>
    <w:rsid w:val="00394A8C"/>
    <w:rsid w:val="003A4477"/>
    <w:rsid w:val="0044796D"/>
    <w:rsid w:val="00450291"/>
    <w:rsid w:val="0049749B"/>
    <w:rsid w:val="004A0BD1"/>
    <w:rsid w:val="004E1C60"/>
    <w:rsid w:val="00501147"/>
    <w:rsid w:val="005E1D89"/>
    <w:rsid w:val="005E6A64"/>
    <w:rsid w:val="005F633B"/>
    <w:rsid w:val="00685195"/>
    <w:rsid w:val="007345D8"/>
    <w:rsid w:val="00741600"/>
    <w:rsid w:val="00757A30"/>
    <w:rsid w:val="007802E2"/>
    <w:rsid w:val="0078776D"/>
    <w:rsid w:val="007A409A"/>
    <w:rsid w:val="007D2674"/>
    <w:rsid w:val="008659E3"/>
    <w:rsid w:val="00881F1B"/>
    <w:rsid w:val="008A6557"/>
    <w:rsid w:val="008C4EFB"/>
    <w:rsid w:val="008D05FD"/>
    <w:rsid w:val="0092437B"/>
    <w:rsid w:val="00957093"/>
    <w:rsid w:val="0096157B"/>
    <w:rsid w:val="0096563D"/>
    <w:rsid w:val="00975368"/>
    <w:rsid w:val="009A48E5"/>
    <w:rsid w:val="00A31425"/>
    <w:rsid w:val="00A31587"/>
    <w:rsid w:val="00A65E60"/>
    <w:rsid w:val="00AA1295"/>
    <w:rsid w:val="00AF28D9"/>
    <w:rsid w:val="00B00B9A"/>
    <w:rsid w:val="00B43087"/>
    <w:rsid w:val="00B43741"/>
    <w:rsid w:val="00B448C1"/>
    <w:rsid w:val="00B92B86"/>
    <w:rsid w:val="00BC5568"/>
    <w:rsid w:val="00C470B6"/>
    <w:rsid w:val="00C50709"/>
    <w:rsid w:val="00CB0DAC"/>
    <w:rsid w:val="00CB20E0"/>
    <w:rsid w:val="00CE3864"/>
    <w:rsid w:val="00D228AD"/>
    <w:rsid w:val="00D43FE4"/>
    <w:rsid w:val="00D50D29"/>
    <w:rsid w:val="00D60897"/>
    <w:rsid w:val="00DB5D1B"/>
    <w:rsid w:val="00DC66A8"/>
    <w:rsid w:val="00DC70E5"/>
    <w:rsid w:val="00E349A5"/>
    <w:rsid w:val="00E839D7"/>
    <w:rsid w:val="00EC15A5"/>
    <w:rsid w:val="00ED32C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39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39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39D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9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9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39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39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39D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39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39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St-358/2017-28</izvorni_sadrzaj>
    <derivirana_varijabla naziv="DomainObject.Oznaka_1">St-358/2017-28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St-358/2017</izvorni_sadrzaj>
    <derivirana_varijabla naziv="DomainObject.Predmet.OznakaBroj_1">St-358/2017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K&amp;K društvo s ograničenom odgovornošću za proizvodnju i usluge</izvorni_sadrzaj>
    <derivirana_varijabla naziv="DomainObject.Predmet.StrankaFormated_1">  K&amp;K društvo s ograničenom odgovornošću za proizvodnju i usluge</derivirana_varijabla>
  </DomainObject.Predmet.StrankaFormated>
  <DomainObject.Predmet.StrankaFormatedOIB>
    <izvorni_sadrzaj>  K&amp;K društvo s ograničenom odgovornošću za proizvodnju i usluge, OIB 06932954413</izvorni_sadrzaj>
    <derivirana_varijabla naziv="DomainObject.Predmet.StrankaFormatedOIB_1">  K&amp;K društvo s ograničenom odgovornošću za proizvodnju i usluge, OIB 06932954413</derivirana_varijabla>
  </DomainObject.Predmet.StrankaFormatedOIB>
  <DomainObject.Predmet.StrankaFormatedWithAdress>
    <izvorni_sadrzaj> K&amp;K društvo s ograničenom odgovornošću za proizvodnju i usluge, Frankopanska 66, 40315 Mursko Središće</izvorni_sadrzaj>
    <derivirana_varijabla naziv="DomainObject.Predmet.StrankaFormatedWithAdress_1"> K&amp;K društvo s ograničenom odgovornošću za proizvodnju i usluge, Frankopanska 66, 40315 Mursko Središće</derivirana_varijabla>
  </DomainObject.Predmet.StrankaFormatedWithAdress>
  <DomainObject.Predmet.StrankaFormatedWithAdressOIB>
    <izvorni_sadrzaj> K&amp;K društvo s ograničenom odgovornošću za proizvodnju i usluge, OIB 06932954413, Frankopanska 66, 40315 Mursko Središće</izvorni_sadrzaj>
    <derivirana_varijabla naziv="DomainObject.Predmet.StrankaFormatedWithAdressOIB_1"> K&amp;K društvo s ograničenom odgovornošću za proizvodnju i usluge, OIB 06932954413, Frankopanska 66, 40315 Mursko Središće</derivirana_varijabla>
  </DomainObject.Predmet.StrankaFormatedWithAdressOIB>
  <DomainObject.Predmet.StrankaWithAdress>
    <izvorni_sadrzaj>K&amp;K društvo s ograničenom odgovornošću za proizvodnju i usluge Frankopanska 66,40315 Mursko Središće</izvorni_sadrzaj>
    <derivirana_varijabla naziv="DomainObject.Predmet.StrankaWithAdress_1">K&amp;K društvo s ograničenom odgovornošću za proizvodnju i usluge Frankopanska 66,40315 Mursko Središće</derivirana_varijabla>
  </DomainObject.Predmet.StrankaWithAdress>
  <DomainObject.Predmet.StrankaWithAdressOIB>
    <izvorni_sadrzaj>K&amp;K društvo s ograničenom odgovornošću za proizvodnju i usluge, OIB 06932954413, Frankopanska 66,40315 Mursko Središće</izvorni_sadrzaj>
    <derivirana_varijabla naziv="DomainObject.Predmet.StrankaWithAdressOIB_1">K&amp;K društvo s ograničenom odgovornošću za proizvodnju i usluge, OIB 06932954413, Frankopanska 66,40315 Mursko Središće</derivirana_varijabla>
  </DomainObject.Predmet.StrankaWithAdressOIB>
  <DomainObject.Predmet.StrankaNazivFormated>
    <izvorni_sadrzaj>K&amp;K društvo s ograničenom odgovornošću za proizvodnju i usluge</izvorni_sadrzaj>
    <derivirana_varijabla naziv="DomainObject.Predmet.StrankaNazivFormated_1">K&amp;K društvo s ograničenom odgovornošću za proizvodnju i usluge</derivirana_varijabla>
  </DomainObject.Predmet.StrankaNazivFormated>
  <DomainObject.Predmet.StrankaNazivFormatedOIB>
    <izvorni_sadrzaj>K&amp;K društvo s ograničenom odgovornošću za proizvodnju i usluge, OIB 06932954413</izvorni_sadrzaj>
    <derivirana_varijabla naziv="DomainObject.Predmet.StrankaNazivFormatedOIB_1">K&amp;K društvo s ograničenom odgovornošću za proizvodnju i usluge, OIB 06932954413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K&amp;K društvo s ograničenom odgovornošću za proizvodnju i usluge</item>
    </izvorni_sadrzaj>
    <derivirana_varijabla naziv="DomainObject.Predmet.StrankaListFormated_1">
      <item>K&amp;K društvo s ograničenom odgovornošću za proizvodnju i usluge</item>
    </derivirana_varijabla>
  </DomainObject.Predmet.StrankaListFormated>
  <DomainObject.Predmet.StrankaListFormatedOIB>
    <izvorni_sadrzaj>
      <item>K&amp;K društvo s ograničenom odgovornošću za proizvodnju i usluge, OIB 06932954413</item>
    </izvorni_sadrzaj>
    <derivirana_varijabla naziv="DomainObject.Predmet.StrankaListFormatedOIB_1">
      <item>K&amp;K društvo s ograničenom odgovornošću za proizvodnju i usluge, OIB 06932954413</item>
    </derivirana_varijabla>
  </DomainObject.Predmet.StrankaListFormatedOIB>
  <DomainObject.Predmet.StrankaListFormatedWithAdress>
    <izvorni_sadrzaj>
      <item>K&amp;K društvo s ograničenom odgovornošću za proizvodnju i usluge, Frankopanska 66, 40315 Mursko Središće</item>
    </izvorni_sadrzaj>
    <derivirana_varijabla naziv="DomainObject.Predmet.StrankaListFormatedWithAdress_1">
      <item>K&amp;K društvo s ograničenom odgovornošću za proizvodnju i usluge, Frankopanska 66, 40315 Mursko Središće</item>
    </derivirana_varijabla>
  </DomainObject.Predmet.StrankaListFormatedWithAdress>
  <DomainObject.Predmet.StrankaListFormatedWithAdressOIB>
    <izvorni_sadrzaj>
      <item>K&amp;K društvo s ograničenom odgovornošću za proizvodnju i usluge, OIB 06932954413, Frankopanska 66, 40315 Mursko Središće</item>
    </izvorni_sadrzaj>
    <derivirana_varijabla naziv="DomainObject.Predmet.StrankaListFormatedWithAdressOIB_1">
      <item>K&amp;K društvo s ograničenom odgovornošću za proizvodnju i usluge, OIB 06932954413, Frankopanska 66, 40315 Mursko Središće</item>
    </derivirana_varijabla>
  </DomainObject.Predmet.StrankaListFormatedWithAdressOIB>
  <DomainObject.Predmet.StrankaListNazivFormated>
    <izvorni_sadrzaj>
      <item>K&amp;K društvo s ograničenom odgovornošću za proizvodnju i usluge</item>
    </izvorni_sadrzaj>
    <derivirana_varijabla naziv="DomainObject.Predmet.StrankaListNazivFormated_1">
      <item>K&amp;K društvo s ograničenom odgovornošću za proizvodnju i usluge</item>
    </derivirana_varijabla>
  </DomainObject.Predmet.StrankaListNazivFormated>
  <DomainObject.Predmet.StrankaListNazivFormatedOIB>
    <izvorni_sadrzaj>
      <item>K&amp;K društvo s ograničenom odgovornošću za proizvodnju i usluge, OIB 06932954413</item>
    </izvorni_sadrzaj>
    <derivirana_varijabla naziv="DomainObject.Predmet.StrankaListNazivFormatedOIB_1">
      <item>K&amp;K društvo s ograničenom odgovornošću za proizvodnju i usluge, OIB 06932954413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JUJNOVIĆ LUČIĆ MARKOVIĆ Odvjetničko društvo javno trgovačko društvo</item>
      <item>Financijska agencija</item>
    </izvorni_sadrzaj>
    <derivirana_varijabla naziv="DomainObject.Predmet.OstaliListFormated_1">
      <item>JUJNOVIĆ LUČIĆ MARKOVIĆ Odvjetničko društvo javno trgovačko društvo</item>
      <item>Financijska agencija</item>
    </derivirana_varijabla>
  </DomainObject.Predmet.OstaliListFormated>
  <DomainObject.Predmet.OstaliListFormatedOIB>
    <izvorni_sadrzaj>
      <item>JUJNOVIĆ LUČIĆ MARKOVIĆ Odvjetničko društvo javno trgovačko društvo, OIB 46736017727</item>
      <item>Financijska agencija, OIB 85821130368</item>
    </izvorni_sadrzaj>
    <derivirana_varijabla naziv="DomainObject.Predmet.OstaliListFormatedOIB_1">
      <item>JUJNOVIĆ LUČIĆ MARKOVIĆ Odvjetničko društvo javno trgovačko društvo, OIB 46736017727</item>
      <item>Financijska agencija, OIB 85821130368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</item>
      <item>Financijska agencija, Ulica grada Vukovara 70, 10000 Zagreb</item>
    </izvorni_sadrzaj>
    <derivirana_varijabla naziv="DomainObject.Predmet.OstaliListFormatedWithAdress_1">
      <item>JUJNOVIĆ LUČIĆ MARKOVIĆ Odvjetničko društvo javno trgovačko društvo, Strojarska cesta 20, 10000 Zagreb</item>
      <item>Financijska agencija, Ulica grada Vukovara 70, 10000 Zagreb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</item>
      <item>Financijska agencija, OIB 85821130368, Ulica grada Vukovara 70, 10000 Zagreb</item>
    </izvorni_sadrzaj>
    <derivirana_varijabla naziv="DomainObject.Predmet.OstaliListFormatedWithAdressOIB_1">
      <item>JUJNOVIĆ LUČIĆ MARKOVIĆ Odvjetničko društvo javno trgovačko društvo, OIB 46736017727, Strojarska cesta 20,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JUJNOVIĆ LUČIĆ MARKOVIĆ Odvjetničko društvo javno trgovačko društvo</item>
      <item>Financijska agencija</item>
    </izvorni_sadrzaj>
    <derivirana_varijabla naziv="DomainObject.Predmet.OstaliListNazivFormated_1">
      <item>JUJNOVIĆ LUČIĆ MARKOVIĆ Odvjetničko društvo javno trgovačko društvo</item>
      <item>Financijska agencija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Financijska agencija, OIB 85821130368</item>
    </izvorni_sadrzaj>
    <derivirana_varijabla naziv="DomainObject.Predmet.OstaliListNazivFormatedOIB_1">
      <item>JUJNOVIĆ LUČIĆ MARKOVIĆ Odvjetničko društvo javno trgovačko društvo, OIB 46736017727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>St-358/2017-28</izvorni_sadrzaj>
    <derivirana_varijabla naziv="DomainObject.PoslovniBrojDokumenta_1">St-358/2017-28</derivirana_varijabla>
  </DomainObject.PoslovniBrojDokumenta>
  <DomainObject.Predmet.StrankaIDrugi>
    <izvorni_sadrzaj>K&amp;K društvo s ograničenom odgovornošću za proizvodnju i usluge</izvorni_sadrzaj>
    <derivirana_varijabla naziv="DomainObject.Predmet.StrankaIDrugi_1">K&amp;K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K&amp;K društvo s ograničenom odgovornošću za proizvodnju i usluge, OIB 06932954413, Frankopanska 66, 40315 Mursko Središće</izvorni_sadrzaj>
    <derivirana_varijabla naziv="DomainObject.Predmet.StrankaIDrugiAdressOIB_1">K&amp;K društvo s ograničenom odgovornošću za proizvodnju i usluge, OIB 06932954413, Frankopanska 66, 40315 Mursko Središće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K&amp;K društvo s ograničenom odgovornošću za proizvodnju i usluge</item>
      <item>JUJNOVIĆ LUČIĆ MARKOVIĆ Odvjetničko društvo javno trgovačko društvo</item>
      <item>Financijska agencija</item>
    </izvorni_sadrzaj>
    <derivirana_varijabla naziv="DomainObject.Predmet.SudioniciListNaziv_1">
      <item>K&amp;K društvo s ograničenom odgovornošću za proizvodnju i usluge</item>
      <item>JUJNOVIĆ LUČIĆ MARKOVIĆ Odvjetničko društvo javno trgovačko društvo</item>
      <item>Financijska agencija</item>
    </derivirana_varijabla>
  </DomainObject.Predmet.SudioniciListNaziv>
  <DomainObject.Predmet.SudioniciListAdressOIB>
    <izvorni_sadrzaj>
      <item>K&amp;K društvo s ograničenom odgovornošću za proizvodnju i usluge, OIB 06932954413, Frankopanska 66,40315 Mursko Središće</item>
      <item>JUJNOVIĆ LUČIĆ MARKOVIĆ Odvjetničko društvo javno trgovačko društvo, OIB 46736017727, Strojarska cesta 20,10000 Zagreb</item>
      <item>Financijska agencija, OIB 85821130368, Ulica grada Vukovara 70,10000 Zagreb</item>
    </izvorni_sadrzaj>
    <derivirana_varijabla naziv="DomainObject.Predmet.SudioniciListAdressOIB_1">
      <item>K&amp;K društvo s ograničenom odgovornošću za proizvodnju i usluge, OIB 06932954413, Frankopanska 66,40315 Mursko Središće</item>
      <item>JUJNOVIĆ LUČIĆ MARKOVIĆ Odvjetničko društvo javno trgovačko društvo, OIB 46736017727, Strojarska cesta 20,10000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06932954413</item>
      <item>, OIB 46736017727</item>
      <item>, OIB 85821130368</item>
    </izvorni_sadrzaj>
    <derivirana_varijabla naziv="DomainObject.Predmet.SudioniciListNazivOIB_1">
      <item>, OIB 06932954413</item>
      <item>, OIB 46736017727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4FD9E9-9915-4E01-95FF-54082FC7E6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193</properties:Words>
  <properties:Characters>944</properties:Characters>
  <properties:Lines>58</properties:Lines>
  <properties:Paragraphs>24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Nikolina Cvek</cp:lastModifiedBy>
  <cp:lastPrinted>2017-10-20T07:51:00Z</cp:lastPrinted>
  <dcterms:modified xmlns:xsi="http://www.w3.org/2001/XMLSchema-instance" xsi:type="dcterms:W3CDTF">2017-10-20T07:52:00Z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St-358/2017-28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