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9eb9" w14:paraId="5a89eb9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DA3AE0">
        <w:t>5969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250C4" w:rsidRPr="00A250C4">
        <w:rPr>
          <w:b/>
        </w:rPr>
        <w:t>JOAKIM j.d.o.o. , OIB: 16930179879, Dugo Selo, Rugvička ulica 60.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A250C4">
        <w:t>12.064,96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75ED">
      <w:rPr>
        <w:b/>
      </w:rPr>
      <w:t>5</w:t>
    </w:r>
    <w:r w:rsidR="00A250C4">
      <w:rPr>
        <w:b/>
      </w:rPr>
      <w:t>969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A3AE0"/>
    <w:rsid w:val="00DE6B63"/>
    <w:rsid w:val="00EC3302"/>
    <w:rsid w:val="00ED6AA8"/>
    <w:rsid w:val="00EF2719"/>
    <w:rsid w:val="00F034D3"/>
    <w:rsid w:val="00FB065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5969</izvorni_sadrzaj>
    <derivirana_varijabla naziv="DomainObject.Predmet.Broj_1">5969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St-5969/2015</izvorni_sadrzaj>
    <derivirana_varijabla naziv="DomainObject.Predmet.OznakaBroj_1">St-5969/2015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JOAKIM j.d.o.o. zastupanog po punomoćniku Boža Jaković</izvorni_sadrzaj>
    <derivirana_varijabla naziv="DomainObject.Predmet.ProtustrankaFormated_1">  JOAKIM j.d.o.o. zastupanog po punomoćniku Boža Jaković</derivirana_varijabla>
  </DomainObject.Predmet.ProtustrankaFormated>
  <DomainObject.Predmet.ProtustrankaFormatedOIB>
    <izvorni_sadrzaj>  JOAKIM j.d.o.o., OIB 16930179879 zastupanog po punomoćniku Boža Jaković</izvorni_sadrzaj>
    <derivirana_varijabla naziv="DomainObject.Predmet.ProtustrankaFormatedOIB_1">  JOAKIM j.d.o.o., OIB 16930179879 zastupanog po punomoćniku Boža Jaković</derivirana_varijabla>
  </DomainObject.Predmet.ProtustrankaFormatedOIB>
  <DomainObject.Predmet.ProtustrankaFormatedWithAdress>
    <izvorni_sadrzaj> JOAKIM j.d.o.o., Rugvička ulica 60, 10370 Dugo Selo zastupanog po punomoćniku Boža Jaković</izvorni_sadrzaj>
    <derivirana_varijabla naziv="DomainObject.Predmet.ProtustrankaFormatedWithAdress_1"> JOAKIM j.d.o.o., Rugvička ulica 60, 10370 Dugo Selo zastupanog po punomoćniku Boža Jaković</derivirana_varijabla>
  </DomainObject.Predmet.ProtustrankaFormatedWithAdress>
  <DomainObject.Predmet.ProtustrankaFormatedWithAdressOIB>
    <izvorni_sadrzaj> JOAKIM j.d.o.o., OIB 16930179879, Rugvička ulica 60, 10370 Dugo Selo zastupanog po punomoćniku Boža Jaković</izvorni_sadrzaj>
    <derivirana_varijabla naziv="DomainObject.Predmet.ProtustrankaFormatedWithAdressOIB_1"> JOAKIM j.d.o.o., OIB 16930179879, Rugvička ulica 60, 10370 Dugo Selo zastupanog po punomoćniku Boža Jaković</derivirana_varijabla>
  </DomainObject.Predmet.ProtustrankaFormatedWithAdressOIB>
  <DomainObject.Predmet.ProtustrankaWithAdress>
    <izvorni_sadrzaj>JOAKIM j.d.o.o. Rugvička ulica 60, 10370 Dugo Selo</izvorni_sadrzaj>
    <derivirana_varijabla naziv="DomainObject.Predmet.ProtustrankaWithAdress_1">JOAKIM j.d.o.o. Rugvička ulica 60, 10370 Dugo Selo</derivirana_varijabla>
  </DomainObject.Predmet.ProtustrankaWithAdress>
  <DomainObject.Predmet.ProtustrankaWithAdressOIB>
    <izvorni_sadrzaj>JOAKIM j.d.o.o., OIB 16930179879, Rugvička ulica 60, 10370 Dugo Selo</izvorni_sadrzaj>
    <derivirana_varijabla naziv="DomainObject.Predmet.ProtustrankaWithAdressOIB_1">JOAKIM j.d.o.o., OIB 16930179879, Rugvička ulica 60, 10370 Dugo Selo</derivirana_varijabla>
  </DomainObject.Predmet.ProtustrankaWithAdressOIB>
  <DomainObject.Predmet.ProtustrankaNazivFormated>
    <izvorni_sadrzaj>JOAKIM j.d.o.o.</izvorni_sadrzaj>
    <derivirana_varijabla naziv="DomainObject.Predmet.ProtustrankaNazivFormated_1">JOAKIM j.d.o.o.</derivirana_varijabla>
  </DomainObject.Predmet.ProtustrankaNazivFormated>
  <DomainObject.Predmet.ProtustrankaNazivFormatedOIB>
    <izvorni_sadrzaj>JOAKIM j.d.o.o., OIB 16930179879</izvorni_sadrzaj>
    <derivirana_varijabla naziv="DomainObject.Predmet.ProtustrankaNazivFormatedOIB_1">JOAKIM j.d.o.o., OIB 16930179879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JOAKIM j.d.o.o. zastupanog po punomoćniku Boža Jaković</item>
    </izvorni_sadrzaj>
    <derivirana_varijabla naziv="DomainObject.Predmet.ProtuStrankaListFormated_1">
      <item>JOAKIM j.d.o.o. zastupanog po punomoćniku Boža Jaković</item>
    </derivirana_varijabla>
  </DomainObject.Predmet.ProtuStrankaListFormated>
  <DomainObject.Predmet.ProtuStrankaListFormatedOIB>
    <izvorni_sadrzaj>
      <item>JOAKIM j.d.o.o., OIB 16930179879 zastupanog po punomoćniku Boža Jaković</item>
    </izvorni_sadrzaj>
    <derivirana_varijabla naziv="DomainObject.Predmet.ProtuStrankaListFormatedOIB_1">
      <item>JOAKIM j.d.o.o., OIB 16930179879 zastupanog po punomoćniku Boža Jaković</item>
    </derivirana_varijabla>
  </DomainObject.Predmet.ProtuStrankaListFormatedOIB>
  <DomainObject.Predmet.ProtuStrankaListFormatedWithAdress>
    <izvorni_sadrzaj>
      <item>JOAKIM j.d.o.o., Rugvička ulica 60, 10370 Dugo Selo zastupanog po punomoćniku Boža Jaković</item>
    </izvorni_sadrzaj>
    <derivirana_varijabla naziv="DomainObject.Predmet.ProtuStrankaListFormatedWithAdress_1">
      <item>JOAKIM j.d.o.o., Rugvička ulica 60, 10370 Dugo Selo zastupanog po punomoćniku Boža Jaković</item>
    </derivirana_varijabla>
  </DomainObject.Predmet.ProtuStrankaListFormatedWithAdress>
  <DomainObject.Predmet.ProtuStrankaListFormatedWithAdressOIB>
    <izvorni_sadrzaj>
      <item>JOAKIM j.d.o.o., OIB 16930179879, Rugvička ulica 60, 10370 Dugo Selo zastupanog po punomoćniku Boža Jaković</item>
    </izvorni_sadrzaj>
    <derivirana_varijabla naziv="DomainObject.Predmet.ProtuStrankaListFormatedWithAdressOIB_1">
      <item>JOAKIM j.d.o.o., OIB 16930179879, Rugvička ulica 60, 10370 Dugo Selo zastupanog po punomoćniku Boža Jaković</item>
    </derivirana_varijabla>
  </DomainObject.Predmet.ProtuStrankaListFormatedWithAdressOIB>
  <DomainObject.Predmet.ProtuStrankaListNazivFormated>
    <izvorni_sadrzaj>
      <item>JOAKIM j.d.o.o.</item>
    </izvorni_sadrzaj>
    <derivirana_varijabla naziv="DomainObject.Predmet.ProtuStrankaListNazivFormated_1">
      <item>JOAKIM j.d.o.o.</item>
    </derivirana_varijabla>
  </DomainObject.Predmet.ProtuStrankaListNazivFormated>
  <DomainObject.Predmet.ProtuStrankaListNazivFormatedOIB>
    <izvorni_sadrzaj>
      <item>JOAKIM j.d.o.o., OIB 16930179879</item>
    </izvorni_sadrzaj>
    <derivirana_varijabla naziv="DomainObject.Predmet.ProtuStrankaListNazivFormatedOIB_1">
      <item>JOAKIM j.d.o.o., OIB 16930179879</item>
    </derivirana_varijabla>
  </DomainObject.Predmet.ProtuStrankaListNazivFormatedOIB>
  <DomainObject.Predmet.OstaliListFormated>
    <izvorni_sadrzaj>
      <item>Boža Jaković punomoćnik sudionika u postupku JOAKIM j.d.o.o.</item>
    </izvorni_sadrzaj>
    <derivirana_varijabla naziv="DomainObject.Predmet.OstaliListFormated_1">
      <item>Boža Jaković punomoćnik sudionika u postupku JOAKIM j.d.o.o.</item>
    </derivirana_varijabla>
  </DomainObject.Predmet.OstaliListFormated>
  <DomainObject.Predmet.OstaliListFormatedOIB>
    <izvorni_sadrzaj>
      <item>Boža Jaković, OIB 02778580139 punomoćnik sudionika u postupku JOAKIM j.d.o.o.</item>
    </izvorni_sadrzaj>
    <derivirana_varijabla naziv="DomainObject.Predmet.OstaliListFormatedOIB_1">
      <item>Boža Jaković, OIB 02778580139 punomoćnik sudionika u postupku JOAKIM j.d.o.o.</item>
    </derivirana_varijabla>
  </DomainObject.Predmet.OstaliListFormatedOIB>
  <DomainObject.Predmet.OstaliListFormatedWithAdress>
    <izvorni_sadrzaj>
      <item>Boža Jaković, Rugvička Ulica 60, 10370 Dugo Selo punomoćnik sudionika u postupku JOAKIM j.d.o.o.</item>
    </izvorni_sadrzaj>
    <derivirana_varijabla naziv="DomainObject.Predmet.OstaliListFormatedWithAdress_1">
      <item>Boža Jaković, Rugvička Ulica 60, 10370 Dugo Selo punomoćnik sudionika u postupku JOAKIM j.d.o.o.</item>
    </derivirana_varijabla>
  </DomainObject.Predmet.OstaliListFormatedWithAdress>
  <DomainObject.Predmet.OstaliListFormatedWithAdressOIB>
    <izvorni_sadrzaj>
      <item>Boža Jaković, OIB 02778580139, Rugvička Ulica 60, 10370 Dugo Selo punomoćnik sudionika u postupku JOAKIM j.d.o.o.</item>
    </izvorni_sadrzaj>
    <derivirana_varijabla naziv="DomainObject.Predmet.OstaliListFormatedWithAdressOIB_1">
      <item>Boža Jaković, OIB 02778580139, Rugvička Ulica 60, 10370 Dugo Selo punomoćnik sudionika u postupku JOAKIM j.d.o.o.</item>
    </derivirana_varijabla>
  </DomainObject.Predmet.OstaliListFormatedWithAdressOIB>
  <DomainObject.Predmet.OstaliListNazivFormated>
    <izvorni_sadrzaj>
      <item>Boža Jaković</item>
    </izvorni_sadrzaj>
    <derivirana_varijabla naziv="DomainObject.Predmet.OstaliListNazivFormated_1">
      <item>Boža Jaković</item>
    </derivirana_varijabla>
  </DomainObject.Predmet.OstaliListNazivFormated>
  <DomainObject.Predmet.OstaliListNazivFormatedOIB>
    <izvorni_sadrzaj>
      <item>Boža Jaković, OIB 02778580139</item>
    </izvorni_sadrzaj>
    <derivirana_varijabla naziv="DomainObject.Predmet.OstaliListNazivFormatedOIB_1">
      <item>Boža Jaković, OIB 02778580139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JOAKIM j.d.o.o.</izvorni_sadrzaj>
    <derivirana_varijabla naziv="DomainObject.Predmet.ProtustrankaIDrugi_1">JOAKIM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JOAKIM j.d.o.o., OIB 16930179879, Rugvička ulica 60, 10370 Dugo Selo</izvorni_sadrzaj>
    <derivirana_varijabla naziv="DomainObject.Predmet.ProtustrankaIDrugiAdressOIB_1">JOAKIM j.d.o.o., OIB 16930179879, Rugvička ulica 60,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JOAKIM j.d.o.o.</item>
      <item>FINA Regionalni centar Zagreb</item>
      <item>Boža Jaković</item>
    </izvorni_sadrzaj>
    <derivirana_varijabla naziv="DomainObject.Predmet.SudioniciListNaziv_1">
      <item>JOAKIM j.d.o.o.</item>
      <item>FINA Regionalni centar Zagreb</item>
      <item>Boža Jaković</item>
    </derivirana_varijabla>
  </DomainObject.Predmet.SudioniciListNaziv>
  <DomainObject.Predmet.SudioniciListAdressOIB>
    <izvorni_sadrzaj>
      <item>JOAKIM j.d.o.o., OIB 16930179879, Rugvička ulica 60,10370 Dugo Selo</item>
      <item>FINA Regionalni centar Zagreb, OIB 85821130368, Trg svibanjskih žrtava 1995. 1,10000 Zagreb</item>
      <item>Boža Jaković, OIB 02778580139, Rugvička Ulica 60,10370 Dugo Selo</item>
    </izvorni_sadrzaj>
    <derivirana_varijabla naziv="DomainObject.Predmet.SudioniciListAdressOIB_1">
      <item>JOAKIM j.d.o.o., OIB 16930179879, Rugvička ulica 60,10370 Dugo Selo</item>
      <item>FINA Regionalni centar Zagreb, OIB 85821130368, Trg svibanjskih žrtava 1995. 1,10000 Zagreb</item>
      <item>Boža Jaković, OIB 02778580139, Rugvička Ulica 60,10370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16930179879</item>
      <item>, OIB 85821130368</item>
      <item>, OIB 02778580139</item>
    </izvorni_sadrzaj>
    <derivirana_varijabla naziv="DomainObject.Predmet.SudioniciListNazivOIB_1">
      <item>, OIB 16930179879</item>
      <item>, OIB 85821130368</item>
      <item>, OIB 02778580139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2016-03-08T13:21:00Z</dcterms:created>
  <dc:creator>ilukac</dc:creator>
  <cp:lastModifiedBy>Irena Benko</cp:lastModifiedBy>
  <cp:lastPrinted>2016-03-07T10:09:00Z</cp:lastPrinted>
  <dcterms:modified xmlns:xsi="http://www.w3.org/2001/XMLSchema-instance" xsi:type="dcterms:W3CDTF">2016-03-22T09:26:00Z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