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be4a" w14:paraId="70ebe4a" w:rsidRDefault="00F172B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172B0" w:rsidP="00F172B0" w:rsidR="00AE649C">
      <w:pPr>
        <w:pStyle w:val="NormaleSPIS"/>
        <w:spacing w:after="0"/>
      </w:pPr>
      <w:r>
        <w:t xml:space="preserve">       Republika Hrvatska</w:t>
      </w:r>
    </w:p>
    <w:p w:rsidRDefault="00F172B0" w:rsidP="00F172B0" w:rsidR="00F172B0">
      <w:pPr>
        <w:pStyle w:val="NormaleSPIS"/>
        <w:spacing w:after="0"/>
      </w:pPr>
      <w:r>
        <w:t xml:space="preserve">     Trgovački sud u Bjelovaru</w:t>
      </w:r>
    </w:p>
    <w:p w:rsidRDefault="00F172B0" w:rsidP="004F27AE" w:rsidR="00F172B0" w:rsidRPr="00B76F3C">
      <w:pPr>
        <w:pStyle w:val="NormaleSPIS"/>
      </w:pPr>
      <w:r>
        <w:t>Bjelovar, Šetalište dr.I.Lebovića 42.</w:t>
      </w:r>
    </w:p>
    <w:p w:rsidRDefault="00F172B0" w:rsidP="00F172B0" w:rsidR="00F172B0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St-35/2018-2</w:t>
      </w:r>
    </w:p>
    <w:p w:rsidRDefault="00F172B0" w:rsidP="00F172B0" w:rsidR="00F172B0">
      <w:pPr>
        <w:jc w:val="right"/>
        <w:outlineLvl w:val="0"/>
        <w:rPr>
          <w:rFonts w:cs="Arial" w:hAnsi="Arial" w:ascii="Arial"/>
          <w:b/>
          <w:noProof/>
        </w:rPr>
      </w:pPr>
    </w:p>
    <w:p w:rsidRDefault="00F172B0" w:rsidP="00F172B0" w:rsidR="00F172B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F172B0" w:rsidP="00F172B0" w:rsidR="00F172B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 </w:t>
      </w:r>
      <w:r>
        <w:rPr>
          <w:lang w:eastAsia="hr-HR"/>
        </w:rPr>
        <w:t xml:space="preserve">R J E Š E N J E            </w:t>
      </w:r>
    </w:p>
    <w:p w:rsidRDefault="00F172B0" w:rsidP="00F172B0" w:rsidR="00F172B0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F172B0" w:rsidP="00F172B0" w:rsidR="00F172B0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Varaždin, za otvaranje stečajnog postupka nad dužnikom LOMI društvo s ograničenom odgovornošću za građevinarstvo i trgovinu iz Donje </w:t>
      </w:r>
      <w:proofErr w:type="spellStart"/>
      <w:r>
        <w:rPr>
          <w:lang w:eastAsia="hr-HR"/>
        </w:rPr>
        <w:t>Višnjice</w:t>
      </w:r>
      <w:proofErr w:type="spellEnd"/>
      <w:r>
        <w:rPr>
          <w:lang w:eastAsia="hr-HR"/>
        </w:rPr>
        <w:t xml:space="preserve"> 89, MBS 070026251, OIB 78495443002, 1. ožujka 2018.    </w:t>
      </w:r>
    </w:p>
    <w:p w:rsidRDefault="00F172B0" w:rsidP="00F172B0" w:rsidR="00F172B0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F172B0" w:rsidP="00F172B0" w:rsidR="00F172B0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Milanu </w:t>
      </w:r>
      <w:proofErr w:type="spellStart"/>
      <w:r>
        <w:rPr>
          <w:lang w:eastAsia="hr-HR"/>
        </w:rPr>
        <w:t>Lončarek</w:t>
      </w:r>
      <w:proofErr w:type="spellEnd"/>
      <w:r>
        <w:rPr>
          <w:lang w:eastAsia="hr-HR"/>
        </w:rPr>
        <w:t xml:space="preserve"> iz Donje </w:t>
      </w:r>
      <w:proofErr w:type="spellStart"/>
      <w:r>
        <w:rPr>
          <w:lang w:eastAsia="hr-HR"/>
        </w:rPr>
        <w:t>Višnjice</w:t>
      </w:r>
      <w:proofErr w:type="spellEnd"/>
      <w:r>
        <w:rPr>
          <w:lang w:eastAsia="hr-HR"/>
        </w:rPr>
        <w:t xml:space="preserve"> 89, OIB 24529590374, kao osobi ovlaštenoj za zastupanje dužnika po zakonu, da u roku od 8 dana plati predujam za namirenje troškova stečajnog postupka i to iznos od 1.000,00 kn u Fond za namirenje troškova postupka koji se vodi kod ovog suda, IBAN: HR6123900011300000630 model HR00 50-35-18 i dodatni iznos predujma od 5.000,00 kuna na račun ovog suda br. IBAN:HR6123900011300000630 model HR05 540-35-18. Rok od 8 dana počinje teći istekom osmog dana od objave ovog rješenja na e-oglasnoj ploči ovog suda.</w:t>
      </w:r>
    </w:p>
    <w:p w:rsidRDefault="00F172B0" w:rsidP="00F172B0" w:rsidR="00F172B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Milan </w:t>
      </w:r>
      <w:proofErr w:type="spellStart"/>
      <w:r>
        <w:rPr>
          <w:lang w:eastAsia="hr-HR"/>
        </w:rPr>
        <w:t>Lončarek</w:t>
      </w:r>
      <w:proofErr w:type="spellEnd"/>
      <w:r>
        <w:rPr>
          <w:lang w:eastAsia="hr-HR"/>
        </w:rPr>
        <w:t xml:space="preserve"> iz Donje </w:t>
      </w:r>
      <w:proofErr w:type="spellStart"/>
      <w:r>
        <w:rPr>
          <w:lang w:eastAsia="hr-HR"/>
        </w:rPr>
        <w:t>Višnjice</w:t>
      </w:r>
      <w:proofErr w:type="spellEnd"/>
      <w:r>
        <w:rPr>
          <w:lang w:eastAsia="hr-HR"/>
        </w:rPr>
        <w:t xml:space="preserve"> 89, OIB 24529590374,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F172B0" w:rsidP="00F172B0" w:rsidR="00F172B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LOMI društvo s ograničenom odgovornošću za građevinarstvo i trgovinu iz Donje </w:t>
      </w:r>
      <w:proofErr w:type="spellStart"/>
      <w:r>
        <w:rPr>
          <w:lang w:eastAsia="hr-HR"/>
        </w:rPr>
        <w:t>Višnjice</w:t>
      </w:r>
      <w:proofErr w:type="spellEnd"/>
      <w:r>
        <w:rPr>
          <w:lang w:eastAsia="hr-HR"/>
        </w:rPr>
        <w:t xml:space="preserve"> 89, MBS 070026251, OIB 78495443002,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50-35-18 i dodatni iznos predujma od 5.000,00 kuna na račun ovog suda br. IBAN:HR6123900011300000630 model HR05 540-35-18. </w:t>
      </w:r>
    </w:p>
    <w:p w:rsidRDefault="00F172B0" w:rsidP="00F172B0" w:rsidR="00F172B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F172B0" w:rsidP="00F172B0" w:rsidR="00F172B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F172B0" w:rsidP="00F172B0" w:rsidR="00F172B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St-35/2018-2</w:t>
      </w:r>
    </w:p>
    <w:p w:rsidRDefault="00F172B0" w:rsidP="00F172B0" w:rsidR="00F172B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F172B0" w:rsidP="00F172B0" w:rsidR="00F172B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F172B0" w:rsidP="00F172B0" w:rsidR="00F172B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LOMI društvo s ograničenom odgovornošću za građevinarstvo i trgovinu iz Donje </w:t>
      </w:r>
      <w:proofErr w:type="spellStart"/>
      <w:r>
        <w:rPr>
          <w:lang w:eastAsia="hr-HR"/>
        </w:rPr>
        <w:t>Višnjice</w:t>
      </w:r>
      <w:proofErr w:type="spellEnd"/>
      <w:r>
        <w:rPr>
          <w:lang w:eastAsia="hr-HR"/>
        </w:rPr>
        <w:t xml:space="preserve"> 89, MBS 070026251, OIB 78495443002. U prijedlogu navodi da na dan 04. srpnja 2017. godine dužnik u očevidniku redoslijeda osnova za plaćanje ima evidentirane neizvršene osnove za plaćanje u neprekidnom razdoblju od 120 dan u ukupnom iznosu od 597.787,78 kuna.</w:t>
      </w:r>
    </w:p>
    <w:p w:rsidRDefault="00F172B0" w:rsidP="00F172B0" w:rsidR="00F172B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F172B0" w:rsidP="00F172B0" w:rsidR="00F172B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F172B0" w:rsidP="00F172B0" w:rsidR="00F172B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Milan </w:t>
      </w:r>
      <w:proofErr w:type="spellStart"/>
      <w:r>
        <w:rPr>
          <w:lang w:eastAsia="hr-HR"/>
        </w:rPr>
        <w:t>Lončarek</w:t>
      </w:r>
      <w:proofErr w:type="spellEnd"/>
      <w:r>
        <w:rPr>
          <w:lang w:eastAsia="hr-HR"/>
        </w:rPr>
        <w:t xml:space="preserve"> iz Donje </w:t>
      </w:r>
      <w:proofErr w:type="spellStart"/>
      <w:r>
        <w:rPr>
          <w:lang w:eastAsia="hr-HR"/>
        </w:rPr>
        <w:t>Višnjice</w:t>
      </w:r>
      <w:proofErr w:type="spellEnd"/>
      <w:r>
        <w:rPr>
          <w:lang w:eastAsia="hr-HR"/>
        </w:rPr>
        <w:t xml:space="preserve"> 89, OIB 24529590374.  </w:t>
      </w:r>
    </w:p>
    <w:p w:rsidRDefault="00F172B0" w:rsidP="00F172B0" w:rsidR="00F172B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Milanu </w:t>
      </w:r>
      <w:proofErr w:type="spellStart"/>
      <w:r>
        <w:rPr>
          <w:lang w:eastAsia="hr-HR"/>
        </w:rPr>
        <w:t>Lončarek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F172B0" w:rsidP="00F172B0" w:rsidR="00F172B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F172B0" w:rsidP="00F172B0" w:rsidR="00F172B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F172B0" w:rsidP="00F172B0" w:rsidR="00F172B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F172B0" w:rsidP="00F172B0" w:rsidR="00F172B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St-35/2018-2</w:t>
      </w:r>
    </w:p>
    <w:p w:rsidRDefault="00F172B0" w:rsidP="00F172B0" w:rsidR="00F172B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F172B0" w:rsidP="00F172B0" w:rsidR="00F172B0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1. ožujka 2018.</w:t>
      </w:r>
    </w:p>
    <w:p w:rsidRDefault="00F172B0" w:rsidP="00F172B0" w:rsidR="00F172B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</w:t>
      </w:r>
      <w:r>
        <w:rPr>
          <w:lang w:eastAsia="hr-HR"/>
        </w:rPr>
        <w:t xml:space="preserve">  </w:t>
      </w:r>
      <w:r>
        <w:rPr>
          <w:lang w:eastAsia="hr-HR"/>
        </w:rPr>
        <w:t xml:space="preserve">   S u d a c</w:t>
      </w:r>
    </w:p>
    <w:p w:rsidRDefault="00F172B0" w:rsidP="00F172B0" w:rsidR="00F172B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F172B0" w:rsidP="00F172B0" w:rsidR="00F172B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F172B0" w:rsidP="00F172B0" w:rsidR="00F172B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 </w:t>
      </w:r>
      <w:bookmarkStart w:name="_GoBack" w:id="0"/>
      <w:bookmarkEnd w:id="0"/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F172B0" w:rsidP="00F172B0" w:rsidR="00F172B0">
      <w:pPr>
        <w:overflowPunct w:val="false"/>
        <w:autoSpaceDE w:val="false"/>
        <w:autoSpaceDN w:val="false"/>
        <w:spacing w:after="0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F172B0" w:rsidP="00F172B0" w:rsidR="00F172B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Žalba ne odgađa provedbu rješenja (čl.19. st.3. SZ-a).</w:t>
      </w:r>
    </w:p>
    <w:p w:rsidRDefault="00F172B0" w:rsidP="00F172B0" w:rsidR="00F172B0">
      <w:pPr>
        <w:autoSpaceDN w:val="false"/>
        <w:jc w:val="both"/>
      </w:pPr>
    </w:p>
    <w:p w:rsidRDefault="00F172B0" w:rsidP="00F172B0" w:rsidR="00F172B0">
      <w:pPr>
        <w:autoSpaceDN w:val="false"/>
        <w:jc w:val="both"/>
      </w:pPr>
    </w:p>
    <w:p w:rsidRDefault="00F172B0" w:rsidP="00F172B0" w:rsidR="00F172B0">
      <w:pPr>
        <w:autoSpaceDN w:val="false"/>
        <w:jc w:val="both"/>
      </w:pPr>
    </w:p>
    <w:p w:rsidRDefault="00F172B0" w:rsidP="00F172B0" w:rsidR="00F172B0">
      <w:pPr>
        <w:jc w:val="both"/>
      </w:pPr>
    </w:p>
    <w:p w:rsidRDefault="00F172B0" w:rsidP="00F172B0" w:rsidR="00F172B0">
      <w:pPr>
        <w:autoSpaceDN w:val="false"/>
        <w:jc w:val="both"/>
      </w:pPr>
    </w:p>
    <w:p w:rsidRDefault="00F172B0" w:rsidP="00F172B0" w:rsidR="00F172B0">
      <w:pPr>
        <w:jc w:val="both"/>
        <w:rPr>
          <w:sz w:val="22"/>
          <w:szCs w:val="22"/>
        </w:rPr>
      </w:pPr>
    </w:p>
    <w:p w:rsidRDefault="00F172B0" w:rsidP="00F172B0" w:rsidR="00F172B0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2B0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7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St-35/2018-2</izvorni_sadrzaj>
    <derivirana_varijabla naziv="DomainObject.Oznaka_1">St-35/2018-2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LOMI društvo s ograničenom odgovornošću za građevinarstvo i trgovinu</izvorni_sadrzaj>
    <derivirana_varijabla naziv="DomainObject.Predmet.ProtustrankaFormated_1">  LOMI društvo s ograničenom odgovornošću za građevinarstvo i trgovinu</derivirana_varijabla>
  </DomainObject.Predmet.ProtustrankaFormated>
  <DomainObject.Predmet.ProtustrankaFormatedOIB>
    <izvorni_sadrzaj>  LOMI društvo s ograničenom odgovornošću za građevinarstvo i trgovinu, OIB 78495443002</izvorni_sadrzaj>
    <derivirana_varijabla naziv="DomainObject.Predmet.ProtustrankaFormatedOIB_1">  LOMI društvo s ograničenom odgovornošću za građevinarstvo i trgovinu, OIB 78495443002</derivirana_varijabla>
  </DomainObject.Predmet.ProtustrankaFormatedOIB>
  <DomainObject.Predmet.ProtustrankaFormatedWithAdress>
    <izvorni_sadrzaj> LOMI društvo s ograničenom odgovornošću za građevinarstvo i trgovinu, Donja Višnjica 89, 42250 Donja Višnjica</izvorni_sadrzaj>
    <derivirana_varijabla naziv="DomainObject.Predmet.ProtustrankaFormatedWithAdress_1"> LOMI društvo s ograničenom odgovornošću za građevinarstvo i trgovinu, Donja Višnjica 89, 42250 Donja Višnjica</derivirana_varijabla>
  </DomainObject.Predmet.ProtustrankaFormatedWithAdress>
  <DomainObject.Predmet.ProtustrankaFormatedWithAdressOIB>
    <izvorni_sadrzaj> LOMI društvo s ograničenom odgovornošću za građevinarstvo i trgovinu, OIB 78495443002, Donja Višnjica 89, 42250 Donja Višnjica</izvorni_sadrzaj>
    <derivirana_varijabla naziv="DomainObject.Predmet.ProtustrankaFormatedWithAdressOIB_1"> LOMI društvo s ograničenom odgovornošću za građevinarstvo i trgovinu, OIB 78495443002, Donja Višnjica 89, 42250 Donja Višnjica</derivirana_varijabla>
  </DomainObject.Predmet.ProtustrankaFormatedWithAdressOIB>
  <DomainObject.Predmet.ProtustrankaWithAdress>
    <izvorni_sadrzaj>LOMI društvo s ograničenom odgovornošću za građevinarstvo i trgovinu Donja Višnjica 89, 42250 Donja Višnjica</izvorni_sadrzaj>
    <derivirana_varijabla naziv="DomainObject.Predmet.ProtustrankaWithAdress_1">LOMI društvo s ograničenom odgovornošću za građevinarstvo i trgovinu Donja Višnjica 89, 42250 Donja Višnjica</derivirana_varijabla>
  </DomainObject.Predmet.ProtustrankaWithAdress>
  <DomainObject.Predmet.ProtustrankaWithAdressOIB>
    <izvorni_sadrzaj>LOMI društvo s ograničenom odgovornošću za građevinarstvo i trgovinu, OIB 78495443002, Donja Višnjica 89, 42250 Donja Višnjica</izvorni_sadrzaj>
    <derivirana_varijabla naziv="DomainObject.Predmet.ProtustrankaWithAdressOIB_1">LOMI društvo s ograničenom odgovornošću za građevinarstvo i trgovinu, OIB 78495443002, Donja Višnjica 89, 42250 Donja Višnjica</derivirana_varijabla>
  </DomainObject.Predmet.ProtustrankaWithAdressOIB>
  <DomainObject.Predmet.ProtustrankaNazivFormated>
    <izvorni_sadrzaj>LOMI društvo s ograničenom odgovornošću za građevinarstvo i trgovinu</izvorni_sadrzaj>
    <derivirana_varijabla naziv="DomainObject.Predmet.ProtustrankaNazivFormated_1">LOMI društvo s ograničenom odgovornošću za građevinarstvo i trgovinu</derivirana_varijabla>
  </DomainObject.Predmet.ProtustrankaNazivFormated>
  <DomainObject.Predmet.ProtustrankaNazivFormatedOIB>
    <izvorni_sadrzaj>LOMI društvo s ograničenom odgovornošću za građevinarstvo i trgovinu, OIB 78495443002</izvorni_sadrzaj>
    <derivirana_varijabla naziv="DomainObject.Predmet.ProtustrankaNazivFormatedOIB_1">LOMI društvo s ograničenom odgovornošću za građevinarstvo i trgovinu, OIB 78495443002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LOMI društvo s ograničenom odgovornošću za građevinarstvo i trgovinu</item>
    </izvorni_sadrzaj>
    <derivirana_varijabla naziv="DomainObject.Predmet.ProtuStrankaListFormated_1">
      <item>LOMI društvo s ograničenom odgovornošću za građevinarstvo i trgovinu</item>
    </derivirana_varijabla>
  </DomainObject.Predmet.ProtuStrankaListFormated>
  <DomainObject.Predmet.ProtuStrankaListFormatedOIB>
    <izvorni_sadrzaj>
      <item>LOMI društvo s ograničenom odgovornošću za građevinarstvo i trgovinu, OIB 78495443002</item>
    </izvorni_sadrzaj>
    <derivirana_varijabla naziv="DomainObject.Predmet.ProtuStrankaListFormatedOIB_1">
      <item>LOMI društvo s ograničenom odgovornošću za građevinarstvo i trgovinu, OIB 78495443002</item>
    </derivirana_varijabla>
  </DomainObject.Predmet.ProtuStrankaListFormatedOIB>
  <DomainObject.Predmet.ProtuStrankaListFormatedWithAdress>
    <izvorni_sadrzaj>
      <item>LOMI društvo s ograničenom odgovornošću za građevinarstvo i trgovinu, Donja Višnjica 89, 42250 Donja Višnjica</item>
    </izvorni_sadrzaj>
    <derivirana_varijabla naziv="DomainObject.Predmet.ProtuStrankaListFormatedWithAdress_1">
      <item>LOMI društvo s ograničenom odgovornošću za građevinarstvo i trgovinu, Donja Višnjica 89, 42250 Donja Višnjica</item>
    </derivirana_varijabla>
  </DomainObject.Predmet.ProtuStrankaListFormatedWithAdress>
  <DomainObject.Predmet.ProtuStrankaListFormatedWithAdressOIB>
    <izvorni_sadrzaj>
      <item>LOMI društvo s ograničenom odgovornošću za građevinarstvo i trgovinu, OIB 78495443002, Donja Višnjica 89, 42250 Donja Višnjica</item>
    </izvorni_sadrzaj>
    <derivirana_varijabla naziv="DomainObject.Predmet.ProtuStrankaListFormatedWithAdressOIB_1">
      <item>LOMI društvo s ograničenom odgovornošću za građevinarstvo i trgovinu, OIB 78495443002, Donja Višnjica 89, 42250 Donja Višnjica</item>
    </derivirana_varijabla>
  </DomainObject.Predmet.ProtuStrankaListFormatedWithAdressOIB>
  <DomainObject.Predmet.ProtuStrankaListNazivFormated>
    <izvorni_sadrzaj>
      <item>LOMI društvo s ograničenom odgovornošću za građevinarstvo i trgovinu</item>
    </izvorni_sadrzaj>
    <derivirana_varijabla naziv="DomainObject.Predmet.ProtuStrankaListNazivFormated_1">
      <item>LOMI društvo s ograničenom odgovornošću za građevinarstvo i trgovinu</item>
    </derivirana_varijabla>
  </DomainObject.Predmet.ProtuStrankaListNazivFormated>
  <DomainObject.Predmet.ProtuStrankaListNazivFormatedOIB>
    <izvorni_sadrzaj>
      <item>LOMI društvo s ograničenom odgovornošću za građevinarstvo i trgovinu, OIB 78495443002</item>
    </izvorni_sadrzaj>
    <derivirana_varijabla naziv="DomainObject.Predmet.ProtuStrankaListNazivFormatedOIB_1">
      <item>LOMI društvo s ograničenom odgovornošću za građevinarstvo i trgovinu, OIB 78495443002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St-35/2018-2</izvorni_sadrzaj>
    <derivirana_varijabla naziv="DomainObject.PoslovniBrojDokumenta_1">St-35/2018-2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LOMI društvo s ograničenom odgovornošću za građevinarstvo i trgovinu</izvorni_sadrzaj>
    <derivirana_varijabla naziv="DomainObject.Predmet.ProtustrankaIDrugi_1">LOMI društvo s ograničenom odgovornošću za građevinarstvo i trgovinu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LOMI društvo s ograničenom odgovornošću za građevinarstvo i trgovinu, OIB 78495443002, Donja Višnjica 89, 42250 Donja Višnjica</izvorni_sadrzaj>
    <derivirana_varijabla naziv="DomainObject.Predmet.ProtustrankaIDrugiAdressOIB_1">LOMI društvo s ograničenom odgovornošću za građevinarstvo i trgovinu, OIB 78495443002, Donja Višnjica 89, 42250 Donja Višnjica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LOMI društvo s ograničenom odgovornošću za građevinarstvo i trgovinu</item>
      <item>Financijska agencija - Podružnica Varaždin</item>
    </izvorni_sadrzaj>
    <derivirana_varijabla naziv="DomainObject.Predmet.SudioniciListNaziv_1">
      <item>LOMI društvo s ograničenom odgovornošću za građevinarstvo i trgovinu</item>
      <item>Financijska agencija - Podružnica Varaždin</item>
    </derivirana_varijabla>
  </DomainObject.Predmet.SudioniciListNaziv>
  <DomainObject.Predmet.SudioniciListAdressOIB>
    <izvorni_sadrzaj>
      <item>LOMI društvo s ograničenom odgovornošću za građevinarstvo i trgovinu, OIB 78495443002, Donja Višnjica 89,42250 Donja Višnjica</item>
      <item>Financijska agencija - Podružnica Varaždin, OIB 85821130368, A. Cesarca 2,42000 Varaždin</item>
    </izvorni_sadrzaj>
    <derivirana_varijabla naziv="DomainObject.Predmet.SudioniciListAdressOIB_1">
      <item>LOMI društvo s ograničenom odgovornošću za građevinarstvo i trgovinu, OIB 78495443002, Donja Višnjica 89,42250 Donja Višnjica</item>
      <item>Financijska agencija - Podružnica Varaždin,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A43DD-447D-4794-95AC-40FB7F60A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939</properties:Words>
  <properties:Characters>5254</properties:Characters>
  <properties:Lines>100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2018-03-01T08:07:00Z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