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41ec" w14:paraId="34341ec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C47BA7">
        <w:rPr>
          <w:rFonts w:hAnsi="Times New Roman" w:ascii="Times New Roman"/>
          <w:lang w:val="hr-HR"/>
        </w:rPr>
        <w:t>97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881AB5">
        <w:rPr>
          <w:rFonts w:hAnsi="Times New Roman" w:ascii="Times New Roman"/>
          <w:lang w:val="hr-HR"/>
        </w:rPr>
        <w:t>14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C47BA7">
        <w:rPr>
          <w:rFonts w:hAnsi="Times New Roman" w:ascii="Times New Roman"/>
          <w:szCs w:val="24"/>
          <w:lang w:val="hr-HR"/>
        </w:rPr>
        <w:t>KOLOFON BALKAN d.o.o., Zagreb, Trg žrtava fašizma 14, OIB: 68978518446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47BA7">
        <w:rPr>
          <w:rFonts w:hAnsi="Times New Roman" w:ascii="Times New Roman"/>
          <w:lang w:val="hr-HR"/>
        </w:rPr>
        <w:t>6.626,31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A060F6">
        <w:rPr>
          <w:rFonts w:hAnsi="Times New Roman" w:ascii="Times New Roman"/>
          <w:szCs w:val="24"/>
          <w:lang w:val="hr-HR"/>
        </w:rPr>
        <w:t>14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C47BA7">
      <w:rPr>
        <w:rFonts w:hAnsi="Times New Roman" w:ascii="Times New Roman"/>
        <w:lang w:val="hr-HR"/>
      </w:rPr>
      <w:t>97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149C"/>
    <w:rsid w:val="00112B50"/>
    <w:rsid w:val="001559E0"/>
    <w:rsid w:val="00182088"/>
    <w:rsid w:val="001A4B79"/>
    <w:rsid w:val="001E3914"/>
    <w:rsid w:val="002521D2"/>
    <w:rsid w:val="00367D46"/>
    <w:rsid w:val="003B1FE1"/>
    <w:rsid w:val="003E0244"/>
    <w:rsid w:val="0042162E"/>
    <w:rsid w:val="004233D7"/>
    <w:rsid w:val="00497148"/>
    <w:rsid w:val="004E5A23"/>
    <w:rsid w:val="004F5881"/>
    <w:rsid w:val="00526D7C"/>
    <w:rsid w:val="00532B71"/>
    <w:rsid w:val="00547796"/>
    <w:rsid w:val="00586826"/>
    <w:rsid w:val="005940E9"/>
    <w:rsid w:val="005D0AE2"/>
    <w:rsid w:val="005D3514"/>
    <w:rsid w:val="00602D85"/>
    <w:rsid w:val="00604095"/>
    <w:rsid w:val="0062001B"/>
    <w:rsid w:val="006223E8"/>
    <w:rsid w:val="006356C5"/>
    <w:rsid w:val="0064623A"/>
    <w:rsid w:val="00655F5D"/>
    <w:rsid w:val="006B38F5"/>
    <w:rsid w:val="006B5768"/>
    <w:rsid w:val="006E6BC3"/>
    <w:rsid w:val="0070448A"/>
    <w:rsid w:val="00794CC7"/>
    <w:rsid w:val="007A29F9"/>
    <w:rsid w:val="007A4BFE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521CA"/>
    <w:rsid w:val="00977DF3"/>
    <w:rsid w:val="00997BA9"/>
    <w:rsid w:val="009C3BDF"/>
    <w:rsid w:val="009E6797"/>
    <w:rsid w:val="00A05E2B"/>
    <w:rsid w:val="00A060F6"/>
    <w:rsid w:val="00A95334"/>
    <w:rsid w:val="00AA3A6E"/>
    <w:rsid w:val="00AB7883"/>
    <w:rsid w:val="00AE0880"/>
    <w:rsid w:val="00AF40B4"/>
    <w:rsid w:val="00B03169"/>
    <w:rsid w:val="00B50CF6"/>
    <w:rsid w:val="00B83D80"/>
    <w:rsid w:val="00BA6521"/>
    <w:rsid w:val="00BB32B7"/>
    <w:rsid w:val="00BD19B2"/>
    <w:rsid w:val="00C016E2"/>
    <w:rsid w:val="00C47BA7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58E1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  <w:rsid w:val="00F8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KOLOFON BALKAN, d.o.o.</izvorni_sadrzaj>
    <derivirana_varijabla naziv="DomainObject.Predmet.ProtustrankaFormated_1">  KOLOFON BALKAN, d.o.o.</derivirana_varijabla>
  </DomainObject.Predmet.ProtustrankaFormated>
  <DomainObject.Predmet.ProtustrankaFormatedOIB>
    <izvorni_sadrzaj>  KOLOFON BALKAN, d.o.o., OIB 68978518446</izvorni_sadrzaj>
    <derivirana_varijabla naziv="DomainObject.Predmet.ProtustrankaFormatedOIB_1">  KOLOFON BALKAN, d.o.o., OIB 68978518446</derivirana_varijabla>
  </DomainObject.Predmet.ProtustrankaFormatedOIB>
  <DomainObject.Predmet.ProtustrankaFormatedWithAdress>
    <izvorni_sadrzaj> KOLOFON BALKAN, d.o.o., Trg žrtava fašizma 14, 10000 Zagreb</izvorni_sadrzaj>
    <derivirana_varijabla naziv="DomainObject.Predmet.ProtustrankaFormatedWithAdress_1"> KOLOFON BALKAN, d.o.o., Trg žrtava fašizma 14, 10000 Zagreb</derivirana_varijabla>
  </DomainObject.Predmet.ProtustrankaFormatedWithAdress>
  <DomainObject.Predmet.ProtustrankaFormatedWithAdressOIB>
    <izvorni_sadrzaj> KOLOFON BALKAN, d.o.o., OIB 68978518446, Trg žrtava fašizma 14, 10000 Zagreb</izvorni_sadrzaj>
    <derivirana_varijabla naziv="DomainObject.Predmet.ProtustrankaFormatedWithAdressOIB_1"> KOLOFON BALKAN, d.o.o., OIB 68978518446, Trg žrtava fašizma 14, 10000 Zagreb</derivirana_varijabla>
  </DomainObject.Predmet.ProtustrankaFormatedWithAdressOIB>
  <DomainObject.Predmet.ProtustrankaWithAdress>
    <izvorni_sadrzaj>KOLOFON BALKAN, d.o.o. Trg žrtava fašizma 14, 10000 Zagreb</izvorni_sadrzaj>
    <derivirana_varijabla naziv="DomainObject.Predmet.ProtustrankaWithAdress_1">KOLOFON BALKAN, d.o.o. Trg žrtava fašizma 14, 10000 Zagreb</derivirana_varijabla>
  </DomainObject.Predmet.ProtustrankaWithAdress>
  <DomainObject.Predmet.ProtustrankaWithAdressOIB>
    <izvorni_sadrzaj>KOLOFON BALKAN, d.o.o., OIB 68978518446, Trg žrtava fašizma 14, 10000 Zagreb</izvorni_sadrzaj>
    <derivirana_varijabla naziv="DomainObject.Predmet.ProtustrankaWithAdressOIB_1">KOLOFON BALKAN, d.o.o., OIB 68978518446, Trg žrtava fašizma 14, 10000 Zagreb</derivirana_varijabla>
  </DomainObject.Predmet.ProtustrankaWithAdressOIB>
  <DomainObject.Predmet.ProtustrankaNazivFormated>
    <izvorni_sadrzaj>KOLOFON BALKAN, d.o.o.</izvorni_sadrzaj>
    <derivirana_varijabla naziv="DomainObject.Predmet.ProtustrankaNazivFormated_1">KOLOFON BALKAN, d.o.o.</derivirana_varijabla>
  </DomainObject.Predmet.ProtustrankaNazivFormated>
  <DomainObject.Predmet.ProtustrankaNazivFormatedOIB>
    <izvorni_sadrzaj>KOLOFON BALKAN, d.o.o., OIB 68978518446</izvorni_sadrzaj>
    <derivirana_varijabla naziv="DomainObject.Predmet.ProtustrankaNazivFormatedOIB_1">KOLOFON BALKAN, d.o.o., OIB 68978518446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KOLOFON BALKAN, d.o.o.</item>
    </izvorni_sadrzaj>
    <derivirana_varijabla naziv="DomainObject.Predmet.ProtuStrankaListFormated_1">
      <item>KOLOFON BALKAN, d.o.o.</item>
    </derivirana_varijabla>
  </DomainObject.Predmet.ProtuStrankaListFormated>
  <DomainObject.Predmet.ProtuStrankaListFormatedOIB>
    <izvorni_sadrzaj>
      <item>KOLOFON BALKAN, d.o.o., OIB 68978518446</item>
    </izvorni_sadrzaj>
    <derivirana_varijabla naziv="DomainObject.Predmet.ProtuStrankaListFormatedOIB_1">
      <item>KOLOFON BALKAN, d.o.o., OIB 68978518446</item>
    </derivirana_varijabla>
  </DomainObject.Predmet.ProtuStrankaListFormatedOIB>
  <DomainObject.Predmet.ProtuStrankaListFormatedWithAdress>
    <izvorni_sadrzaj>
      <item>KOLOFON BALKAN, d.o.o., Trg žrtava fašizma 14, 10000 Zagreb</item>
    </izvorni_sadrzaj>
    <derivirana_varijabla naziv="DomainObject.Predmet.ProtuStrankaListFormatedWithAdress_1">
      <item>KOLOFON BALKAN, d.o.o., Trg žrtava fašizma 14, 10000 Zagreb</item>
    </derivirana_varijabla>
  </DomainObject.Predmet.ProtuStrankaListFormatedWithAdress>
  <DomainObject.Predmet.ProtuStrankaListFormatedWithAdressOIB>
    <izvorni_sadrzaj>
      <item>KOLOFON BALKAN, d.o.o., OIB 68978518446, Trg žrtava fašizma 14, 10000 Zagreb</item>
    </izvorni_sadrzaj>
    <derivirana_varijabla naziv="DomainObject.Predmet.ProtuStrankaListFormatedWithAdressOIB_1">
      <item>KOLOFON BALKAN, d.o.o., OIB 68978518446, Trg žrtava fašizma 14, 10000 Zagreb</item>
    </derivirana_varijabla>
  </DomainObject.Predmet.ProtuStrankaListFormatedWithAdressOIB>
  <DomainObject.Predmet.ProtuStrankaListNazivFormated>
    <izvorni_sadrzaj>
      <item>KOLOFON BALKAN, d.o.o.</item>
    </izvorni_sadrzaj>
    <derivirana_varijabla naziv="DomainObject.Predmet.ProtuStrankaListNazivFormated_1">
      <item>KOLOFON BALKAN, d.o.o.</item>
    </derivirana_varijabla>
  </DomainObject.Predmet.ProtuStrankaListNazivFormated>
  <DomainObject.Predmet.ProtuStrankaListNazivFormatedOIB>
    <izvorni_sadrzaj>
      <item>KOLOFON BALKAN, d.o.o., OIB 68978518446</item>
    </izvorni_sadrzaj>
    <derivirana_varijabla naziv="DomainObject.Predmet.ProtuStrankaListNazivFormatedOIB_1">
      <item>KOLOFON BALKAN, d.o.o., OIB 68978518446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KOLOFON BALKAN, d.o.o.</izvorni_sadrzaj>
    <derivirana_varijabla naziv="DomainObject.Predmet.ProtustrankaIDrugi_1">KOLOFON BALKAN,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KOLOFON BALKAN, d.o.o., OIB 68978518446, Trg žrtava fašizma 14, 10000 Zagreb</izvorni_sadrzaj>
    <derivirana_varijabla naziv="DomainObject.Predmet.ProtustrankaIDrugiAdressOIB_1">KOLOFON BALKAN, d.o.o., OIB 68978518446,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KOLOFON BALKAN, d.o.o.</item>
    </izvorni_sadrzaj>
    <derivirana_varijabla naziv="DomainObject.Predmet.SudioniciListNaziv_1">
      <item>FINA Regionalni centar Zagreb</item>
      <item>KOLOFON BALKAN,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KOLOFON BALKAN, d.o.o., OIB 68978518446, Trg žrtava fašizma 14,10000 Zagreb</item>
    </izvorni_sadrzaj>
    <derivirana_varijabla naziv="DomainObject.Predmet.SudioniciListAdressOIB_1">
      <item>FINA Regionalni centar Zagreb, OIB 85821130368, Trg svibanjskih žrtava 1995. 1,10000 Zagreb</item>
      <item>KOLOFON BALKAN, d.o.o., OIB 68978518446, Trg žrtava fašizma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68978518446</item>
    </izvorni_sadrzaj>
    <derivirana_varijabla naziv="DomainObject.Predmet.SudioniciListNazivOIB_1">
      <item>, OIB 85821130368</item>
      <item>, OIB 68978518446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St-97/2019-4</izvorni_sadrzaj>
    <derivirana_varijabla naziv="DomainObject.PredzadnjaOdlukaIzPredmeta.Oznaka_1">St-97/2019-4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227</properties:Words>
  <properties:Characters>1222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2019-02-14T09:04:00Z</dcterms:created>
  <dc:creator>Sudsko vijeæe</dc:creator>
  <cp:lastModifiedBy>Romana Krsnik</cp:lastModifiedBy>
  <cp:lastPrinted>2019-02-14T13:07:00Z</cp:lastPrinted>
  <dcterms:modified xmlns:xsi="http://www.w3.org/2001/XMLSchema-instance" xsi:type="dcterms:W3CDTF">2019-02-14T13:07:00Z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(97-19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