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c3bd48" w14:paraId="8c3bd48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9F79AF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9F79AF">
              <w:t>472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F786E">
              <w:t>3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F79AF">
        <w:rPr>
          <w:rFonts w:eastAsia="Times New Roman" w:hAnsi="Times New Roman" w:ascii="Times New Roman"/>
          <w:color w:themeColor="text1" w:val="000000"/>
          <w:sz w:val="24"/>
          <w:szCs w:val="24"/>
        </w:rPr>
        <w:t>JINX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j.d.o.o., </w:t>
      </w:r>
      <w:r w:rsidR="009F79AF">
        <w:rPr>
          <w:rFonts w:eastAsia="Times New Roman" w:hAnsi="Times New Roman" w:ascii="Times New Roman"/>
          <w:color w:themeColor="text1" w:val="000000"/>
          <w:sz w:val="24"/>
          <w:szCs w:val="24"/>
        </w:rPr>
        <w:t>Novi Đurđic, Novi Đurđic 152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OIB: </w:t>
      </w:r>
      <w:r w:rsidR="009F79AF" w:rsidRPr="009F79AF">
        <w:rPr>
          <w:rFonts w:eastAsia="Times New Roman" w:hAnsi="Times New Roman" w:ascii="Times New Roman"/>
          <w:color w:themeColor="text1" w:val="000000"/>
          <w:sz w:val="24"/>
          <w:szCs w:val="24"/>
        </w:rPr>
        <w:t>09332528302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9F79A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31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93263" w:rsidP="0009785E" w:rsidR="00E93263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9F79AF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9F79AF" w:rsidRPr="009F79AF">
        <w:rPr>
          <w:rFonts w:eastAsia="Times New Roman" w:hAnsi="Times New Roman" w:ascii="Times New Roman"/>
          <w:color w:themeColor="text1" w:val="000000"/>
          <w:sz w:val="24"/>
          <w:szCs w:val="24"/>
        </w:rPr>
        <w:t>JINX j.d.o.o., Novi Đurđic, Novi Đurđic 152, OIB: 09332528302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3263" w:rsidP="0009785E" w:rsidR="00E93263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2697C" w:rsidP="0009785E" w:rsidR="0009785E" w:rsidRPr="0048504C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</w:t>
      </w:r>
      <w:r w:rsidR="009F79AF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4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siječnja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u </w:t>
      </w:r>
      <w:r w:rsidR="009F79AF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12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 w:rsidR="009F79AF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45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Jasminka Oremuš, Novi Đurđic, Novi Đurđic 152</w:t>
      </w:r>
    </w:p>
    <w:p w:rsidRDefault="009F79AF" w:rsidP="009F79AF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79AF">
        <w:rPr>
          <w:rFonts w:eastAsia="Times New Roman" w:hAnsi="Times New Roman" w:ascii="Times New Roman"/>
          <w:sz w:val="24"/>
          <w:szCs w:val="24"/>
          <w:lang w:eastAsia="hr-HR"/>
        </w:rPr>
        <w:t xml:space="preserve">Zagrebačka banka d.d., Zagreb, Trg bana Josipa Jelačića 10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A369CE" w:rsidP="0009785E" w:rsidR="00A369C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EF45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31.006,16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D9D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9F79AF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, čime je dokazao da su ispunjene pretpostavke iz čl. 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>110. Stečajnog zakona (</w:t>
      </w:r>
      <w:r w:rsidR="00843DFC" w:rsidRPr="00EF4549">
        <w:rPr>
          <w:rFonts w:eastAsia="Times New Roman" w:hAnsi="Times New Roman" w:ascii="Times New Roman"/>
          <w:sz w:val="24"/>
          <w:szCs w:val="24"/>
          <w:lang w:eastAsia="hr-HR"/>
        </w:rPr>
        <w:t>Narodne novine broj</w:t>
      </w:r>
      <w:r w:rsidR="004D5A58"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71/15 i 104/17</w:t>
      </w:r>
      <w:r w:rsidRPr="00EF4549">
        <w:rPr>
          <w:rFonts w:eastAsia="Times New Roman" w:hAnsi="Times New Roman" w:ascii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9F79A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31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9F79AF" w:rsidR="009F79AF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9F79AF" w:rsidP="009F79AF" w:rsidR="009F79AF" w:rsidRPr="009F79AF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F79AF">
        <w:rPr>
          <w:rFonts w:eastAsia="Times New Roman" w:hAnsi="Times New Roman" w:ascii="Times New Roman"/>
          <w:sz w:val="24"/>
          <w:szCs w:val="24"/>
          <w:lang w:eastAsia="hr-HR"/>
        </w:rPr>
        <w:t>direktor dužnika: Jasminka Oremuš, Novi Đurđic, Novi Đurđic 152</w:t>
      </w:r>
    </w:p>
    <w:p w:rsidRDefault="009F79AF" w:rsidP="009F79AF" w:rsidR="009F79AF" w:rsidRPr="009F79AF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9F79AF">
        <w:rPr>
          <w:rFonts w:eastAsia="Times New Roman" w:hAnsi="Times New Roman" w:ascii="Times New Roman"/>
          <w:sz w:val="24"/>
          <w:szCs w:val="24"/>
          <w:lang w:eastAsia="hr-HR"/>
        </w:rPr>
        <w:t>Zagrebačka banka d.d., Zagreb, Trg bana Josipa Jelačića 10</w:t>
      </w:r>
    </w:p>
    <w:p w:rsidRDefault="009F79AF" w:rsidP="009F79AF" w:rsidR="00316B1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9F79A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B1E"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0252A5" w:rsidR="0009785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E6436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94B9E" w:rsidRPr="00194B9E">
      <w:rPr>
        <w:rFonts w:hAnsi="Times New Roman" w:ascii="Times New Roman"/>
        <w:bCs/>
        <w:noProof/>
        <w:sz w:val="24"/>
        <w:szCs w:val="24"/>
      </w:rPr>
      <w:t>Poslovni broj: 10 St-472/2018-3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94B9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66DE1"/>
    <w:rsid w:val="00187255"/>
    <w:rsid w:val="00194888"/>
    <w:rsid w:val="00194B9E"/>
    <w:rsid w:val="001D0A08"/>
    <w:rsid w:val="001F6DF0"/>
    <w:rsid w:val="00230D9D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85195"/>
    <w:rsid w:val="006D71DF"/>
    <w:rsid w:val="006F7BE7"/>
    <w:rsid w:val="00706C0E"/>
    <w:rsid w:val="0072697C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9F79AF"/>
    <w:rsid w:val="00A10C93"/>
    <w:rsid w:val="00A31425"/>
    <w:rsid w:val="00A31587"/>
    <w:rsid w:val="00A369CE"/>
    <w:rsid w:val="00A65E60"/>
    <w:rsid w:val="00AA1295"/>
    <w:rsid w:val="00AB108F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367DC"/>
    <w:rsid w:val="00D43FE4"/>
    <w:rsid w:val="00D50D29"/>
    <w:rsid w:val="00D52050"/>
    <w:rsid w:val="00D52DEE"/>
    <w:rsid w:val="00D645AF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32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9AF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B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9AF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B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JINX jednostavno društvo s ograničenom odgovornošću za ugostiteljstvo i  trgovinu zastupanog po punomoćniku Jasminka Oremuš</izvorni_sadrzaj>
    <derivirana_varijabla naziv="DomainObject.Predmet.ProtustrankaFormated_1">  JINX jednostavno društvo s ograničenom odgovornošću za ugostiteljstvo i  trgovinu zastupanog po punomoćniku Jasminka Oremuš</derivirana_varijabla>
  </DomainObject.Predmet.ProtustrankaFormated>
  <DomainObject.Predmet.ProtustrankaFormatedOIB>
    <izvorni_sadrzaj>  JINX jednostavno društvo s ograničenom odgovornošću za ugostiteljstvo i  trgovinu, OIB 09332528302 zastupanog po punomoćniku Jasminka Oremuš</izvorni_sadrzaj>
    <derivirana_varijabla naziv="DomainObject.Predmet.ProtustrankaFormatedOIB_1">  JINX jednostavno društvo s ograničenom odgovornošću za ugostiteljstvo i  trgovinu, OIB 09332528302 zastupanog po punomoćniku Jasminka Oremuš</derivirana_varijabla>
  </DomainObject.Predmet.ProtustrankaFormatedOIB>
  <DomainObject.Predmet.ProtustrankaFormatedWithAdress>
    <izvorni_sadrzaj> JINX jednostavno društvo s ograničenom odgovornošću za ugostiteljstvo i  trgovinu, Novi Đurđic 152, 48260 Novi Đurđic zastupanog po punomoćniku Jasminka Oremuš</izvorni_sadrzaj>
    <derivirana_varijabla naziv="DomainObject.Predmet.ProtustrankaFormatedWithAdress_1"> JINX jednostavno društvo s ograničenom odgovornošću za ugostiteljstvo i  trgovinu, Novi Đurđic 152, 48260 Novi Đurđic zastupanog po punomoćniku Jasminka Oremuš</derivirana_varijabla>
  </DomainObject.Predmet.ProtustrankaFormatedWithAdress>
  <DomainObject.Predmet.ProtustrankaFormatedWithAdressOIB>
    <izvorni_sadrzaj> JINX jednostavno društvo s ograničenom odgovornošću za ugostiteljstvo i  trgovinu, OIB 09332528302, Novi Đurđic 152, 48260 Novi Đurđic zastupanog po punomoćniku Jasminka Oremuš</izvorni_sadrzaj>
    <derivirana_varijabla naziv="DomainObject.Predmet.ProtustrankaFormatedWithAdressOIB_1"> JINX jednostavno društvo s ograničenom odgovornošću za ugostiteljstvo i  trgovinu, OIB 09332528302, Novi Đurđic 152, 48260 Novi Đurđic zastupanog po punomoćniku Jasminka Oremuš</derivirana_varijabla>
  </DomainObject.Predmet.ProtustrankaFormatedWithAdressOIB>
  <DomainObject.Predmet.ProtustrankaWithAdress>
    <izvorni_sadrzaj>JINX jednostavno društvo s ograničenom odgovornošću za ugostiteljstvo i  trgovinu Novi Đurđic 152, 48260 Novi Đurđic</izvorni_sadrzaj>
    <derivirana_varijabla naziv="DomainObject.Predmet.ProtustrankaWithAdress_1">JINX jednostavno društvo s ograničenom odgovornošću za ugostiteljstvo i  trgovinu Novi Đurđic 152, 48260 Novi Đurđic</derivirana_varijabla>
  </DomainObject.Predmet.ProtustrankaWithAdress>
  <DomainObject.Predmet.ProtustrankaWithAdressOIB>
    <izvorni_sadrzaj>JINX jednostavno društvo s ograničenom odgovornošću za ugostiteljstvo i  trgovinu, OIB 09332528302, Novi Đurđic 152, 48260 Novi Đurđic</izvorni_sadrzaj>
    <derivirana_varijabla naziv="DomainObject.Predmet.ProtustrankaWithAdressOIB_1">JINX jednostavno društvo s ograničenom odgovornošću za ugostiteljstvo i  trgovinu, OIB 09332528302, Novi Đurđic 152, 48260 Novi Đurđic</derivirana_varijabla>
  </DomainObject.Predmet.ProtustrankaWithAdressOIB>
  <DomainObject.Predmet.ProtustrankaNazivFormated>
    <izvorni_sadrzaj>JINX jednostavno društvo s ograničenom odgovornošću za ugostiteljstvo i  trgovinu</izvorni_sadrzaj>
    <derivirana_varijabla naziv="DomainObject.Predmet.ProtustrankaNazivFormated_1">JINX jednostavno društvo s ograničenom odgovornošću za ugostiteljstvo i  trgovinu</derivirana_varijabla>
  </DomainObject.Predmet.ProtustrankaNazivFormated>
  <DomainObject.Predmet.ProtustrankaNazivFormatedOIB>
    <izvorni_sadrzaj>JINX jednostavno društvo s ograničenom odgovornošću za ugostiteljstvo i  trgovinu, OIB 09332528302</izvorni_sadrzaj>
    <derivirana_varijabla naziv="DomainObject.Predmet.ProtustrankaNazivFormatedOIB_1">JINX jednostavno društvo s ograničenom odgovornošću za ugostiteljstvo i  trgovinu, OIB 09332528302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31008.16</izvorni_sadrzaj>
    <derivirana_varijabla naziv="DomainObject.Predmet.TrenutnaVrijednost_1">31008.16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JINX jednostavno društvo s ograničenom odgovornošću za ugostiteljstvo i  trgovinu zastupanog po punomoćniku Jasminka Oremuš</item>
    </izvorni_sadrzaj>
    <derivirana_varijabla naziv="DomainObject.Predmet.ProtuStrankaListFormated_1">
      <item>JINX jednostavno društvo s ograničenom odgovornošću za ugostiteljstvo i  trgovinu zastupanog po punomoćniku Jasminka Oremuš</item>
    </derivirana_varijabla>
  </DomainObject.Predmet.ProtuStrankaListFormated>
  <DomainObject.Predmet.ProtuStrankaListFormatedOIB>
    <izvorni_sadrzaj>
      <item>JINX jednostavno društvo s ograničenom odgovornošću za ugostiteljstvo i  trgovinu, OIB 09332528302 zastupanog po punomoćniku Jasminka Oremuš</item>
    </izvorni_sadrzaj>
    <derivirana_varijabla naziv="DomainObject.Predmet.ProtuStrankaListFormatedOIB_1">
      <item>JINX jednostavno društvo s ograničenom odgovornošću za ugostiteljstvo i  trgovinu, OIB 09332528302 zastupanog po punomoćniku Jasminka Oremuš</item>
    </derivirana_varijabla>
  </DomainObject.Predmet.ProtuStrankaListFormatedOIB>
  <DomainObject.Predmet.ProtuStrankaListFormatedWithAdress>
    <izvorni_sadrzaj>
      <item>JINX jednostavno društvo s ograničenom odgovornošću za ugostiteljstvo i  trgovinu, Novi Đurđic 152, 48260 Novi Đurđic zastupanog po punomoćniku Jasminka Oremuš</item>
    </izvorni_sadrzaj>
    <derivirana_varijabla naziv="DomainObject.Predmet.ProtuStrankaListFormatedWithAdress_1">
      <item>JINX jednostavno društvo s ograničenom odgovornošću za ugostiteljstvo i  trgovinu, Novi Đurđic 152, 48260 Novi Đurđic zastupanog po punomoćniku Jasminka Oremuš</item>
    </derivirana_varijabla>
  </DomainObject.Predmet.ProtuStrankaListFormatedWithAdress>
  <DomainObject.Predmet.ProtuStrankaListFormatedWithAdressOIB>
    <izvorni_sadrzaj>
      <item>JINX jednostavno društvo s ograničenom odgovornošću za ugostiteljstvo i  trgovinu, OIB 09332528302, Novi Đurđic 152, 48260 Novi Đurđic zastupanog po punomoćniku Jasminka Oremuš</item>
    </izvorni_sadrzaj>
    <derivirana_varijabla naziv="DomainObject.Predmet.ProtuStrankaListFormatedWithAdressOIB_1">
      <item>JINX jednostavno društvo s ograničenom odgovornošću za ugostiteljstvo i  trgovinu, OIB 09332528302, Novi Đurđic 152, 48260 Novi Đurđic zastupanog po punomoćniku Jasminka Oremuš</item>
    </derivirana_varijabla>
  </DomainObject.Predmet.ProtuStrankaListFormatedWithAdressOIB>
  <DomainObject.Predmet.ProtuStrankaListNazivFormated>
    <izvorni_sadrzaj>
      <item>JINX jednostavno društvo s ograničenom odgovornošću za ugostiteljstvo i  trgovinu</item>
    </izvorni_sadrzaj>
    <derivirana_varijabla naziv="DomainObject.Predmet.ProtuStrankaListNazivFormated_1">
      <item>JINX jednostavno društvo s ograničenom odgovornošću za ugostiteljstvo i  trgovinu</item>
    </derivirana_varijabla>
  </DomainObject.Predmet.ProtuStrankaListNazivFormated>
  <DomainObject.Predmet.ProtuStrankaListNazivFormatedOIB>
    <izvorni_sadrzaj>
      <item>JINX jednostavno društvo s ograničenom odgovornošću za ugostiteljstvo i  trgovinu, OIB 09332528302</item>
    </izvorni_sadrzaj>
    <derivirana_varijabla naziv="DomainObject.Predmet.ProtuStrankaListNazivFormatedOIB_1">
      <item>JINX jednostavno društvo s ograničenom odgovornošću za ugostiteljstvo i  trgovinu, OIB 09332528302</item>
    </derivirana_varijabla>
  </DomainObject.Predmet.ProtuStrankaListNazivFormatedOIB>
  <DomainObject.Predmet.OstaliListFormated>
    <izvorni_sadrzaj>
      <item>Sudski registar</item>
      <item>Jasminka Oremuš punomoćnica sudionika u postupku JINX jednostavno društvo s ograničenom odgovornošću za ugostiteljstvo i  trgovinu</item>
      <item>Županijsko državno odvjetništvo</item>
      <item>Zagrebačka banka d.d.</item>
    </izvorni_sadrzaj>
    <derivirana_varijabla naziv="DomainObject.Predmet.OstaliListFormated_1">
      <item>Sudski registar</item>
      <item>Jasminka Oremuš punomoćnica sudionika u postupku JINX jednostavno društvo s ograničenom odgovornošću za ugostiteljstvo i  trgovinu</item>
      <item>Županijsko državno odvjetništvo</item>
      <item>Zagrebačka banka d.d.</item>
    </derivirana_varijabla>
  </DomainObject.Predmet.OstaliListFormated>
  <DomainObject.Predmet.OstaliListFormatedOIB>
    <izvorni_sadrzaj>
      <item>Sudski registar</item>
      <item>Jasminka Oremuš, OIB 74790640598 punomoćnica sudionika u postupku JINX jednostavno društvo s ograničenom odgovornošću za ugostiteljstvo i  trgovinu</item>
      <item>Županijsko državno odvjetništvo</item>
      <item>Zagrebačka banka d.d.</item>
    </izvorni_sadrzaj>
    <derivirana_varijabla naziv="DomainObject.Predmet.OstaliListFormatedOIB_1">
      <item>Sudski registar</item>
      <item>Jasminka Oremuš, OIB 74790640598 punomoćnica sudionika u postupku JINX jednostavno društvo s ograničenom odgovornošću za ugostiteljstvo i  trgovinu</item>
      <item>Županijsko državno odvjetništvo</item>
      <item>Zagrebačka banka d.d.</item>
    </derivirana_varijabla>
  </DomainObject.Predmet.OstaliListFormatedOIB>
  <DomainObject.Predmet.OstaliListFormatedWithAdress>
    <izvorni_sadrzaj>
      <item>Sudski registar</item>
      <item>Jasminka Oremuš,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izvorni_sadrzaj>
    <derivirana_varijabla naziv="DomainObject.Predmet.OstaliListFormatedWithAdress_1">
      <item>Sudski registar</item>
      <item>Jasminka Oremuš,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derivirana_varijabla>
  </DomainObject.Predmet.OstaliListFormatedWithAdress>
  <DomainObject.Predmet.OstaliListFormatedWithAdressOIB>
    <izvorni_sadrzaj>
      <item>Sudski registar</item>
      <item>Jasminka Oremuš, OIB 74790640598,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izvorni_sadrzaj>
    <derivirana_varijabla naziv="DomainObject.Predmet.OstaliListFormatedWithAdressOIB_1">
      <item>Sudski registar</item>
      <item>Jasminka Oremuš, OIB 74790640598,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derivirana_varijabla>
  </DomainObject.Predmet.OstaliListFormatedWithAdressOIB>
  <DomainObject.Predmet.OstaliListNazivFormated>
    <izvorni_sadrzaj>
      <item>Sudski registar</item>
      <item>Jasminka Oremuš</item>
      <item>Županijsko državno odvjetništvo</item>
      <item>Zagrebačka banka d.d.</item>
    </izvorni_sadrzaj>
    <derivirana_varijabla naziv="DomainObject.Predmet.OstaliListNazivFormated_1">
      <item>Sudski registar</item>
      <item>Jasminka Oremuš</item>
      <item>Županijsko državno odvjetništvo</item>
      <item>Zagrebačka banka d.d.</item>
    </derivirana_varijabla>
  </DomainObject.Predmet.OstaliListNazivFormated>
  <DomainObject.Predmet.OstaliListNazivFormatedOIB>
    <izvorni_sadrzaj>
      <item>Sudski registar</item>
      <item>Jasminka Oremuš, OIB 74790640598</item>
      <item>Županijsko državno odvjetništvo</item>
      <item>Zagrebačka banka d.d.</item>
    </izvorni_sadrzaj>
    <derivirana_varijabla naziv="DomainObject.Predmet.OstaliListNazivFormatedOIB_1">
      <item>Sudski registar</item>
      <item>Jasminka Oremuš, OIB 74790640598</item>
      <item>Županijsko državno odvjetništvo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JINX jednostavno društvo s ograničenom odgovornošću za ugostiteljstvo i  trgovinu</izvorni_sadrzaj>
    <derivirana_varijabla naziv="DomainObject.Predmet.ProtustrankaIDrugi_1">JINX jednostavno društvo s ograničenom odgovornošću za ugostiteljstvo i 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JINX jednostavno društvo s ograničenom odgovornošću za ugostiteljstvo i  trgovinu, OIB 09332528302, Novi Đurđic 152, 48260 Novi Đurđic</izvorni_sadrzaj>
    <derivirana_varijabla naziv="DomainObject.Predmet.ProtustrankaIDrugiAdressOIB_1">JINX jednostavno društvo s ograničenom odgovornošću za ugostiteljstvo i  trgovinu, OIB 09332528302, Novi Đurđic 152, 48260 Novi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JINX jednostavno društvo s ograničenom odgovornošću za ugostiteljstvo i  trgovinu</item>
      <item>Sudski registar</item>
      <item>Jasminka Oremuš</item>
      <item>Županijsko državno odvjetništvo</item>
      <item>Zagrebačka banka d.d.</item>
    </izvorni_sadrzaj>
    <derivirana_varijabla naziv="DomainObject.Predmet.SudioniciListNaziv_1">
      <item>Financijska agencija</item>
      <item>JINX jednostavno društvo s ograničenom odgovornošću za ugostiteljstvo i  trgovinu</item>
      <item>Sudski registar</item>
      <item>Jasminka Oremuš</item>
      <item>Županijsko državno odvjetništvo</item>
      <item>Zagrebačka banka d.d.</item>
    </derivirana_varijabla>
  </DomainObject.Predmet.SudioniciListNaziv>
  <DomainObject.Predmet.SudioniciListAdressOIB>
    <izvorni_sadrzaj>
      <item>Financijska agencija, OIB 85821130368, A. Cesarca 2,42000 Varaždin</item>
      <item>JINX jednostavno društvo s ograničenom odgovornošću za ugostiteljstvo i  trgovinu, OIB 09332528302, Novi Đurđic 152,48260 Novi Đurđic</item>
      <item>Sudski registar</item>
      <item>Jasminka Oremuš, OIB 74790640598, Novi Đurđic 152,48260 Novi Đurđic</item>
      <item>Županijsko državno odvjetništvo</item>
      <item>Zagrebačka banka d.d., Trg bana J. Jelačića 10,10000 Zagreb</item>
    </izvorni_sadrzaj>
    <derivirana_varijabla naziv="DomainObject.Predmet.SudioniciListAdressOIB_1">
      <item>Financijska agencija, OIB 85821130368, A. Cesarca 2,42000 Varaždin</item>
      <item>JINX jednostavno društvo s ograničenom odgovornošću za ugostiteljstvo i  trgovinu, OIB 09332528302, Novi Đurđic 152,48260 Novi Đurđic</item>
      <item>Sudski registar</item>
      <item>Jasminka Oremuš, OIB 74790640598, Novi Đurđic 152,48260 Novi Đurđic</item>
      <item>Županijsko državno odvjetništvo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09332528302</item>
      <item>, OIB null</item>
      <item>, OIB 74790640598</item>
      <item>, OIB null</item>
      <item>, OIB null</item>
    </izvorni_sadrzaj>
    <derivirana_varijabla naziv="DomainObject.Predmet.SudioniciListNazivOIB_1">
      <item>, OIB 85821130368</item>
      <item>, OIB 09332528302</item>
      <item>, OIB null</item>
      <item>, OIB 74790640598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A0D66-7163-446E-97AB-334857146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2037</properties:Characters>
  <properties:Lines>83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2018-12-31T09:33:00Z</dcterms:created>
  <dc:creator>Mirjana Mlinarić</dc:creator>
  <cp:lastModifiedBy>Nevenka Vuković</cp:lastModifiedBy>
  <cp:lastPrinted>2018-11-06T11:44:00Z</cp:lastPrinted>
  <dcterms:modified xmlns:xsi="http://www.w3.org/2001/XMLSchema-instance" xsi:type="dcterms:W3CDTF">2018-12-31T10:41:00Z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(St-472-18-3 Rješenje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