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a8ea" w14:paraId="c4ea8e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4C7B5A">
        <w:rPr>
          <w:rFonts w:cs="Times New Roman" w:hAnsi="Times New Roman" w:ascii="Times New Roman"/>
          <w:b w:val="false"/>
          <w:sz w:val="24"/>
          <w:szCs w:val="24"/>
        </w:rPr>
        <w:t>86/17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</w:t>
      </w:r>
      <w:r w:rsidR="004C7B5A">
        <w:t>Karlovac, Ulica Pavla Vitezovića 1,</w:t>
      </w:r>
      <w:r w:rsidR="00C7419C" w:rsidRPr="00C7419C">
        <w:t xml:space="preserve"> OIB: 85821130368, za otvaranje stečajnog postupka nad dužnikom</w:t>
      </w:r>
      <w:r w:rsidR="002372CB">
        <w:t xml:space="preserve"> </w:t>
      </w:r>
      <w:r w:rsidR="004C7B5A">
        <w:t>BRANITELJSKA ZADRUGA GROM, Vojnić, Andrije Hebranga 45,  OIB:69042866595,</w:t>
      </w:r>
      <w:r w:rsidR="00F32EC9">
        <w:t xml:space="preserve"> </w:t>
      </w:r>
      <w:r w:rsidR="009358F5">
        <w:t>27. veljače 2018</w:t>
      </w:r>
      <w:r w:rsidR="00924DF6">
        <w:t>.</w:t>
      </w:r>
    </w:p>
    <w:p w:rsidRDefault="003C5353" w:rsidP="003C5353" w:rsidR="003C5353">
      <w:pPr>
        <w:jc w:val="both"/>
      </w:pPr>
    </w:p>
    <w:p w:rsidRDefault="009358F5" w:rsidP="003C5353" w:rsidR="009358F5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358F5">
        <w:rPr>
          <w:b/>
        </w:rPr>
        <w:t>17.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9358F5">
        <w:rPr>
          <w:b/>
        </w:rPr>
        <w:t>9,40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D971AC" w:rsidP="00D971AC" w:rsidR="00D971AC" w:rsidRPr="00DE5FCD">
      <w:pPr>
        <w:jc w:val="center"/>
      </w:pPr>
      <w:r w:rsidRPr="00DE5FCD">
        <w:t xml:space="preserve">U Karlovcu </w:t>
      </w:r>
      <w:r w:rsidR="009358F5">
        <w:t>27. veljače 2018</w:t>
      </w:r>
      <w:r w:rsidR="005A46FA">
        <w:t>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C22FFE" w:rsidR="00CC4F7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22FFE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B96079" w:rsidR="00C22FFE">
      <w:pPr>
        <w:tabs>
          <w:tab w:pos="673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C22FFE">
        <w:t xml:space="preserve">                      Za točnost </w:t>
      </w:r>
      <w:proofErr w:type="spellStart"/>
      <w:r w:rsidR="00C22FFE">
        <w:t>otpravka</w:t>
      </w:r>
      <w:proofErr w:type="spellEnd"/>
      <w:r w:rsidR="00C22FFE">
        <w:t xml:space="preserve">-                  </w:t>
      </w:r>
    </w:p>
    <w:p w:rsidRDefault="00C22FFE" w:rsidP="00B96079" w:rsidR="00B96079">
      <w:pPr>
        <w:tabs>
          <w:tab w:pos="6735" w:val="left"/>
        </w:tabs>
      </w:pPr>
      <w:r>
        <w:t xml:space="preserve">  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   Draženka Prpić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40C" w:rsidR="00A9740C">
      <w:r>
        <w:separator/>
      </w:r>
    </w:p>
  </w:endnote>
  <w:endnote w:id="0" w:type="continuationSeparator">
    <w:p w:rsidRDefault="00A9740C" w:rsidR="00A97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40C" w:rsidR="00A9740C">
      <w:r>
        <w:separator/>
      </w:r>
    </w:p>
  </w:footnote>
  <w:footnote w:id="0" w:type="continuationSeparator">
    <w:p w:rsidRDefault="00A9740C" w:rsidR="00A97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4C7B5A">
      <w:rPr>
        <w:rFonts w:hAnsi="Verdana" w:ascii="Verdana"/>
        <w:b w:val="false"/>
        <w:sz w:val="24"/>
        <w:szCs w:val="24"/>
      </w:rPr>
      <w:t>86/17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C7B5A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358F5"/>
    <w:rsid w:val="00954AC7"/>
    <w:rsid w:val="00987BB6"/>
    <w:rsid w:val="00994B16"/>
    <w:rsid w:val="009A1085"/>
    <w:rsid w:val="009A2D0F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9740C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22FFE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0B0E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F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F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F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F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F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F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F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F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GROM zastupanog po punomoćniku Milan Leljak</izvorni_sadrzaj>
    <derivirana_varijabla naziv="DomainObject.Predmet.ProtustrankaFormated_1">  BRANITELJSKA ZADRUGA GROM zastupanog po punomoćniku Milan Leljak</derivirana_varijabla>
  </DomainObject.Predmet.ProtustrankaFormated>
  <DomainObject.Predmet.ProtustrankaFormatedOIB>
    <izvorni_sadrzaj>  BRANITELJSKA ZADRUGA GROM, OIB 69042866595 zastupanog po punomoćniku Milan Leljak</izvorni_sadrzaj>
    <derivirana_varijabla naziv="DomainObject.Predmet.ProtustrankaFormatedOIB_1">  BRANITELJSKA ZADRUGA GROM, OIB 69042866595 zastupanog po punomoćniku Milan Leljak</derivirana_varijabla>
  </DomainObject.Predmet.ProtustrankaFormatedOIB>
  <DomainObject.Predmet.ProtustrankaFormatedWithAdress>
    <izvorni_sadrzaj> BRANITELJSKA ZADRUGA GROM, Andrije Hebranga 45, 47220 Vojnić zastupanog po punomoćniku Milan Leljak</izvorni_sadrzaj>
    <derivirana_varijabla naziv="DomainObject.Predmet.ProtustrankaFormatedWithAdress_1"> BRANITELJSKA ZADRUGA GROM, Andrije Hebranga 45, 47220 Vojnić zastupanog po punomoćniku Milan Leljak</derivirana_varijabla>
  </DomainObject.Predmet.ProtustrankaFormatedWithAdress>
  <DomainObject.Predmet.ProtustrankaFormatedWithAdressOIB>
    <izvorni_sadrzaj> BRANITELJSKA ZADRUGA GROM, OIB 69042866595, Andrije Hebranga 45, 47220 Vojnić zastupanog po punomoćniku Milan Leljak</izvorni_sadrzaj>
    <derivirana_varijabla naziv="DomainObject.Predmet.ProtustrankaFormatedWithAdressOIB_1"> BRANITELJSKA ZADRUGA GROM, OIB 69042866595, Andrije Hebranga 45, 47220 Vojnić zastupanog po punomoćniku Milan Leljak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BRANITELJSKA ZADRUGA GROM zastupanog po punomoćniku Milan Leljak</item>
    </izvorni_sadrzaj>
    <derivirana_varijabla naziv="DomainObject.Predmet.ProtuStrankaListFormated_1">
      <item>BRANITELJSKA ZADRUGA GROM zastupanog po punomoćniku Milan Leljak</item>
    </derivirana_varijabla>
  </DomainObject.Predmet.ProtuStrankaListFormated>
  <DomainObject.Predmet.ProtuStrankaListFormatedOIB>
    <izvorni_sadrzaj>
      <item>BRANITELJSKA ZADRUGA GROM, OIB 69042866595 zastupanog po punomoćniku Milan Leljak</item>
    </izvorni_sadrzaj>
    <derivirana_varijabla naziv="DomainObject.Predmet.ProtuStrankaListFormatedOIB_1">
      <item>BRANITELJSKA ZADRUGA GROM, OIB 69042866595 zastupanog po punomoćniku Milan Leljak</item>
    </derivirana_varijabla>
  </DomainObject.Predmet.ProtuStrankaListFormatedOIB>
  <DomainObject.Predmet.ProtuStrankaListFormatedWithAdress>
    <izvorni_sadrzaj>
      <item>BRANITELJSKA ZADRUGA GROM, Andrije Hebranga 45, 47220 Vojnić zastupanog po punomoćniku Milan Leljak</item>
    </izvorni_sadrzaj>
    <derivirana_varijabla naziv="DomainObject.Predmet.ProtuStrankaListFormatedWithAdress_1">
      <item>BRANITELJSKA ZADRUGA GROM, Andrije Hebranga 45, 47220 Vojnić zastupanog po punomoćniku Milan Leljak</item>
    </derivirana_varijabla>
  </DomainObject.Predmet.ProtuStrankaListFormatedWithAdress>
  <DomainObject.Predmet.ProtuStrankaListFormatedWithAdressOIB>
    <izvorni_sadrzaj>
      <item>BRANITELJSKA ZADRUGA GROM, OIB 69042866595, Andrije Hebranga 45, 47220 Vojnić zastupanog po punomoćniku Milan Leljak</item>
    </izvorni_sadrzaj>
    <derivirana_varijabla naziv="DomainObject.Predmet.ProtuStrankaListFormatedWithAdressOIB_1">
      <item>BRANITELJSKA ZADRUGA GROM, OIB 69042866595, Andrije Hebranga 45, 47220 Vojnić zastupanog po punomoćniku Milan Leljak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>
      <item>Milan Leljak punomoćnik sudionika u postupku BRANITELJSKA ZADRUGA GROM</item>
    </izvorni_sadrzaj>
    <derivirana_varijabla naziv="DomainObject.Predmet.OstaliListFormated_1">
      <item>Milan Leljak punomoćnik sudionika u postupku BRANITELJSKA ZADRUGA GROM</item>
    </derivirana_varijabla>
  </DomainObject.Predmet.OstaliListFormated>
  <DomainObject.Predmet.OstaliListFormatedOIB>
    <izvorni_sadrzaj>
      <item>Milan Leljak, OIB 47304633974 punomoćnik sudionika u postupku BRANITELJSKA ZADRUGA GROM</item>
    </izvorni_sadrzaj>
    <derivirana_varijabla naziv="DomainObject.Predmet.OstaliListFormatedOIB_1">
      <item>Milan Leljak, OIB 47304633974 punomoćnik sudionika u postupku BRANITELJSKA ZADRUGA GROM</item>
    </derivirana_varijabla>
  </DomainObject.Predmet.OstaliListFormatedOIB>
  <DomainObject.Predmet.OstaliListFormatedWithAdress>
    <izvorni_sadrzaj>
      <item>Milan Leljak, Andrije Hebranga 45, 47220 Vojnić punomoćnik sudionika u postupku BRANITELJSKA ZADRUGA GROM</item>
    </izvorni_sadrzaj>
    <derivirana_varijabla naziv="DomainObject.Predmet.OstaliListFormatedWithAdress_1">
      <item>Milan Leljak, Andrije Hebranga 45, 47220 Vojnić punomoćnik sudionika u postupku BRANITELJSKA ZADRUGA GROM</item>
    </derivirana_varijabla>
  </DomainObject.Predmet.OstaliListFormatedWithAdress>
  <DomainObject.Predmet.OstaliListFormatedWithAdressOIB>
    <izvorni_sadrzaj>
      <item>Milan Leljak, OIB 47304633974, Andrije Hebranga 45, 47220 Vojnić punomoćnik sudionika u postupku BRANITELJSKA ZADRUGA GROM</item>
    </izvorni_sadrzaj>
    <derivirana_varijabla naziv="DomainObject.Predmet.OstaliListFormatedWithAdressOIB_1">
      <item>Milan Leljak, OIB 47304633974, Andrije Hebranga 45, 47220 Vojnić punomoćnik sudionika u postupku BRANITELJSKA ZADRUGA GROM</item>
    </derivirana_varijabla>
  </DomainObject.Predmet.OstaliListFormatedWithAdressOIB>
  <DomainObject.Predmet.OstaliListNazivFormated>
    <izvorni_sadrzaj>
      <item>Milan Leljak</item>
    </izvorni_sadrzaj>
    <derivirana_varijabla naziv="DomainObject.Predmet.OstaliListNazivFormated_1">
      <item>Milan Leljak</item>
    </derivirana_varijabla>
  </DomainObject.Predmet.OstaliListNazivFormated>
  <DomainObject.Predmet.OstaliListNazivFormatedOIB>
    <izvorni_sadrzaj>
      <item>Milan Leljak, OIB 47304633974</item>
    </izvorni_sadrzaj>
    <derivirana_varijabla naziv="DomainObject.Predmet.OstaliListNazivFormatedOIB_1">
      <item>Milan Leljak, OIB 47304633974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BRANITELJSKA ZADRUGA GROM</item>
      <item>Milan Leljak</item>
    </izvorni_sadrzaj>
    <derivirana_varijabla naziv="DomainObject.Predmet.SudioniciListNaziv_1">
      <item>FINA regionalni centar Zagreb, podružnica Karlovac</item>
      <item>BRANITELJSKA ZADRUGA GROM</item>
      <item>Milan Leljak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izvorni_sadrzaj>
    <derivirana_varijabla naziv="DomainObject.Predmet.SudioniciListAdressOIB_1">
      <item>FINA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69042866595</item>
      <item>, OIB 47304633974</item>
    </izvorni_sadrzaj>
    <derivirana_varijabla naziv="DomainObject.Predmet.SudioniciListNazivOIB_1">
      <item>, OIB 85821130368</item>
      <item>, OIB 69042866595</item>
      <item>, OIB 47304633974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83C85-8265-4E6A-82FA-C85E3FD3FE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194</properties:Words>
  <properties:Characters>953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2018-02-27T08:13:00Z</dcterms:created>
  <dc:creator>Korisnik</dc:creator>
  <cp:lastModifiedBy>Draženka Prpić</cp:lastModifiedBy>
  <cp:lastPrinted>2018-02-27T08:14:00Z</cp:lastPrinted>
  <dcterms:modified xmlns:xsi="http://www.w3.org/2001/XMLSchema-instance" xsi:type="dcterms:W3CDTF">2018-02-27T08:14:00Z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OČITOVANJA O PRIJEDLOGU ZA OTVARANJA STEČAJNOG POSTUPKA-St-86-17.docx)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