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36039" w14:paraId="9436039" w:rsidRDefault="009219F7" w:rsidP="009219F7" w:rsidR="007A5740" w:rsidRPr="009219F7">
      <w:pPr>
        <w:pStyle w:val="Tijeloteksta"/>
        <w:jc w:val="right"/>
        <w15:collapsed w:val="false"/>
      </w:pPr>
      <w:bookmarkStart w:name="_GoBack" w:id="0"/>
      <w:bookmarkEnd w:id="0"/>
      <w:r w:rsidRPr="009219F7">
        <w:t>Posl. br. 1 St-</w:t>
      </w:r>
      <w:r w:rsidR="0081576C">
        <w:t>11</w:t>
      </w:r>
      <w:r w:rsidR="006914EA">
        <w:t>/</w:t>
      </w:r>
      <w:r w:rsidR="0081576C">
        <w:t>12</w:t>
      </w:r>
      <w:r w:rsidR="006914EA">
        <w:t>-</w:t>
      </w:r>
      <w:r w:rsidR="0081576C">
        <w:t>130</w:t>
      </w:r>
    </w:p>
    <w:p w:rsidRDefault="007A5740" w:rsidP="007A5740" w:rsidR="007A5740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7A5740" w:rsidP="007A5740" w:rsidR="007A5740" w:rsidRPr="009219F7">
      <w:pPr>
        <w:jc w:val="both"/>
      </w:pPr>
      <w:r w:rsidRPr="009219F7">
        <w:t xml:space="preserve">  REPUBLIKA HRVATSKA</w:t>
      </w:r>
    </w:p>
    <w:p w:rsidRDefault="007A5740" w:rsidP="007A5740" w:rsidR="007A5740" w:rsidRPr="009219F7">
      <w:pPr>
        <w:jc w:val="both"/>
      </w:pPr>
      <w:r w:rsidRPr="009219F7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9219F7">
          <w:t>SUD U</w:t>
        </w:r>
      </w:smartTag>
      <w:r w:rsidR="00AB02AB" w:rsidRPr="009219F7">
        <w:t xml:space="preserve"> ZADRU</w:t>
      </w:r>
      <w:r w:rsidR="00AB02AB" w:rsidRPr="009219F7">
        <w:tab/>
      </w:r>
      <w:r w:rsidR="00AB02AB" w:rsidRPr="009219F7">
        <w:tab/>
      </w:r>
      <w:r w:rsidR="00AB02AB" w:rsidRPr="009219F7">
        <w:tab/>
      </w:r>
      <w:r w:rsidR="00AB02AB" w:rsidRPr="009219F7">
        <w:tab/>
      </w:r>
      <w:r w:rsidR="00AB02AB" w:rsidRPr="009219F7">
        <w:tab/>
      </w:r>
    </w:p>
    <w:p w:rsidRDefault="009219F7" w:rsidP="007A5740" w:rsidR="007A5740">
      <w:pPr>
        <w:jc w:val="both"/>
      </w:pPr>
      <w:r>
        <w:t>Dr. Franje Tuđmana 35</w:t>
      </w:r>
    </w:p>
    <w:p w:rsidRDefault="009219F7" w:rsidP="007A5740" w:rsidR="009219F7">
      <w:pPr>
        <w:jc w:val="both"/>
      </w:pPr>
    </w:p>
    <w:p w:rsidRDefault="009219F7" w:rsidP="009219F7" w:rsidR="009219F7" w:rsidRPr="009219F7">
      <w:pPr>
        <w:jc w:val="center"/>
      </w:pPr>
      <w:r>
        <w:t>R E P U B L I K A   H R V A T S K A</w:t>
      </w:r>
    </w:p>
    <w:p w:rsidRDefault="007A5740" w:rsidP="007A5740" w:rsidR="007A5740" w:rsidRPr="009219F7">
      <w:pPr>
        <w:jc w:val="center"/>
      </w:pPr>
    </w:p>
    <w:p w:rsidRDefault="007A5740" w:rsidP="007A5740" w:rsidR="007A5740" w:rsidRPr="009219F7">
      <w:pPr>
        <w:jc w:val="center"/>
      </w:pPr>
      <w:r w:rsidRPr="009219F7">
        <w:t>R  J  E  Š  E  N  J  E</w:t>
      </w:r>
    </w:p>
    <w:p w:rsidRDefault="007A5740" w:rsidP="007A5740" w:rsidR="007A5740" w:rsidRPr="009219F7">
      <w:pPr>
        <w:jc w:val="both"/>
      </w:pPr>
    </w:p>
    <w:p w:rsidRDefault="007A5740" w:rsidP="007A5740" w:rsidR="007A5740" w:rsidRPr="009219F7">
      <w:pPr>
        <w:tabs>
          <w:tab w:pos="960" w:val="left"/>
        </w:tabs>
        <w:jc w:val="both"/>
      </w:pPr>
      <w:r w:rsidRPr="009219F7">
        <w:tab/>
        <w:t>Trgovački sud u Zadru</w:t>
      </w:r>
      <w:r w:rsidR="008E6DB3">
        <w:t xml:space="preserve"> (OIB: 39670464653)</w:t>
      </w:r>
      <w:r w:rsidRPr="009219F7">
        <w:t xml:space="preserve"> po sucu ovog suda Ardeni Bajlo</w:t>
      </w:r>
      <w:r w:rsidR="008E6DB3">
        <w:t>,</w:t>
      </w:r>
      <w:r w:rsidRPr="009219F7">
        <w:t xml:space="preserve"> u </w:t>
      </w:r>
      <w:r w:rsidR="004616BF" w:rsidRPr="009219F7">
        <w:t xml:space="preserve">stečajnom postupku nad </w:t>
      </w:r>
      <w:r w:rsidR="00071091">
        <w:t>stečajnom masom stečajnog</w:t>
      </w:r>
      <w:r w:rsidR="004616BF" w:rsidRPr="009219F7">
        <w:t xml:space="preserve"> dužnik</w:t>
      </w:r>
      <w:r w:rsidR="00071091">
        <w:t>a</w:t>
      </w:r>
      <w:r w:rsidR="004616BF" w:rsidRPr="009219F7">
        <w:t xml:space="preserve"> </w:t>
      </w:r>
      <w:r w:rsidR="006F439E">
        <w:t xml:space="preserve">KULT d.o.o. Zadru </w:t>
      </w:r>
      <w:r w:rsidR="006914EA">
        <w:t xml:space="preserve">u stečaju,  OIB: </w:t>
      </w:r>
      <w:r w:rsidR="006F439E">
        <w:t>60192731931</w:t>
      </w:r>
      <w:r w:rsidR="00AD608D">
        <w:t>,</w:t>
      </w:r>
      <w:r w:rsidR="006639AA" w:rsidRPr="00D60A67">
        <w:t xml:space="preserve"> </w:t>
      </w:r>
      <w:r w:rsidR="006639AA" w:rsidRPr="00BE6EB1">
        <w:t>zastupanom po stečajno</w:t>
      </w:r>
      <w:r w:rsidR="006639AA">
        <w:t>m</w:t>
      </w:r>
      <w:r w:rsidR="006639AA" w:rsidRPr="00BE6EB1">
        <w:t xml:space="preserve"> upravitelj</w:t>
      </w:r>
      <w:r w:rsidR="006639AA">
        <w:t xml:space="preserve">u </w:t>
      </w:r>
      <w:r w:rsidR="006356E9">
        <w:t xml:space="preserve">stečajne mase </w:t>
      </w:r>
      <w:r w:rsidR="006F439E">
        <w:t>Željku Vrkiću</w:t>
      </w:r>
      <w:r w:rsidRPr="009219F7">
        <w:t xml:space="preserve">, dana </w:t>
      </w:r>
      <w:r w:rsidR="006356E9">
        <w:t>02. prosinca</w:t>
      </w:r>
      <w:r w:rsidR="00071091">
        <w:t xml:space="preserve"> 2015</w:t>
      </w:r>
      <w:r w:rsidRPr="009219F7">
        <w:t>. godine</w:t>
      </w:r>
    </w:p>
    <w:p w:rsidRDefault="007A5740" w:rsidP="001A7E21" w:rsidR="007A5740" w:rsidRPr="009219F7">
      <w:pPr>
        <w:pStyle w:val="Tijeloteksta"/>
      </w:pPr>
    </w:p>
    <w:p w:rsidRDefault="004616BF" w:rsidP="007A5740" w:rsidR="007A5740" w:rsidRPr="009219F7">
      <w:pPr>
        <w:pStyle w:val="Tijeloteksta"/>
        <w:jc w:val="center"/>
      </w:pPr>
      <w:r w:rsidRPr="009219F7">
        <w:t>r i j e š i o    j e</w:t>
      </w:r>
    </w:p>
    <w:p w:rsidRDefault="007A5740" w:rsidP="007A5740" w:rsidR="007A5740" w:rsidRPr="009219F7">
      <w:pPr>
        <w:pStyle w:val="Tijeloteksta"/>
      </w:pPr>
    </w:p>
    <w:p w:rsidRDefault="006466C1" w:rsidP="00071091" w:rsidR="006466C1">
      <w:pPr>
        <w:pStyle w:val="Tijeloteksta"/>
        <w:ind w:firstLine="708"/>
      </w:pPr>
      <w:r>
        <w:t>Rješenje ovog suda posl. br. 1 St-</w:t>
      </w:r>
      <w:r w:rsidR="006F439E">
        <w:t>11/12</w:t>
      </w:r>
      <w:r w:rsidR="006914EA">
        <w:t>-</w:t>
      </w:r>
      <w:r w:rsidR="006F439E">
        <w:t>103</w:t>
      </w:r>
      <w:r w:rsidR="006914EA">
        <w:t xml:space="preserve"> </w:t>
      </w:r>
      <w:r>
        <w:t xml:space="preserve">od </w:t>
      </w:r>
      <w:r w:rsidR="006F439E">
        <w:t xml:space="preserve">24. lipnja </w:t>
      </w:r>
      <w:r w:rsidR="000968FE">
        <w:t>2014</w:t>
      </w:r>
      <w:r>
        <w:t xml:space="preserve">. godine dopunjuje se na način </w:t>
      </w:r>
      <w:r w:rsidR="00071091">
        <w:t xml:space="preserve">da se dodaju točke </w:t>
      </w:r>
      <w:r w:rsidR="00261DA2" w:rsidRPr="000F0617">
        <w:t>V i VI</w:t>
      </w:r>
      <w:r w:rsidR="0014223C">
        <w:t xml:space="preserve"> </w:t>
      </w:r>
      <w:r w:rsidR="00261DA2">
        <w:t>koje glase</w:t>
      </w:r>
    </w:p>
    <w:p w:rsidRDefault="00071091" w:rsidP="00071091" w:rsidR="00071091">
      <w:pPr>
        <w:pStyle w:val="Tijeloteksta"/>
        <w:ind w:firstLine="708"/>
      </w:pPr>
    </w:p>
    <w:p w:rsidRDefault="00261DA2" w:rsidP="00071091" w:rsidR="00071091">
      <w:pPr>
        <w:ind w:firstLine="708"/>
        <w:jc w:val="both"/>
      </w:pPr>
      <w:r w:rsidRPr="00261DA2">
        <w:t>V</w:t>
      </w:r>
      <w:r w:rsidR="00071091">
        <w:t xml:space="preserve"> Stečajna masa stečajnog dužnika </w:t>
      </w:r>
      <w:r w:rsidR="006F439E">
        <w:t xml:space="preserve">KULT d.o.o. Zadru </w:t>
      </w:r>
      <w:r w:rsidR="00071091">
        <w:t>u stečaju upisat će se u sudski registar.</w:t>
      </w:r>
    </w:p>
    <w:p w:rsidRDefault="00071091" w:rsidP="00071091" w:rsidR="00071091">
      <w:pPr>
        <w:ind w:firstLine="708"/>
        <w:jc w:val="both"/>
      </w:pPr>
    </w:p>
    <w:p w:rsidRDefault="00261DA2" w:rsidP="00071091" w:rsidR="00071091">
      <w:pPr>
        <w:ind w:firstLine="708"/>
        <w:jc w:val="both"/>
      </w:pPr>
      <w:r w:rsidRPr="00261DA2">
        <w:t>VI</w:t>
      </w:r>
      <w:r w:rsidR="00071091">
        <w:t xml:space="preserve"> Stečajni upravitelj stečajne mase stečajnog dužnika </w:t>
      </w:r>
      <w:r w:rsidR="006F439E">
        <w:t xml:space="preserve">KULT d.o.o. Zadru </w:t>
      </w:r>
      <w:r w:rsidR="00071091">
        <w:t xml:space="preserve">u stečaju je </w:t>
      </w:r>
      <w:r w:rsidR="006F439E">
        <w:t>Željko Vrkić</w:t>
      </w:r>
      <w:r w:rsidR="00071091">
        <w:t xml:space="preserve"> koji podatak će se upisati u sudski registar. </w:t>
      </w:r>
    </w:p>
    <w:p w:rsidRDefault="00156A8B" w:rsidP="00223895" w:rsidR="00156A8B" w:rsidRPr="009219F7">
      <w:pPr>
        <w:pStyle w:val="Tijeloteksta"/>
      </w:pPr>
    </w:p>
    <w:p w:rsidRDefault="00156A8B" w:rsidP="00156A8B" w:rsidR="00156A8B" w:rsidRPr="009219F7">
      <w:pPr>
        <w:pStyle w:val="Tijeloteksta"/>
        <w:ind w:left="360"/>
        <w:jc w:val="center"/>
      </w:pPr>
      <w:r w:rsidRPr="009219F7">
        <w:t>O b r a z l o ž e n j e</w:t>
      </w:r>
    </w:p>
    <w:p w:rsidRDefault="00156A8B" w:rsidP="00156A8B" w:rsidR="00156A8B" w:rsidRPr="009219F7">
      <w:pPr>
        <w:pStyle w:val="Tijeloteksta"/>
        <w:ind w:left="360"/>
      </w:pPr>
    </w:p>
    <w:p w:rsidRDefault="00710FFA" w:rsidP="000D77A7" w:rsidR="00710FFA">
      <w:pPr>
        <w:pStyle w:val="Tijeloteksta"/>
        <w:ind w:firstLine="709"/>
      </w:pPr>
      <w:r>
        <w:t>Rješenjem ovog suda posl. br. 1 St-</w:t>
      </w:r>
      <w:r w:rsidR="006F439E">
        <w:t xml:space="preserve">11/12-103 od 24. lipnja </w:t>
      </w:r>
      <w:r w:rsidR="000968FE">
        <w:t>2014</w:t>
      </w:r>
      <w:r>
        <w:t xml:space="preserve">. godine </w:t>
      </w:r>
      <w:r w:rsidR="006F439E">
        <w:t>obustavljen</w:t>
      </w:r>
      <w:r w:rsidR="00234DC5">
        <w:t xml:space="preserve"> je i </w:t>
      </w:r>
      <w:r>
        <w:t xml:space="preserve">zaključen stečajni postupak nad stečajnim dužnikom </w:t>
      </w:r>
      <w:r w:rsidR="006F439E">
        <w:t xml:space="preserve">KULT d.o.o. Zadru </w:t>
      </w:r>
      <w:r>
        <w:t>u stečaju.</w:t>
      </w:r>
    </w:p>
    <w:p w:rsidRDefault="003D16F6" w:rsidP="000D77A7" w:rsidR="00AE03AE">
      <w:pPr>
        <w:pStyle w:val="Tijeloteksta"/>
        <w:ind w:firstLine="709"/>
      </w:pPr>
      <w:r>
        <w:t xml:space="preserve">Podneskom od </w:t>
      </w:r>
      <w:r w:rsidR="006F439E">
        <w:t>24. studenoga</w:t>
      </w:r>
      <w:r>
        <w:t xml:space="preserve"> 2015. godine stečajni upravitelj stečajne mase stečajnog dužnika je dostavio</w:t>
      </w:r>
      <w:r w:rsidR="000968FE">
        <w:t xml:space="preserve"> </w:t>
      </w:r>
      <w:r w:rsidRPr="006F439E">
        <w:t>izvješće o stanju stečajne mase,</w:t>
      </w:r>
      <w:r>
        <w:t xml:space="preserve"> slijedom čega je sud utvrdio da su ispunjeni uvjeti za upis stečajne mase </w:t>
      </w:r>
      <w:r w:rsidR="000D77A7">
        <w:t>u sudski registar temeljem čl. 43</w:t>
      </w:r>
      <w:r w:rsidR="00261DA2">
        <w:t>8</w:t>
      </w:r>
      <w:r w:rsidR="000D77A7">
        <w:t>. Stečajno</w:t>
      </w:r>
      <w:r w:rsidR="00AE03AE">
        <w:t>g zakona (Narodne novine 71/15), pa je stoga odlučeno kao u izreci.</w:t>
      </w:r>
    </w:p>
    <w:p w:rsidRDefault="00156A8B" w:rsidP="007A5740" w:rsidR="00156A8B" w:rsidRPr="009219F7">
      <w:pPr>
        <w:pStyle w:val="Tijeloteksta"/>
      </w:pPr>
    </w:p>
    <w:p w:rsidRDefault="00156A8B" w:rsidP="007A5740" w:rsidR="007A5740" w:rsidRPr="009219F7">
      <w:pPr>
        <w:pStyle w:val="Tijeloteksta"/>
        <w:jc w:val="center"/>
      </w:pPr>
      <w:r w:rsidRPr="009219F7">
        <w:t xml:space="preserve">U Zadru, dana </w:t>
      </w:r>
      <w:r w:rsidR="006356E9">
        <w:t xml:space="preserve">02. prosinca </w:t>
      </w:r>
      <w:r w:rsidR="001A7E21">
        <w:t>2015</w:t>
      </w:r>
      <w:r w:rsidR="007A5740" w:rsidRPr="009219F7">
        <w:t>. godine</w:t>
      </w:r>
    </w:p>
    <w:p w:rsidRDefault="007A5740" w:rsidP="007A5740" w:rsidR="007A5740" w:rsidRPr="009219F7">
      <w:pPr>
        <w:pStyle w:val="Tijeloteksta"/>
      </w:pPr>
    </w:p>
    <w:p w:rsidRDefault="001A7E21" w:rsidP="007A5740" w:rsidR="007A5740" w:rsidRPr="009219F7">
      <w:pPr>
        <w:pStyle w:val="Tijeloteksta"/>
        <w:ind w:firstLine="708" w:left="5664"/>
      </w:pPr>
      <w:r>
        <w:t>Stečajni sudac</w:t>
      </w:r>
      <w:r w:rsidR="007A5740" w:rsidRPr="009219F7">
        <w:t xml:space="preserve"> </w:t>
      </w:r>
    </w:p>
    <w:p w:rsidRDefault="00156A8B" w:rsidP="007A5740" w:rsidR="007A5740" w:rsidRPr="009219F7">
      <w:pPr>
        <w:pStyle w:val="Tijeloteksta"/>
        <w:ind w:firstLine="708" w:left="5664"/>
      </w:pPr>
      <w:r w:rsidRPr="009219F7">
        <w:t>Ardena Bajlo</w:t>
      </w:r>
    </w:p>
    <w:p w:rsidRDefault="00D13B38" w:rsidP="007A5740" w:rsidR="00D13B38" w:rsidRPr="009219F7">
      <w:pPr>
        <w:pStyle w:val="Tijeloteksta"/>
        <w:ind w:firstLine="708" w:left="5664"/>
      </w:pPr>
    </w:p>
    <w:p w:rsidRDefault="00F339F8" w:rsidP="007A5740" w:rsidR="00F339F8" w:rsidRPr="009219F7">
      <w:pPr>
        <w:pStyle w:val="Tijeloteksta"/>
        <w:ind w:firstLine="708" w:left="5664"/>
      </w:pPr>
    </w:p>
    <w:p w:rsidRDefault="007A5740" w:rsidP="007A5740" w:rsidR="007A5740" w:rsidRPr="009219F7">
      <w:pPr>
        <w:pStyle w:val="Tijeloteksta"/>
      </w:pPr>
    </w:p>
    <w:p w:rsidRDefault="00156A8B" w:rsidP="007A5740" w:rsidR="00156A8B" w:rsidRPr="001A7E21">
      <w:pPr>
        <w:pStyle w:val="Tijeloteksta"/>
        <w:rPr>
          <w:b/>
        </w:rPr>
      </w:pPr>
    </w:p>
    <w:p w:rsidRDefault="00156A8B" w:rsidP="00156A8B" w:rsidR="00156A8B" w:rsidRPr="00AE03AE">
      <w:r w:rsidRPr="00AE03AE">
        <w:t xml:space="preserve">POUKA O PRAVNOM LIJEKU: </w:t>
      </w:r>
    </w:p>
    <w:p w:rsidRDefault="00AE03AE" w:rsidP="00AE03AE" w:rsidR="00AE03AE" w:rsidRPr="000C3CA4">
      <w:pPr>
        <w:jc w:val="both"/>
      </w:pPr>
      <w:r w:rsidRPr="000C3CA4">
        <w:t>Protiv ovog rješenja dopuštena je žalba u roku od 8 dana od primitka istog. Žalba se podnosi u tri primjerka putem ovog suda za Visoki trgovački sud</w:t>
      </w:r>
      <w:r>
        <w:t>.</w:t>
      </w:r>
    </w:p>
    <w:p w:rsidRDefault="00F339F8" w:rsidP="007A5740" w:rsidR="00F339F8" w:rsidRPr="009219F7">
      <w:pPr>
        <w:pStyle w:val="Tijeloteksta"/>
      </w:pPr>
    </w:p>
    <w:p w:rsidRDefault="00D13B38" w:rsidP="007A5740" w:rsidR="00D13B38" w:rsidRPr="009219F7">
      <w:pPr>
        <w:pStyle w:val="Tijeloteksta"/>
      </w:pPr>
    </w:p>
    <w:p w:rsidRDefault="00D13B38" w:rsidP="007A5740" w:rsidR="00D13B38" w:rsidRPr="009219F7">
      <w:pPr>
        <w:pStyle w:val="Tijeloteksta"/>
      </w:pPr>
    </w:p>
    <w:p w:rsidRDefault="007A5740" w:rsidP="007A5740" w:rsidR="007A5740" w:rsidRPr="009219F7">
      <w:pPr>
        <w:pStyle w:val="Tijeloteksta"/>
      </w:pPr>
      <w:r w:rsidRPr="009219F7">
        <w:t xml:space="preserve">Dostaviti : </w:t>
      </w:r>
    </w:p>
    <w:p w:rsidRDefault="007A5740" w:rsidP="007A5740" w:rsidR="00AE03AE" w:rsidRPr="009219F7">
      <w:pPr>
        <w:pStyle w:val="Tijeloteksta"/>
      </w:pPr>
      <w:r w:rsidRPr="009219F7">
        <w:t>-</w:t>
      </w:r>
      <w:r w:rsidR="00AE03AE">
        <w:t xml:space="preserve"> stečajni upravitelj</w:t>
      </w:r>
    </w:p>
    <w:p w:rsidRDefault="007A5740" w:rsidP="007A5740" w:rsidR="007A5740">
      <w:pPr>
        <w:pStyle w:val="Tijeloteksta"/>
      </w:pPr>
      <w:r w:rsidRPr="009219F7">
        <w:t xml:space="preserve">- </w:t>
      </w:r>
      <w:r w:rsidR="001A7E21">
        <w:t>e-oglasna ploča</w:t>
      </w:r>
    </w:p>
    <w:p w:rsidRDefault="00AE03AE" w:rsidP="007A5740" w:rsidR="00AE03AE" w:rsidRPr="009219F7">
      <w:pPr>
        <w:pStyle w:val="Tijeloteksta"/>
      </w:pPr>
      <w:r>
        <w:t>- sudski registar</w:t>
      </w:r>
    </w:p>
    <w:p w:rsidRDefault="007A5740" w:rsidP="007A5740" w:rsidR="007A5740" w:rsidRPr="009219F7">
      <w:pPr>
        <w:pStyle w:val="Tijeloteksta"/>
      </w:pPr>
      <w:r w:rsidRPr="009219F7">
        <w:t xml:space="preserve">- U spis </w:t>
      </w:r>
    </w:p>
    <w:p w:rsidRDefault="007A5740" w:rsidP="007A5740" w:rsidR="007A5740" w:rsidRPr="009219F7">
      <w:pPr>
        <w:pStyle w:val="Tijeloteksta"/>
      </w:pPr>
    </w:p>
    <w:p w:rsidRDefault="00BE6C59" w:rsidR="00BE6C59" w:rsidRPr="009219F7"/>
    <w:sectPr w:rsidSect="0020186C" w:rsidR="00BE6C59" w:rsidRPr="009219F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86C" w:rsidP="0020186C" w:rsidR="0020186C">
      <w:r>
        <w:separator/>
      </w:r>
    </w:p>
  </w:endnote>
  <w:endnote w:id="0" w:type="continuationSeparator">
    <w:p w:rsidRDefault="0020186C" w:rsidP="0020186C" w:rsidR="00201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86C" w:rsidP="0020186C" w:rsidR="0020186C">
      <w:r>
        <w:separator/>
      </w:r>
    </w:p>
  </w:footnote>
  <w:footnote w:id="0" w:type="continuationSeparator">
    <w:p w:rsidRDefault="0020186C" w:rsidP="0020186C" w:rsidR="002018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lang w:eastAsia="hr-HR"/>
      </w:rPr>
      <w:id w:val="1678386642"/>
      <w:docPartObj>
        <w:docPartGallery w:val="Page Numbers (Top of Page)"/>
        <w:docPartUnique/>
      </w:docPartObj>
    </w:sdtPr>
    <w:sdtEndPr/>
    <w:sdtContent>
      <w:p w:rsidRDefault="0020186C" w:rsidP="0020186C" w:rsidR="0020186C" w:rsidRPr="009219F7">
        <w:pPr>
          <w:pStyle w:val="Tijeloteks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7EAB">
          <w:rPr>
            <w:noProof/>
          </w:rPr>
          <w:t>2</w:t>
        </w:r>
        <w:r>
          <w:fldChar w:fldCharType="end"/>
        </w:r>
        <w:r w:rsidRPr="0020186C">
          <w:t xml:space="preserve"> </w:t>
        </w:r>
        <w:r>
          <w:tab/>
        </w:r>
        <w:r>
          <w:tab/>
        </w:r>
        <w:r>
          <w:tab/>
        </w:r>
        <w:r>
          <w:tab/>
        </w:r>
        <w:r w:rsidRPr="009219F7">
          <w:t>Posl. br. 1 St-</w:t>
        </w:r>
        <w:r w:rsidR="0081576C">
          <w:t>11/12-130</w:t>
        </w:r>
      </w:p>
      <w:p w:rsidRDefault="00087EAB" w:rsidR="0020186C">
        <w:pPr>
          <w:pStyle w:val="Zaglavlje"/>
          <w:jc w:val="center"/>
        </w:pPr>
      </w:p>
    </w:sdtContent>
  </w:sdt>
  <w:p w:rsidRDefault="0020186C" w:rsidR="0020186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25539"/>
    <w:multiLevelType w:val="hybridMultilevel"/>
    <w:tmpl w:val="C41A8D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740"/>
    <w:rsid w:val="00071091"/>
    <w:rsid w:val="00087EAB"/>
    <w:rsid w:val="000968FE"/>
    <w:rsid w:val="000D77A7"/>
    <w:rsid w:val="000F0617"/>
    <w:rsid w:val="00135196"/>
    <w:rsid w:val="0014223C"/>
    <w:rsid w:val="00156A8B"/>
    <w:rsid w:val="00181E87"/>
    <w:rsid w:val="001A7E21"/>
    <w:rsid w:val="0020186C"/>
    <w:rsid w:val="00223895"/>
    <w:rsid w:val="00234DC5"/>
    <w:rsid w:val="00261DA2"/>
    <w:rsid w:val="00365D1F"/>
    <w:rsid w:val="003D16F6"/>
    <w:rsid w:val="003F1475"/>
    <w:rsid w:val="004616BF"/>
    <w:rsid w:val="004B42D9"/>
    <w:rsid w:val="004D663C"/>
    <w:rsid w:val="006356E9"/>
    <w:rsid w:val="006466C1"/>
    <w:rsid w:val="006639AA"/>
    <w:rsid w:val="006914EA"/>
    <w:rsid w:val="006B45E8"/>
    <w:rsid w:val="006D5987"/>
    <w:rsid w:val="006F439E"/>
    <w:rsid w:val="00710FFA"/>
    <w:rsid w:val="007A5740"/>
    <w:rsid w:val="008021B9"/>
    <w:rsid w:val="0081576C"/>
    <w:rsid w:val="008E1367"/>
    <w:rsid w:val="008E6DB3"/>
    <w:rsid w:val="009219F7"/>
    <w:rsid w:val="00A94666"/>
    <w:rsid w:val="00AB02AB"/>
    <w:rsid w:val="00AD608D"/>
    <w:rsid w:val="00AE03AE"/>
    <w:rsid w:val="00B2536D"/>
    <w:rsid w:val="00BE6C59"/>
    <w:rsid w:val="00D13B38"/>
    <w:rsid w:val="00E00E4D"/>
    <w:rsid w:val="00E52B77"/>
    <w:rsid w:val="00F33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7E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7E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7E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7E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7E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7E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7E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7E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7E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7E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2012.</izvorni_sadrzaj>
    <derivirana_varijabla naziv="DomainObject.Predmet.DatumOsnivanja_1">18.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siječnja 2015.</izvorni_sadrzaj>
    <derivirana_varijabla naziv="DomainObject.Predmet.DatumRjesavanja_1">22. siječnja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St-11/2012</izvorni_sadrzaj>
    <derivirana_varijabla naziv="DomainObject.Predmet.OznakaBroj_1">St-11/2012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BRISAN 28.08.14.</izvorni_sadrzaj>
    <derivirana_varijabla naziv="DomainObject.Predmet.PrimjedbaSuca_1">BRISAN 28.08.14.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KULT d.o.o. Zadar</izvorni_sadrzaj>
    <derivirana_varijabla naziv="DomainObject.Predmet.ProtustrankaFormated_1">  KULT d.o.o. Zadar</derivirana_varijabla>
  </DomainObject.Predmet.ProtustrankaFormated>
  <DomainObject.Predmet.ProtustrankaFormatedOIB>
    <izvorni_sadrzaj>  KULT d.o.o. Zadar, OIB 60192731931</izvorni_sadrzaj>
    <derivirana_varijabla naziv="DomainObject.Predmet.ProtustrankaFormatedOIB_1">  KULT d.o.o. Zadar, OIB 60192731931</derivirana_varijabla>
  </DomainObject.Predmet.ProtustrankaFormatedOIB>
  <DomainObject.Predmet.ProtustrankaFormatedWithAdress>
    <izvorni_sadrzaj> KULT d.o.o. Zadar, Ive Vojnovića 4, 23000 Zadar</izvorni_sadrzaj>
    <derivirana_varijabla naziv="DomainObject.Predmet.ProtustrankaFormatedWithAdress_1"> KULT d.o.o. Zadar, Ive Vojnovića 4, 23000 Zadar</derivirana_varijabla>
  </DomainObject.Predmet.ProtustrankaFormatedWithAdress>
  <DomainObject.Predmet.ProtustrankaFormatedWithAdressOIB>
    <izvorni_sadrzaj> KULT d.o.o. Zadar, OIB 60192731931, Ive Vojnovića 4, 23000 Zadar</izvorni_sadrzaj>
    <derivirana_varijabla naziv="DomainObject.Predmet.ProtustrankaFormatedWithAdressOIB_1"> KULT d.o.o. Zadar, OIB 60192731931, Ive Vojnovića 4, 23000 Zadar</derivirana_varijabla>
  </DomainObject.Predmet.ProtustrankaFormatedWithAdressOIB>
  <DomainObject.Predmet.ProtustrankaWithAdress>
    <izvorni_sadrzaj>KULT d.o.o. Zadar Ive Vojnovića 4, 23000 Zadar</izvorni_sadrzaj>
    <derivirana_varijabla naziv="DomainObject.Predmet.ProtustrankaWithAdress_1">KULT d.o.o. Zadar Ive Vojnovića 4, 23000 Zadar</derivirana_varijabla>
  </DomainObject.Predmet.ProtustrankaWithAdress>
  <DomainObject.Predmet.ProtustrankaWithAdressOIB>
    <izvorni_sadrzaj>KULT d.o.o. Zadar, OIB 60192731931, Ive Vojnovića 4, 23000 Zadar</izvorni_sadrzaj>
    <derivirana_varijabla naziv="DomainObject.Predmet.ProtustrankaWithAdressOIB_1">KULT d.o.o. Zadar, OIB 60192731931, Ive Vojnovića 4, 23000 Zadar</derivirana_varijabla>
  </DomainObject.Predmet.ProtustrankaWithAdressOIB>
  <DomainObject.Predmet.ProtustrankaNazivFormated>
    <izvorni_sadrzaj>KULT d.o.o. Zadar</izvorni_sadrzaj>
    <derivirana_varijabla naziv="DomainObject.Predmet.ProtustrankaNazivFormated_1">KULT d.o.o. Zadar</derivirana_varijabla>
  </DomainObject.Predmet.ProtustrankaNazivFormated>
  <DomainObject.Predmet.ProtustrankaNazivFormatedOIB>
    <izvorni_sadrzaj>KULT d.o.o. Zadar, OIB 60192731931</izvorni_sadrzaj>
    <derivirana_varijabla naziv="DomainObject.Predmet.ProtustrankaNazivFormatedOIB_1">KULT d.o.o. Zadar, OIB 60192731931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BOŽANA ČUKA Zadar; BRANKA MIŠLOV Zadar; SILVANA MARCIKIĆ, Zadar; Christian kanjer; GRAD ZADAR; INTER-ROSS d.o.o. Rijeka</izvorni_sadrzaj>
    <derivirana_varijabla naziv="DomainObject.Predmet.StrankaFormated_1">  BOŽANA ČUKA Zadar; BRANKA MIŠLOV Zadar; SILVANA MARCIKIĆ, Zadar; Christian kanjer; GRAD ZADAR; INTER-ROSS d.o.o. Rijeka</derivirana_varijabla>
  </DomainObject.Predmet.StrankaFormated>
  <DomainObject.Predmet.StrankaFormatedOIB>
    <izvorni_sadrzaj>  BOŽANA ČUKA Zadar; BRANKA MIŠLOV Zadar; SILVANA MARCIKIĆ, Zadar; Christian kanjer; GRAD ZADAR; INTER-ROSS d.o.o. Rijeka, OIB 74576830425</izvorni_sadrzaj>
    <derivirana_varijabla naziv="DomainObject.Predmet.StrankaFormatedOIB_1">  BOŽANA ČUKA Zadar; BRANKA MIŠLOV Zadar; SILVANA MARCIKIĆ, Zadar; Christian kanjer; GRAD ZADAR; INTER-ROSS d.o.o. Rijeka, OIB 74576830425</derivirana_varijabla>
  </DomainObject.Predmet.StrankaFormatedOIB>
  <DomainObject.Predmet.StrankaFormatedWithAdress>
    <izvorni_sadrzaj> BOŽANA ČUKA Zadar, Franje iz Milana 4, 23000 Zadar; BRANKA MIŠLOV Zadar, Cvijete Zuzorić 2, 23000 Zadar; SILVANA MARCIKIĆ, Zadar, Put Dukića, 23000 Zadar; Christian kanjer; GRAD ZADAR; INTER-ROSS d.o.o. Rijeka</izvorni_sadrzaj>
    <derivirana_varijabla naziv="DomainObject.Predmet.StrankaFormatedWithAdress_1"> BOŽANA ČUKA Zadar, Franje iz Milana 4, 23000 Zadar; BRANKA MIŠLOV Zadar, Cvijete Zuzorić 2, 23000 Zadar; SILVANA MARCIKIĆ, Zadar, Put Dukića, 23000 Zadar; Christian kanjer; GRAD ZADAR; INTER-ROSS d.o.o. Rijeka</derivirana_varijabla>
  </DomainObject.Predmet.StrankaFormatedWithAdress>
  <DomainObject.Predmet.StrankaFormatedWithAdressOIB>
    <izvorni_sadrzaj> BOŽANA ČUKA Zadar, Franje iz Milana 4, 23000 Zadar; BRANKA MIŠLOV Zadar, Cvijete Zuzorić 2, 23000 Zadar; SILVANA MARCIKIĆ, Zadar, Put Dukića, 23000 Zadar; Christian kanjer; GRAD ZADAR; INTER-ROSS d.o.o. Rijeka, OIB 74576830425</izvorni_sadrzaj>
    <derivirana_varijabla naziv="DomainObject.Predmet.StrankaFormatedWithAdressOIB_1"> BOŽANA ČUKA Zadar, Franje iz Milana 4, 23000 Zadar; BRANKA MIŠLOV Zadar, Cvijete Zuzorić 2, 23000 Zadar; SILVANA MARCIKIĆ, Zadar, Put Dukića, 23000 Zadar; Christian kanjer; GRAD ZADAR; INTER-ROSS d.o.o. Rijeka, OIB 74576830425</derivirana_varijabla>
  </DomainObject.Predmet.StrankaFormatedWithAdressOIB>
  <DomainObject.Predmet.StrankaWithAdress>
    <izvorni_sadrzaj>BOŽANA ČUKA Zadar Franje iz Milana 4,23000 Zadar,BRANKA MIŠLOV Zadar Cvijete Zuzorić 2,23000 Zadar,SILVANA MARCIKIĆ, Zadar Put Dukića,23000 Zadar,Christian kanjer ,GRAD ZADAR ,INTER-ROSS d.o.o. Rijeka </izvorni_sadrzaj>
    <derivirana_varijabla naziv="DomainObject.Predmet.StrankaWithAdress_1">BOŽANA ČUKA Zadar Franje iz Milana 4,23000 Zadar,BRANKA MIŠLOV Zadar Cvijete Zuzorić 2,23000 Zadar,SILVANA MARCIKIĆ, Zadar Put Dukića,23000 Zadar,Christian kanjer ,GRAD ZADAR ,INTER-ROSS d.o.o. Rijeka </derivirana_varijabla>
  </DomainObject.Predmet.StrankaWithAdress>
  <DomainObject.Predmet.StrankaWithAdressOIB>
    <izvorni_sadrzaj>BOŽANA ČUKA Zadar, Franje iz Milana 4,23000 Zadar,BRANKA MIŠLOV Zadar, Cvijete Zuzorić 2,23000 Zadar,SILVANA MARCIKIĆ, Zadar, Put Dukića,23000 Zadar,Christian kanjer,GRAD ZADAR,INTER-ROSS d.o.o. Rijeka, OIB 74576830425</izvorni_sadrzaj>
    <derivirana_varijabla naziv="DomainObject.Predmet.StrankaWithAdressOIB_1">BOŽANA ČUKA Zadar, Franje iz Milana 4,23000 Zadar,BRANKA MIŠLOV Zadar, Cvijete Zuzorić 2,23000 Zadar,SILVANA MARCIKIĆ, Zadar, Put Dukića,23000 Zadar,Christian kanjer,GRAD ZADAR,INTER-ROSS d.o.o. Rijeka, OIB 74576830425</derivirana_varijabla>
  </DomainObject.Predmet.StrankaWithAdressOIB>
  <DomainObject.Predmet.StrankaNazivFormated>
    <izvorni_sadrzaj>BOŽANA ČUKA Zadar,BRANKA MIŠLOV Zadar,SILVANA MARCIKIĆ, Zadar,Christian kanjer,GRAD ZADAR,INTER-ROSS d.o.o. Rijeka</izvorni_sadrzaj>
    <derivirana_varijabla naziv="DomainObject.Predmet.StrankaNazivFormated_1">BOŽANA ČUKA Zadar,BRANKA MIŠLOV Zadar,SILVANA MARCIKIĆ, Zadar,Christian kanjer,GRAD ZADAR,INTER-ROSS d.o.o. Rijeka</derivirana_varijabla>
  </DomainObject.Predmet.StrankaNazivFormated>
  <DomainObject.Predmet.StrankaNazivFormatedOIB>
    <izvorni_sadrzaj>BOŽANA ČUKA Zadar,BRANKA MIŠLOV Zadar,SILVANA MARCIKIĆ, Zadar,Christian kanjer,GRAD ZADAR,INTER-ROSS d.o.o. Rijeka, OIB 74576830425</izvorni_sadrzaj>
    <derivirana_varijabla naziv="DomainObject.Predmet.StrankaNazivFormatedOIB_1">BOŽANA ČUKA Zadar,BRANKA MIŠLOV Zadar,SILVANA MARCIKIĆ, Zadar,Christian kanjer,GRAD ZADAR,INTER-ROSS d.o.o. Rijeka, OIB 74576830425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43610.40</izvorni_sadrzaj>
    <derivirana_varijabla naziv="DomainObject.Predmet.TrenutnaVrijednost_1">43610.40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BOŽANA ČUKA Zadar</item>
      <item>BRANKA MIŠLOV Zadar</item>
      <item>SILVANA MARCIKIĆ, Zadar</item>
      <item>Christian kanjer</item>
      <item>GRAD ZADAR</item>
      <item>INTER-ROSS d.o.o. Rijeka</item>
    </izvorni_sadrzaj>
    <derivirana_varijabla naziv="DomainObject.Predmet.StrankaListFormated_1">
      <item>BOŽANA ČUKA Zadar</item>
      <item>BRANKA MIŠLOV Zadar</item>
      <item>SILVANA MARCIKIĆ, Zadar</item>
      <item>Christian kanjer</item>
      <item>GRAD ZADAR</item>
      <item>INTER-ROSS d.o.o. Rijeka</item>
    </derivirana_varijabla>
  </DomainObject.Predmet.StrankaListFormated>
  <DomainObject.Predmet.StrankaListFormatedOIB>
    <izvorni_sadrzaj>
      <item>BOŽANA ČUKA Zadar</item>
      <item>BRANKA MIŠLOV Zadar</item>
      <item>SILVANA MARCIKIĆ, Zadar</item>
      <item>Christian kanjer</item>
      <item>GRAD ZADAR</item>
      <item>INTER-ROSS d.o.o. Rijeka, OIB 74576830425</item>
    </izvorni_sadrzaj>
    <derivirana_varijabla naziv="DomainObject.Predmet.StrankaListFormatedOIB_1">
      <item>BOŽANA ČUKA Zadar</item>
      <item>BRANKA MIŠLOV Zadar</item>
      <item>SILVANA MARCIKIĆ, Zadar</item>
      <item>Christian kanjer</item>
      <item>GRAD ZADAR</item>
      <item>INTER-ROSS d.o.o. Rijeka, OIB 74576830425</item>
    </derivirana_varijabla>
  </DomainObject.Predmet.StrankaListFormatedOIB>
  <DomainObject.Predmet.StrankaListFormatedWithAdress>
    <izvorni_sadrzaj>
      <item>BOŽANA ČUKA Zadar, Franje iz Milana 4, 23000 Zadar</item>
      <item>BRANKA MIŠLOV Zadar, Cvijete Zuzorić 2, 23000 Zadar</item>
      <item>SILVANA MARCIKIĆ, Zadar, Put Dukića, 23000 Zadar</item>
      <item>Christian kanjer</item>
      <item>GRAD ZADAR</item>
      <item>INTER-ROSS d.o.o. Rijeka</item>
    </izvorni_sadrzaj>
    <derivirana_varijabla naziv="DomainObject.Predmet.StrankaListFormatedWithAdress_1">
      <item>BOŽANA ČUKA Zadar, Franje iz Milana 4, 23000 Zadar</item>
      <item>BRANKA MIŠLOV Zadar, Cvijete Zuzorić 2, 23000 Zadar</item>
      <item>SILVANA MARCIKIĆ, Zadar, Put Dukića, 23000 Zadar</item>
      <item>Christian kanjer</item>
      <item>GRAD ZADAR</item>
      <item>INTER-ROSS d.o.o. Rijeka</item>
    </derivirana_varijabla>
  </DomainObject.Predmet.StrankaListFormatedWithAdress>
  <DomainObject.Predmet.StrankaListFormatedWithAdressOIB>
    <izvorni_sadrzaj>
      <item>BOŽANA ČUKA Zadar, Franje iz Milana 4, 23000 Zadar</item>
      <item>BRANKA MIŠLOV Zadar, Cvijete Zuzorić 2, 23000 Zadar</item>
      <item>SILVANA MARCIKIĆ, Zadar, Put Dukića, 23000 Zadar</item>
      <item>Christian kanjer</item>
      <item>GRAD ZADAR</item>
      <item>INTER-ROSS d.o.o. Rijeka, OIB 74576830425</item>
    </izvorni_sadrzaj>
    <derivirana_varijabla naziv="DomainObject.Predmet.StrankaListFormatedWithAdressOIB_1">
      <item>BOŽANA ČUKA Zadar, Franje iz Milana 4, 23000 Zadar</item>
      <item>BRANKA MIŠLOV Zadar, Cvijete Zuzorić 2, 23000 Zadar</item>
      <item>SILVANA MARCIKIĆ, Zadar, Put Dukića, 23000 Zadar</item>
      <item>Christian kanjer</item>
      <item>GRAD ZADAR</item>
      <item>INTER-ROSS d.o.o. Rijeka, OIB 74576830425</item>
    </derivirana_varijabla>
  </DomainObject.Predmet.StrankaListFormatedWithAdressOIB>
  <DomainObject.Predmet.StrankaListNazivFormated>
    <izvorni_sadrzaj>
      <item>BOŽANA ČUKA Zadar</item>
      <item>BRANKA MIŠLOV Zadar</item>
      <item>SILVANA MARCIKIĆ, Zadar</item>
      <item>Christian kanjer</item>
      <item>GRAD ZADAR</item>
      <item>INTER-ROSS d.o.o. Rijeka</item>
    </izvorni_sadrzaj>
    <derivirana_varijabla naziv="DomainObject.Predmet.StrankaListNazivFormated_1">
      <item>BOŽANA ČUKA Zadar</item>
      <item>BRANKA MIŠLOV Zadar</item>
      <item>SILVANA MARCIKIĆ, Zadar</item>
      <item>Christian kanjer</item>
      <item>GRAD ZADAR</item>
      <item>INTER-ROSS d.o.o. Rijeka</item>
    </derivirana_varijabla>
  </DomainObject.Predmet.StrankaListNazivFormated>
  <DomainObject.Predmet.StrankaListNazivFormatedOIB>
    <izvorni_sadrzaj>
      <item>BOŽANA ČUKA Zadar</item>
      <item>BRANKA MIŠLOV Zadar</item>
      <item>SILVANA MARCIKIĆ, Zadar</item>
      <item>Christian kanjer</item>
      <item>GRAD ZADAR</item>
      <item>INTER-ROSS d.o.o. Rijeka, OIB 74576830425</item>
    </izvorni_sadrzaj>
    <derivirana_varijabla naziv="DomainObject.Predmet.StrankaListNazivFormatedOIB_1">
      <item>BOŽANA ČUKA Zadar</item>
      <item>BRANKA MIŠLOV Zadar</item>
      <item>SILVANA MARCIKIĆ, Zadar</item>
      <item>Christian kanjer</item>
      <item>GRAD ZADAR</item>
      <item>INTER-ROSS d.o.o. Rijeka, OIB 74576830425</item>
    </derivirana_varijabla>
  </DomainObject.Predmet.StrankaListNazivFormatedOIB>
  <DomainObject.Predmet.ProtuStrankaListFormated>
    <izvorni_sadrzaj>
      <item>KULT d.o.o. Zadar</item>
    </izvorni_sadrzaj>
    <derivirana_varijabla naziv="DomainObject.Predmet.ProtuStrankaListFormated_1">
      <item>KULT d.o.o. Zadar</item>
    </derivirana_varijabla>
  </DomainObject.Predmet.ProtuStrankaListFormated>
  <DomainObject.Predmet.ProtuStrankaListFormatedOIB>
    <izvorni_sadrzaj>
      <item>KULT d.o.o. Zadar, OIB 60192731931</item>
    </izvorni_sadrzaj>
    <derivirana_varijabla naziv="DomainObject.Predmet.ProtuStrankaListFormatedOIB_1">
      <item>KULT d.o.o. Zadar, OIB 60192731931</item>
    </derivirana_varijabla>
  </DomainObject.Predmet.ProtuStrankaListFormatedOIB>
  <DomainObject.Predmet.ProtuStrankaListFormatedWithAdress>
    <izvorni_sadrzaj>
      <item>KULT d.o.o. Zadar, Ive Vojnovića 4, 23000 Zadar</item>
    </izvorni_sadrzaj>
    <derivirana_varijabla naziv="DomainObject.Predmet.ProtuStrankaListFormatedWithAdress_1">
      <item>KULT d.o.o. Zadar, Ive Vojnovića 4, 23000 Zadar</item>
    </derivirana_varijabla>
  </DomainObject.Predmet.ProtuStrankaListFormatedWithAdress>
  <DomainObject.Predmet.ProtuStrankaListFormatedWithAdressOIB>
    <izvorni_sadrzaj>
      <item>KULT d.o.o. Zadar, OIB 60192731931, Ive Vojnovića 4, 23000 Zadar</item>
    </izvorni_sadrzaj>
    <derivirana_varijabla naziv="DomainObject.Predmet.ProtuStrankaListFormatedWithAdressOIB_1">
      <item>KULT d.o.o. Zadar, OIB 60192731931, Ive Vojnovića 4, 23000 Zadar</item>
    </derivirana_varijabla>
  </DomainObject.Predmet.ProtuStrankaListFormatedWithAdressOIB>
  <DomainObject.Predmet.ProtuStrankaListNazivFormated>
    <izvorni_sadrzaj>
      <item>KULT d.o.o. Zadar</item>
    </izvorni_sadrzaj>
    <derivirana_varijabla naziv="DomainObject.Predmet.ProtuStrankaListNazivFormated_1">
      <item>KULT d.o.o. Zadar</item>
    </derivirana_varijabla>
  </DomainObject.Predmet.ProtuStrankaListNazivFormated>
  <DomainObject.Predmet.ProtuStrankaListNazivFormatedOIB>
    <izvorni_sadrzaj>
      <item>KULT d.o.o. Zadar, OIB 60192731931</item>
    </izvorni_sadrzaj>
    <derivirana_varijabla naziv="DomainObject.Predmet.ProtuStrankaListNazivFormatedOIB_1">
      <item>KULT d.o.o. Zadar, OIB 60192731931</item>
    </derivirana_varijabla>
  </DomainObject.Predmet.ProtuStrankaListNazivFormatedOIB>
  <DomainObject.Predmet.OstaliListFormated>
    <izvorni_sadrzaj>
      <item>OD BAČIĆ I PARTNERI</item>
      <item>Željko Vrkić</item>
    </izvorni_sadrzaj>
    <derivirana_varijabla naziv="DomainObject.Predmet.OstaliListFormated_1">
      <item>OD BAČIĆ I PARTNERI</item>
      <item>Željko Vrkić</item>
    </derivirana_varijabla>
  </DomainObject.Predmet.OstaliListFormated>
  <DomainObject.Predmet.OstaliListFormatedOIB>
    <izvorni_sadrzaj>
      <item>OD BAČIĆ I PARTNERI, OIB 71627426522</item>
      <item>Željko Vrkić, OIB 11055072755</item>
    </izvorni_sadrzaj>
    <derivirana_varijabla naziv="DomainObject.Predmet.OstaliListFormatedOIB_1">
      <item>OD BAČIĆ I PARTNERI, OIB 71627426522</item>
      <item>Željko Vrkić, OIB 11055072755</item>
    </derivirana_varijabla>
  </DomainObject.Predmet.OstaliListFormatedOIB>
  <DomainObject.Predmet.OstaliListFormatedWithAdress>
    <izvorni_sadrzaj>
      <item>OD BAČIĆ I PARTNERI, Zadar</item>
      <item>Željko Vrkić, Jurja Šižgorića7, 23000 Zadar</item>
    </izvorni_sadrzaj>
    <derivirana_varijabla naziv="DomainObject.Predmet.OstaliListFormatedWithAdress_1">
      <item>OD BAČIĆ I PARTNERI, Zadar</item>
      <item>Željko Vrkić, Jurja Šižgorića7, 23000 Zadar</item>
    </derivirana_varijabla>
  </DomainObject.Predmet.OstaliListFormatedWithAdress>
  <DomainObject.Predmet.OstaliListFormatedWithAdressOIB>
    <izvorni_sadrzaj>
      <item>OD BAČIĆ I PARTNERI, OIB 71627426522, Zadar</item>
      <item>Željko Vrkić, OIB 11055072755, Jurja Šižgorića7, 23000 Zadar</item>
    </izvorni_sadrzaj>
    <derivirana_varijabla naziv="DomainObject.Predmet.OstaliListFormatedWithAdressOIB_1">
      <item>OD BAČIĆ I PARTNERI, OIB 71627426522, Zadar</item>
      <item>Željko Vrkić, OIB 11055072755, Jurja Šižgorića7, 23000 Zadar</item>
    </derivirana_varijabla>
  </DomainObject.Predmet.OstaliListFormatedWithAdressOIB>
  <DomainObject.Predmet.OstaliListNazivFormated>
    <izvorni_sadrzaj>
      <item>OD BAČIĆ I PARTNERI</item>
      <item>Željko Vrkić</item>
    </izvorni_sadrzaj>
    <derivirana_varijabla naziv="DomainObject.Predmet.OstaliListNazivFormated_1">
      <item>OD BAČIĆ I PARTNERI</item>
      <item>Željko Vrkić</item>
    </derivirana_varijabla>
  </DomainObject.Predmet.OstaliListNazivFormated>
  <DomainObject.Predmet.OstaliListNazivFormatedOIB>
    <izvorni_sadrzaj>
      <item>OD BAČIĆ I PARTNERI, OIB 71627426522</item>
      <item>Željko Vrkić, OIB 11055072755</item>
    </izvorni_sadrzaj>
    <derivirana_varijabla naziv="DomainObject.Predmet.OstaliListNazivFormatedOIB_1">
      <item>OD BAČIĆ I PARTNERI, OIB 71627426522</item>
      <item>Željko Vrkić, OIB 11055072755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SILVANA MARCIKIĆ, Zadar i dr.</izvorni_sadrzaj>
    <derivirana_varijabla naziv="DomainObject.Predmet.StrankaIDrugi_1">SILVANA MARCIKIĆ, Zadar i dr.</derivirana_varijabla>
  </DomainObject.Predmet.StrankaIDrugi>
  <DomainObject.Predmet.ProtustrankaIDrugi>
    <izvorni_sadrzaj>KULT d.o.o. Zadar</izvorni_sadrzaj>
    <derivirana_varijabla naziv="DomainObject.Predmet.ProtustrankaIDrugi_1">KULT d.o.o. Zadar</derivirana_varijabla>
  </DomainObject.Predmet.ProtustrankaIDrugi>
  <DomainObject.Predmet.StrankaIDrugiAdressOIB>
    <izvorni_sadrzaj>SILVANA MARCIKIĆ, Zadar, Put Dukića, 23000 Zadar i dr.</izvorni_sadrzaj>
    <derivirana_varijabla naziv="DomainObject.Predmet.StrankaIDrugiAdressOIB_1">SILVANA MARCIKIĆ, Zadar, Put Dukića, 23000 Zadar i dr.</derivirana_varijabla>
  </DomainObject.Predmet.StrankaIDrugiAdressOIB>
  <DomainObject.Predmet.ProtustrankaIDrugiAdressOIB>
    <izvorni_sadrzaj>KULT d.o.o. Zadar, OIB 60192731931, Ive Vojnovića 4, 23000 Zadar</izvorni_sadrzaj>
    <derivirana_varijabla naziv="DomainObject.Predmet.ProtustrankaIDrugiAdressOIB_1">KULT d.o.o. Zadar, OIB 60192731931, Ive Vojnovića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lipnja 2014.</izvorni_sadrzaj>
    <derivirana_varijabla naziv="DomainObject.Predmet.OdlukaRjesenje.DatumDonosenjaOdluke_1">24. lipnja 2014.</derivirana_varijabla>
  </DomainObject.Predmet.OdlukaRjesenje.DatumDonosenjaOdluke>
  <DomainObject.Predmet.OdlukaRjesenje.DatumPravomocnosti>
    <izvorni_sadrzaj>10. srpnja 2014.</izvorni_sadrzaj>
    <derivirana_varijabla naziv="DomainObject.Predmet.OdlukaRjesenje.DatumPravomocnosti_1">10. srpnja 2014.</derivirana_varijabla>
  </DomainObject.Predmet.OdlukaRjesenje.DatumPravomocnosti>
  <DomainObject.Predmet.OdlukaRjesenje.Oznaka>
    <izvorni_sadrzaj>St-11/2012-86</izvorni_sadrzaj>
    <derivirana_varijabla naziv="DomainObject.Predmet.OdlukaRjesenje.Oznaka_1">St-11/2012-86</derivirana_varijabla>
  </DomainObject.Predmet.OdlukaRjesenje.Oznaka>
  <DomainObject.Predmet.SudioniciListNaziv>
    <izvorni_sadrzaj>
      <item>KULT d.o.o. Zadar</item>
      <item>OD BAČIĆ I PARTNERI</item>
      <item>BOŽANA ČUKA Zadar</item>
      <item>BRANKA MIŠLOV Zadar</item>
      <item>SILVANA MARCIKIĆ, Zadar</item>
      <item>Željko Vrkić</item>
      <item>Christian kanjer</item>
      <item>GRAD ZADAR</item>
      <item>INTER-ROSS d.o.o. Rijeka</item>
    </izvorni_sadrzaj>
    <derivirana_varijabla naziv="DomainObject.Predmet.SudioniciListNaziv_1">
      <item>KULT d.o.o. Zadar</item>
      <item>OD BAČIĆ I PARTNERI</item>
      <item>BOŽANA ČUKA Zadar</item>
      <item>BRANKA MIŠLOV Zadar</item>
      <item>SILVANA MARCIKIĆ, Zadar</item>
      <item>Željko Vrkić</item>
      <item>Christian kanjer</item>
      <item>GRAD ZADAR</item>
      <item>INTER-ROSS d.o.o. Rijeka</item>
    </derivirana_varijabla>
  </DomainObject.Predmet.SudioniciListNaziv>
  <DomainObject.Predmet.SudioniciListAdressOIB>
    <izvorni_sadrzaj>
      <item>KULT d.o.o. Zadar, OIB 60192731931, Ive Vojnovića 4,23000 Zadar</item>
      <item>OD BAČIĆ I PARTNERI, OIB 71627426522, Zadar</item>
      <item>BOŽANA ČUKA Zadar, Franje iz Milana 4,23000 Zadar</item>
      <item>BRANKA MIŠLOV Zadar, Cvijete Zuzorić 2,23000 Zadar</item>
      <item>SILVANA MARCIKIĆ, Zadar, Put Dukića,23000 Zadar</item>
      <item>Željko Vrkić, OIB 11055072755, Jurja Šižgorića7,23000 Zadar</item>
      <item>Christian kanjer</item>
      <item>GRAD ZADAR</item>
      <item>INTER-ROSS d.o.o. Rijeka, OIB 74576830425</item>
    </izvorni_sadrzaj>
    <derivirana_varijabla naziv="DomainObject.Predmet.SudioniciListAdressOIB_1">
      <item>KULT d.o.o. Zadar, OIB 60192731931, Ive Vojnovića 4,23000 Zadar</item>
      <item>OD BAČIĆ I PARTNERI, OIB 71627426522, Zadar</item>
      <item>BOŽANA ČUKA Zadar, Franje iz Milana 4,23000 Zadar</item>
      <item>BRANKA MIŠLOV Zadar, Cvijete Zuzorić 2,23000 Zadar</item>
      <item>SILVANA MARCIKIĆ, Zadar, Put Dukića,23000 Zadar</item>
      <item>Željko Vrkić, OIB 11055072755, Jurja Šižgorića7,23000 Zadar</item>
      <item>Christian kanjer</item>
      <item>GRAD ZADAR</item>
      <item>INTER-ROSS d.o.o. Rijeka, OIB 74576830425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60192731931</item>
      <item>, OIB 71627426522</item>
      <item>, OIB null</item>
      <item>, OIB null</item>
      <item>, OIB null</item>
      <item>, OIB 11055072755</item>
      <item>, OIB null</item>
      <item>, OIB null</item>
      <item>, OIB 74576830425</item>
    </izvorni_sadrzaj>
    <derivirana_varijabla naziv="DomainObject.Predmet.SudioniciListNazivOIB_1">
      <item>, OIB 60192731931</item>
      <item>, OIB 71627426522</item>
      <item>, OIB null</item>
      <item>, OIB null</item>
      <item>, OIB null</item>
      <item>, OIB 11055072755</item>
      <item>, OIB null</item>
      <item>, OIB null</item>
      <item>, OIB 74576830425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296</properties:Words>
  <properties:Characters>1341</properties:Characters>
  <properties:Lines>57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2015-12-02T08:05:00Z</dcterms:created>
  <dc:creator>Ardena Bajlo</dc:creator>
  <cp:lastModifiedBy>wsadmin</cp:lastModifiedBy>
  <cp:lastPrinted>2010-02-05T10:42:00Z</cp:lastPrinted>
  <dcterms:modified xmlns:xsi="http://www.w3.org/2001/XMLSchema-instance" xsi:type="dcterms:W3CDTF">2015-12-04T06:50:00Z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