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ec4b" w14:paraId="2f2ec4b" w:rsidRDefault="005D4649" w:rsidP="00B96505" w:rsidR="005D4649" w:rsidRPr="009812BD">
      <w:pPr>
        <w15:collapsed w:val="false"/>
      </w:pPr>
      <w:bookmarkStart w:name="_GoBack" w:id="0"/>
      <w:bookmarkEnd w:id="0"/>
      <w:r w:rsidRPr="009812BD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9812BD">
      <w:r w:rsidRPr="009812BD">
        <w:t>REPUBLIKA HRVATSKA</w:t>
      </w:r>
    </w:p>
    <w:p w:rsidRDefault="00B96505" w:rsidP="00B96505" w:rsidR="00B96505" w:rsidRPr="009812BD">
      <w:r w:rsidRPr="009812BD">
        <w:t>TRGOVAČKI SUD U ZAGREBU</w:t>
      </w:r>
    </w:p>
    <w:p w:rsidRDefault="00B96505" w:rsidP="00B96505" w:rsidR="00B96505" w:rsidRPr="009812BD">
      <w:r w:rsidRPr="009812BD">
        <w:t>Zagreb, Amruševa 2/II</w:t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="009F5CA8" w:rsidRPr="009812BD">
        <w:tab/>
      </w:r>
      <w:r w:rsidRPr="009812BD">
        <w:t>7 St-</w:t>
      </w:r>
      <w:r w:rsidR="009F5CA8" w:rsidRPr="009812BD">
        <w:t>628/15-42</w:t>
      </w:r>
    </w:p>
    <w:p w:rsidRDefault="00B96505" w:rsidP="00B96505" w:rsidR="00B96505" w:rsidRPr="009812BD">
      <w:r w:rsidRPr="009812BD">
        <w:t xml:space="preserve"> </w:t>
      </w:r>
    </w:p>
    <w:p w:rsidRDefault="00B760F7" w:rsidP="00B96505" w:rsidR="00B760F7" w:rsidRPr="009812BD">
      <w:pPr>
        <w:jc w:val="center"/>
      </w:pPr>
      <w:r w:rsidRPr="009812BD">
        <w:t>R E P U B L I K A  H R V A T S K A</w:t>
      </w:r>
    </w:p>
    <w:p w:rsidRDefault="00B96505" w:rsidP="00B96505" w:rsidR="00B96505" w:rsidRPr="009812BD">
      <w:pPr>
        <w:jc w:val="center"/>
      </w:pPr>
      <w:r w:rsidRPr="009812BD">
        <w:t>Z A K L J U Č A K  O  P R E D A J I</w:t>
      </w:r>
    </w:p>
    <w:p w:rsidRDefault="00B96505" w:rsidP="00B96505" w:rsidR="00B96505" w:rsidRPr="009812BD">
      <w:pPr>
        <w:jc w:val="center"/>
      </w:pPr>
    </w:p>
    <w:p w:rsidRDefault="00B96505" w:rsidP="00BF3B0B" w:rsidR="009F5CA8" w:rsidRPr="009812BD">
      <w:pPr>
        <w:jc w:val="both"/>
      </w:pPr>
      <w:r w:rsidRPr="009812BD">
        <w:tab/>
      </w:r>
      <w:r w:rsidR="009F5CA8" w:rsidRPr="009812BD">
        <w:t>TRGOVAČKI SUD U ZAGREBU po sucu pojedincu Vesni Malenica kao stečajnom sucu u stečajnom postupku nad dužnikom APUS ZAŠTITA d. o. o. u stečaju, Zagreb, Oranice 125, OIB 04849873470</w:t>
      </w:r>
      <w:r w:rsidR="00574CA8" w:rsidRPr="009812BD">
        <w:t>, 4. svibnja 2017.</w:t>
      </w:r>
    </w:p>
    <w:p w:rsidRDefault="00BF3B0B" w:rsidP="00BF3B0B" w:rsidR="00BF3B0B" w:rsidRPr="009812BD">
      <w:pPr>
        <w:jc w:val="both"/>
      </w:pPr>
      <w:r w:rsidRPr="009812BD">
        <w:tab/>
      </w:r>
    </w:p>
    <w:p w:rsidRDefault="00BF3B0B" w:rsidP="00BF3B0B" w:rsidR="00BF3B0B" w:rsidRPr="009812BD">
      <w:pPr>
        <w:jc w:val="center"/>
      </w:pPr>
      <w:r w:rsidRPr="009812BD">
        <w:t>z a k l j u č i o  j e</w:t>
      </w:r>
    </w:p>
    <w:p w:rsidRDefault="00FC69D2" w:rsidP="00BF3B0B" w:rsidR="00FC69D2" w:rsidRPr="009812BD">
      <w:pPr>
        <w:jc w:val="center"/>
      </w:pPr>
    </w:p>
    <w:p w:rsidRDefault="00FC69D2" w:rsidP="00574CA8" w:rsidR="00574CA8" w:rsidRPr="009812BD">
      <w:pPr>
        <w:ind w:right="58"/>
        <w:jc w:val="both"/>
      </w:pPr>
      <w:r w:rsidRPr="009812BD">
        <w:tab/>
      </w:r>
      <w:r w:rsidR="00B96505" w:rsidRPr="009812BD">
        <w:t>1.</w:t>
      </w:r>
      <w:r w:rsidR="00522C84" w:rsidRPr="009812BD">
        <w:t xml:space="preserve"> </w:t>
      </w:r>
      <w:r w:rsidR="00B96505" w:rsidRPr="009812BD">
        <w:t xml:space="preserve">Kupcu </w:t>
      </w:r>
      <w:r w:rsidR="00574CA8" w:rsidRPr="009812BD">
        <w:t>Zoran Peša, Zagreb, Livadarski put 1, OIB 48869456918</w:t>
      </w:r>
      <w:r w:rsidR="00F81236" w:rsidRPr="009812BD">
        <w:t>,</w:t>
      </w:r>
      <w:r w:rsidRPr="009812BD">
        <w:t xml:space="preserve"> </w:t>
      </w:r>
      <w:r w:rsidR="00574CA8" w:rsidRPr="009812BD">
        <w:t>predaju</w:t>
      </w:r>
      <w:r w:rsidR="00B760F7" w:rsidRPr="009812BD">
        <w:t xml:space="preserve"> se </w:t>
      </w:r>
      <w:r w:rsidR="00574CA8" w:rsidRPr="009812BD">
        <w:t>nekretnine upisane u zemljišne knjige Općinskog građanskog suda u Zagrebu, zemljišnoknjižni odjel Zagreb:</w:t>
      </w:r>
    </w:p>
    <w:p w:rsidRDefault="00574CA8" w:rsidP="00574CA8" w:rsidR="00574CA8" w:rsidRPr="009812BD">
      <w:pPr>
        <w:ind w:right="58"/>
        <w:jc w:val="both"/>
      </w:pPr>
      <w:r w:rsidRPr="009812BD">
        <w:tab/>
        <w:t>1.1. zk. ul. br. 6901, poduložak 22, (22 etaža 22/10000) parkirno garažno mjesto oznake G2. PM. 22., označeno trokutnom mrežom ljubičaste boje, na razini -2, površine 14,94m</w:t>
      </w:r>
      <w:r w:rsidRPr="009812BD">
        <w:rPr>
          <w:vertAlign w:val="superscript"/>
        </w:rPr>
        <w:t>2</w:t>
      </w:r>
      <w:r w:rsidRPr="009812BD">
        <w:t>,</w:t>
      </w:r>
    </w:p>
    <w:p w:rsidRDefault="00574CA8" w:rsidP="00A644E3" w:rsidR="00574CA8" w:rsidRPr="009812BD">
      <w:pPr>
        <w:ind w:right="-52"/>
        <w:jc w:val="both"/>
      </w:pPr>
      <w:r w:rsidRPr="009812BD">
        <w:tab/>
        <w:t>1.2. zk. ul. br. 6901, poduložak 146, (146 etaža 59/10000)  stan oznake 2.14., na drugom katu koji se sastoji od hodnika, dnevnog boravka i blagovaonice, kuhinje, sobe i kupaonice, površine 38,21m</w:t>
      </w:r>
      <w:r w:rsidRPr="009812BD">
        <w:rPr>
          <w:vertAlign w:val="superscript"/>
        </w:rPr>
        <w:t>2</w:t>
      </w:r>
      <w:r w:rsidRPr="009812BD">
        <w:t>, te predmetnom stanu pripadajućeg spremišta oznake br. 10, na razini -2, površine 2,04m</w:t>
      </w:r>
      <w:r w:rsidRPr="009812BD">
        <w:rPr>
          <w:vertAlign w:val="superscript"/>
        </w:rPr>
        <w:t>2</w:t>
      </w:r>
      <w:r w:rsidRPr="009812BD">
        <w:t>, sve označeno trokutastim uzorkom sive boje, sveukupne površine 40,25m</w:t>
      </w:r>
      <w:r w:rsidRPr="009812BD">
        <w:rPr>
          <w:vertAlign w:val="superscript"/>
        </w:rPr>
        <w:t>2</w:t>
      </w:r>
      <w:r w:rsidR="00A644E3" w:rsidRPr="009812BD">
        <w:rPr>
          <w:vertAlign w:val="superscript"/>
        </w:rPr>
        <w:t>.</w:t>
      </w:r>
    </w:p>
    <w:p w:rsidRDefault="00BF3B0B" w:rsidP="00640913" w:rsidR="005D4649" w:rsidRPr="009812BD">
      <w:pPr>
        <w:ind w:right="48"/>
        <w:jc w:val="both"/>
      </w:pPr>
      <w:r w:rsidRPr="009812BD">
        <w:tab/>
      </w:r>
      <w:r w:rsidR="00B96505" w:rsidRPr="009812BD">
        <w:t>2</w:t>
      </w:r>
      <w:r w:rsidR="007911C5" w:rsidRPr="009812BD">
        <w:t xml:space="preserve">. Rješenje o dosudi postalo je pravomoćno </w:t>
      </w:r>
      <w:r w:rsidR="00A644E3" w:rsidRPr="009812BD">
        <w:t>7. travnja 2017.</w:t>
      </w:r>
      <w:r w:rsidR="00B760F7" w:rsidRPr="009812BD">
        <w:t>.</w:t>
      </w:r>
      <w:r w:rsidR="00B96505" w:rsidRPr="009812BD">
        <w:t xml:space="preserve"> </w:t>
      </w:r>
      <w:r w:rsidR="007911C5" w:rsidRPr="009812BD">
        <w:t xml:space="preserve">te </w:t>
      </w:r>
      <w:r w:rsidR="00B96505" w:rsidRPr="009812BD">
        <w:t>je kupac</w:t>
      </w:r>
      <w:r w:rsidR="007911C5" w:rsidRPr="009812BD">
        <w:t xml:space="preserve"> u </w:t>
      </w:r>
      <w:r w:rsidR="00B96505" w:rsidRPr="009812BD">
        <w:t>cijelosti platio</w:t>
      </w:r>
      <w:r w:rsidR="007911C5" w:rsidRPr="009812BD">
        <w:t xml:space="preserve"> </w:t>
      </w:r>
      <w:r w:rsidR="00AD4421" w:rsidRPr="009812BD">
        <w:t>iz</w:t>
      </w:r>
      <w:r w:rsidR="00B760F7" w:rsidRPr="009812BD">
        <w:t xml:space="preserve">nos određen u rješenju o dosudi tj. kupoprodajnu cijenu u iznosu od </w:t>
      </w:r>
      <w:r w:rsidR="001929F9" w:rsidRPr="009812BD">
        <w:t>579.000,00</w:t>
      </w:r>
      <w:r w:rsidR="00640913" w:rsidRPr="009812BD">
        <w:t xml:space="preserve"> </w:t>
      </w:r>
      <w:r w:rsidR="00B760F7" w:rsidRPr="009812BD">
        <w:t>kn.</w:t>
      </w:r>
      <w:r w:rsidR="005D4649" w:rsidRPr="009812BD">
        <w:t xml:space="preserve"> </w:t>
      </w:r>
    </w:p>
    <w:p w:rsidRDefault="005D4649" w:rsidP="001929F9" w:rsidR="001929F9" w:rsidRPr="009812BD">
      <w:pPr>
        <w:ind w:right="-1"/>
        <w:jc w:val="both"/>
      </w:pPr>
      <w:r w:rsidRPr="009812BD">
        <w:tab/>
        <w:t xml:space="preserve">3. Nalaže se </w:t>
      </w:r>
      <w:r w:rsidR="001929F9" w:rsidRPr="009812BD">
        <w:t>Općinskom građanskom sudu u Zagrebu, zemljišnoknjižni odjel Zagreb,</w:t>
      </w:r>
      <w:r w:rsidR="00EA0F40" w:rsidRPr="009812BD">
        <w:t xml:space="preserve"> upis prava vlasništva u korist kupca Zoran Peša, Zagreb, Livadarski put 1, OIB 48869456918,</w:t>
      </w:r>
      <w:r w:rsidR="001929F9" w:rsidRPr="009812BD">
        <w:t xml:space="preserve"> brisanje prava i tereta na nekretninama koji prestaju njihovom prodajom i to upisanih u zemljišnu knjigu pod brojem Z-36321/13, Z-17432/16, Z-31898/16, Z-27825/10, Z-37225/10, Z-24210/12 i Z-20950/15.</w:t>
      </w:r>
    </w:p>
    <w:p w:rsidRDefault="000607B0" w:rsidP="001929F9" w:rsidR="00BF3B0B" w:rsidRPr="009812BD">
      <w:pPr>
        <w:ind w:right="-1"/>
        <w:jc w:val="both"/>
      </w:pPr>
      <w:r w:rsidRPr="009812BD">
        <w:tab/>
      </w:r>
    </w:p>
    <w:p w:rsidRDefault="00BF3B0B" w:rsidP="00BF3B0B" w:rsidR="00BF3B0B" w:rsidRPr="009812BD">
      <w:pPr>
        <w:jc w:val="center"/>
      </w:pPr>
      <w:r w:rsidRPr="009812BD">
        <w:t>Obrazloženje</w:t>
      </w:r>
    </w:p>
    <w:p w:rsidRDefault="00BF3B0B" w:rsidP="00BF3B0B" w:rsidR="00BF3B0B" w:rsidRPr="009812BD">
      <w:pPr>
        <w:jc w:val="center"/>
      </w:pPr>
    </w:p>
    <w:p w:rsidRDefault="00BF3B0B" w:rsidP="00BF3B0B" w:rsidR="00B760F7" w:rsidRPr="009812BD">
      <w:pPr>
        <w:jc w:val="both"/>
      </w:pPr>
      <w:r w:rsidRPr="009812BD">
        <w:tab/>
      </w:r>
      <w:r w:rsidR="00B760F7" w:rsidRPr="009812BD">
        <w:t>R</w:t>
      </w:r>
      <w:r w:rsidRPr="009812BD">
        <w:t xml:space="preserve">ješenje o dosudi postalo pravomoćno </w:t>
      </w:r>
      <w:r w:rsidR="00EA0F40" w:rsidRPr="009812BD">
        <w:t>7. travnja 2017.</w:t>
      </w:r>
    </w:p>
    <w:p w:rsidRDefault="00B760F7" w:rsidP="00B760F7" w:rsidR="00B760F7" w:rsidRPr="009812BD">
      <w:pPr>
        <w:ind w:firstLine="708"/>
        <w:jc w:val="both"/>
      </w:pPr>
      <w:r w:rsidRPr="009812BD">
        <w:t>K</w:t>
      </w:r>
      <w:r w:rsidR="00742D06" w:rsidRPr="009812BD">
        <w:t>upac je</w:t>
      </w:r>
      <w:r w:rsidRPr="009812BD">
        <w:t xml:space="preserve"> za </w:t>
      </w:r>
      <w:r w:rsidR="00787DD5" w:rsidRPr="009812BD">
        <w:t>prvu</w:t>
      </w:r>
      <w:r w:rsidR="00640913" w:rsidRPr="009812BD">
        <w:t xml:space="preserve"> usmenu javnu </w:t>
      </w:r>
      <w:r w:rsidRPr="009812BD">
        <w:t xml:space="preserve">dražbu održanu </w:t>
      </w:r>
      <w:r w:rsidR="00787DD5" w:rsidRPr="009812BD">
        <w:t>21. ožujka 2017</w:t>
      </w:r>
      <w:r w:rsidRPr="009812BD">
        <w:t xml:space="preserve">., uplatio jamčevinu u iznosu od </w:t>
      </w:r>
      <w:r w:rsidR="00787DD5" w:rsidRPr="009812BD">
        <w:t>57.900,00</w:t>
      </w:r>
      <w:r w:rsidRPr="009812BD">
        <w:t xml:space="preserve"> kn.</w:t>
      </w:r>
    </w:p>
    <w:p w:rsidRDefault="00B760F7" w:rsidP="00B760F7" w:rsidR="00B760F7" w:rsidRPr="009812BD">
      <w:pPr>
        <w:ind w:firstLine="708"/>
        <w:jc w:val="both"/>
      </w:pPr>
      <w:r w:rsidRPr="009812BD">
        <w:t>Nakon što je prihvaćena njegova ponuda a temeljem rješenja o dosudi broj St-</w:t>
      </w:r>
      <w:r w:rsidR="00787DD5" w:rsidRPr="009812BD">
        <w:t>628/15-39</w:t>
      </w:r>
      <w:r w:rsidRPr="009812BD">
        <w:t xml:space="preserve"> od </w:t>
      </w:r>
      <w:r w:rsidR="00787DD5" w:rsidRPr="009812BD">
        <w:t>21. ožujka 2017</w:t>
      </w:r>
      <w:r w:rsidRPr="009812BD">
        <w:t>., kupac je  u</w:t>
      </w:r>
      <w:r w:rsidR="00742D06" w:rsidRPr="009812BD">
        <w:t>plat</w:t>
      </w:r>
      <w:r w:rsidR="0060530A" w:rsidRPr="009812BD">
        <w:t>i</w:t>
      </w:r>
      <w:r w:rsidR="00742D06" w:rsidRPr="009812BD">
        <w:t>o</w:t>
      </w:r>
      <w:r w:rsidR="00E9247C" w:rsidRPr="009812BD">
        <w:t xml:space="preserve"> </w:t>
      </w:r>
      <w:r w:rsidRPr="009812BD">
        <w:t xml:space="preserve">razliku kupoprodajne </w:t>
      </w:r>
      <w:r w:rsidR="00AD4421" w:rsidRPr="009812BD">
        <w:t>cijene</w:t>
      </w:r>
      <w:r w:rsidRPr="009812BD">
        <w:t xml:space="preserve"> u iznosu od </w:t>
      </w:r>
      <w:r w:rsidR="0046241F" w:rsidRPr="009812BD">
        <w:t>521.100,00</w:t>
      </w:r>
      <w:r w:rsidRPr="009812BD">
        <w:t xml:space="preserve"> kn.</w:t>
      </w:r>
    </w:p>
    <w:p w:rsidRDefault="00B760F7" w:rsidP="00B760F7" w:rsidR="00A54711" w:rsidRPr="009812BD">
      <w:pPr>
        <w:ind w:firstLine="708"/>
        <w:jc w:val="both"/>
      </w:pPr>
      <w:r w:rsidRPr="009812BD">
        <w:t>Na taj način kupac je uplatio kupovn</w:t>
      </w:r>
      <w:r w:rsidR="00A54711" w:rsidRPr="009812BD">
        <w:t xml:space="preserve">inu u iznosu od </w:t>
      </w:r>
      <w:r w:rsidR="0046241F" w:rsidRPr="009812BD">
        <w:t>579.000,00</w:t>
      </w:r>
      <w:r w:rsidR="00A54711" w:rsidRPr="009812BD">
        <w:t xml:space="preserve"> kn.</w:t>
      </w:r>
    </w:p>
    <w:p w:rsidRDefault="00A54711" w:rsidP="00B760F7" w:rsidR="00BF3B0B" w:rsidRPr="009812BD">
      <w:pPr>
        <w:ind w:firstLine="708"/>
        <w:jc w:val="both"/>
      </w:pPr>
      <w:r w:rsidRPr="009812BD">
        <w:t xml:space="preserve">Stoga je temeljem odredbe čl. </w:t>
      </w:r>
      <w:r w:rsidR="00C1359C" w:rsidRPr="009812BD">
        <w:t xml:space="preserve">108, čl. </w:t>
      </w:r>
      <w:r w:rsidR="004E2419" w:rsidRPr="009812BD">
        <w:t>151 i čl. 168 Ovršnog zakona u svezi s čl. 164 Stečajnog zakona valjalo riješiti kao u izreci.</w:t>
      </w:r>
    </w:p>
    <w:p w:rsidRDefault="002516ED" w:rsidP="0046241F" w:rsidR="002516ED" w:rsidRPr="009812BD">
      <w:pPr>
        <w:jc w:val="center"/>
      </w:pPr>
      <w:r w:rsidRPr="009812BD">
        <w:t xml:space="preserve">Zagreb, </w:t>
      </w:r>
      <w:r w:rsidR="0046241F" w:rsidRPr="009812BD">
        <w:t>4. svibanj 2017.</w:t>
      </w:r>
    </w:p>
    <w:p w:rsidRDefault="002516ED" w:rsidR="00B96505" w:rsidRPr="009812BD">
      <w:pPr>
        <w:jc w:val="both"/>
        <w:rPr>
          <w:lang w:val="pl-PL"/>
        </w:rPr>
      </w:pPr>
      <w:r w:rsidRPr="009812BD">
        <w:tab/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Pr="009812BD">
        <w:tab/>
      </w:r>
      <w:r w:rsidR="00B96505" w:rsidRPr="009812BD">
        <w:rPr>
          <w:lang w:val="pl-PL"/>
        </w:rPr>
        <w:t>SUDAC:</w:t>
      </w:r>
    </w:p>
    <w:p w:rsidRDefault="00B96505" w:rsidP="002516ED" w:rsidR="00A444B4" w:rsidRPr="009812BD">
      <w:pPr>
        <w:jc w:val="both"/>
        <w:rPr>
          <w:lang w:val="pl-PL"/>
        </w:rPr>
      </w:pPr>
      <w:r w:rsidRPr="009812BD">
        <w:rPr>
          <w:lang w:val="pl-PL"/>
        </w:rPr>
        <w:tab/>
      </w:r>
      <w:r w:rsidRPr="009812BD">
        <w:rPr>
          <w:lang w:val="pl-PL"/>
        </w:rPr>
        <w:tab/>
      </w:r>
      <w:r w:rsidRPr="009812BD">
        <w:rPr>
          <w:lang w:val="pl-PL"/>
        </w:rPr>
        <w:tab/>
      </w:r>
      <w:r w:rsidRPr="009812BD">
        <w:rPr>
          <w:lang w:val="pl-PL"/>
        </w:rPr>
        <w:tab/>
      </w:r>
      <w:r w:rsidRPr="009812BD">
        <w:rPr>
          <w:lang w:val="pl-PL"/>
        </w:rPr>
        <w:tab/>
      </w:r>
      <w:r w:rsidRPr="009812BD">
        <w:rPr>
          <w:lang w:val="pl-PL"/>
        </w:rPr>
        <w:tab/>
      </w:r>
      <w:r w:rsidRPr="009812BD">
        <w:rPr>
          <w:lang w:val="pl-PL"/>
        </w:rPr>
        <w:tab/>
      </w:r>
      <w:r w:rsidRPr="009812BD">
        <w:rPr>
          <w:lang w:val="pl-PL"/>
        </w:rPr>
        <w:tab/>
      </w:r>
      <w:r w:rsidRPr="009812BD">
        <w:rPr>
          <w:lang w:val="pl-PL"/>
        </w:rPr>
        <w:tab/>
        <w:t xml:space="preserve">Vesna Malenica </w:t>
      </w:r>
      <w:r w:rsidR="00E35340">
        <w:rPr>
          <w:lang w:val="pl-PL"/>
        </w:rPr>
        <w:t xml:space="preserve">v. r. </w:t>
      </w:r>
    </w:p>
    <w:p w:rsidRDefault="001C7FB2" w:rsidP="002516ED" w:rsidR="002516ED" w:rsidRPr="009812BD">
      <w:pPr>
        <w:jc w:val="both"/>
      </w:pPr>
      <w:r w:rsidRPr="009812BD">
        <w:lastRenderedPageBreak/>
        <w:t>POUKA O PRAVNOM LIJEKU:</w:t>
      </w:r>
    </w:p>
    <w:p w:rsidRDefault="001C7FB2" w:rsidP="002516ED" w:rsidR="001C7FB2" w:rsidRPr="009812BD">
      <w:pPr>
        <w:jc w:val="both"/>
      </w:pPr>
      <w:r w:rsidRPr="009812BD">
        <w:tab/>
        <w:t>Protiv zaključka nije dopušten pravni lijek.</w:t>
      </w:r>
    </w:p>
    <w:p w:rsidRDefault="001C7FB2" w:rsidP="002516ED" w:rsidR="001C7FB2" w:rsidRPr="009812BD">
      <w:pPr>
        <w:jc w:val="both"/>
      </w:pPr>
    </w:p>
    <w:p w:rsidRDefault="00E35340" w:rsidP="00AB7A2F" w:rsidR="00E3534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E35340" w:rsidP="00995CE9" w:rsidR="00E3534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F646C8" w:rsidP="00F646C8" w:rsidR="00F646C8" w:rsidRPr="009812BD">
      <w:pPr>
        <w:jc w:val="both"/>
      </w:pPr>
    </w:p>
    <w:p w:rsidRDefault="00FD03B1" w:rsidP="00227A8C" w:rsidR="00FD03B1" w:rsidRPr="009812BD">
      <w:pPr>
        <w:jc w:val="both"/>
      </w:pPr>
    </w:p>
    <w:sectPr w:rsidSect="005D4649" w:rsidR="00FD03B1" w:rsidRPr="009812BD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3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9F5CA8">
      <w:rPr>
        <w:rFonts w:hAnsi="Verdana" w:ascii="Verdana"/>
        <w:sz w:val="22"/>
        <w:szCs w:val="22"/>
      </w:rPr>
      <w:t>628/15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929F9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6241F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4CA8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87DD5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812BD"/>
    <w:rsid w:val="00993BF7"/>
    <w:rsid w:val="009B7633"/>
    <w:rsid w:val="009D65C8"/>
    <w:rsid w:val="009E74ED"/>
    <w:rsid w:val="009F2342"/>
    <w:rsid w:val="009F5CA8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644E3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35340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0F40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646C8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Zoran Peša</izvorni_sadrzaj>
    <derivirana_varijabla naziv="DomainObject.Primjedba_1">o predaji Zoran Peša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</izvorni_sadrzaj>
    <derivirana_varijabla naziv="DomainObject.Predmet.StrankaFormatedOIB_1">  Goran Mitrović, OIB 64811238752; Zoran Peša</derivirana_varijabla>
  </DomainObject.Predmet.StrankaFormatedOIB>
  <DomainObject.Predmet.StrankaFormatedWithAdress>
    <izvorni_sadrzaj> Goran Mitrović, Starogradska 37, 10412 Lukavec; Zoran Peša, Livadarski put 1, 10020 Zagreb</izvorni_sadrzaj>
    <derivirana_varijabla naziv="DomainObject.Predmet.StrankaFormatedWithAdress_1"> Goran Mitrović, Starogradska 37, 10412 Lukavec; Zoran Peša, Livadarski put 1, 10020 Zagreb</derivirana_varijabla>
  </DomainObject.Predmet.StrankaFormatedWithAdress>
  <DomainObject.Predmet.StrankaFormatedWithAdressOIB>
    <izvorni_sadrzaj> Goran Mitrović, OIB 64811238752, Starogradska 37, 10412 Lukavec; Zoran Peša, Livadarski put 1, 10020 Zagreb</izvorni_sadrzaj>
    <derivirana_varijabla naziv="DomainObject.Predmet.StrankaFormatedWithAdressOIB_1"> Goran Mitrović, OIB 64811238752, Starogradska 37, 10412 Lukavec; Zoran Peša, Livadarski put 1, 10020 Zagreb</derivirana_varijabla>
  </DomainObject.Predmet.StrankaFormatedWithAdressOIB>
  <DomainObject.Predmet.StrankaWithAdress>
    <izvorni_sadrzaj>Goran Mitrović Starogradska 37,10412 Lukavec,Zoran Peša Livadarski put 1,10020 Zagreb</izvorni_sadrzaj>
    <derivirana_varijabla naziv="DomainObject.Predmet.StrankaWithAdress_1">Goran Mitrović Starogradska 37,10412 Lukavec,Zoran Peša Livadarski put 1,10020 Zagreb</derivirana_varijabla>
  </DomainObject.Predmet.StrankaWithAdress>
  <DomainObject.Predmet.StrankaWithAdressOIB>
    <izvorni_sadrzaj>Goran Mitrović, OIB 64811238752, Starogradska 37,10412 Lukavec,Zoran Peša, Livadarski put 1,10020 Zagreb</izvorni_sadrzaj>
    <derivirana_varijabla naziv="DomainObject.Predmet.StrankaWithAdressOIB_1">Goran Mitrović, OIB 64811238752, Starogradska 37,10412 Lukavec,Zoran Peša, Livadarski put 1,10020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</izvorni_sadrzaj>
    <derivirana_varijabla naziv="DomainObject.Predmet.StrankaNazivFormatedOIB_1">Goran Mitrović, OIB 64811238752,Zoran Peša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</item>
    </izvorni_sadrzaj>
    <derivirana_varijabla naziv="DomainObject.Predmet.StrankaListFormatedOIB_1">
      <item>Goran Mitrović, OIB 64811238752</item>
      <item>Zoran Peša</item>
    </derivirana_varijabla>
  </DomainObject.Predmet.StrankaListFormatedOIB>
  <DomainObject.Predmet.StrankaListFormatedWithAdress>
    <izvorni_sadrzaj>
      <item>Goran Mitrović, Starogradska 37, 10412 Lukavec</item>
      <item>Zoran Peša, Livadarski put 1, 10020 Zagreb</item>
    </izvorni_sadrzaj>
    <derivirana_varijabla naziv="DomainObject.Predmet.StrankaListFormatedWithAdress_1">
      <item>Goran Mitrović, Starogradska 37, 10412 Lukavec</item>
      <item>Zoran Peša, Livadarski put 1, 10020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Livadarski put 1, 10020 Zagreb</item>
    </izvorni_sadrzaj>
    <derivirana_varijabla naziv="DomainObject.Predmet.StrankaListFormatedWithAdressOIB_1">
      <item>Goran Mitrović, OIB 64811238752, Starogradska 37, 10412 Lukavec</item>
      <item>Zoran Peša, Livadarski put 1, 10020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</item>
    </izvorni_sadrzaj>
    <derivirana_varijabla naziv="DomainObject.Predmet.StrankaListNazivFormatedOIB_1">
      <item>Goran Mitrović, OIB 64811238752</item>
      <item>Zoran Peša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Livadarski put 1,10020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Livadarski put 1,10020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null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1972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2017-05-04T08:58:00Z</dcterms:created>
  <dc:creator>Korisnik</dc:creator>
  <cp:lastModifiedBy>Kristina Švajger</cp:lastModifiedBy>
  <cp:lastPrinted>2017-05-04T09:02:00Z</cp:lastPrinted>
  <dcterms:modified xmlns:xsi="http://www.w3.org/2001/XMLSchema-instance" xsi:type="dcterms:W3CDTF">2017-05-04T09:02:00Z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