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1902" w14:paraId="0ef1902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F62657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2D660B">
        <w:t xml:space="preserve">SANITETSKA KUĆA APOLLONIA d.o.o. Split, Ulica Fra Bone </w:t>
      </w:r>
      <w:proofErr w:type="spellStart"/>
      <w:r w:rsidR="002D660B">
        <w:t>Razmilovića</w:t>
      </w:r>
      <w:proofErr w:type="spellEnd"/>
      <w:r w:rsidR="002D660B">
        <w:t xml:space="preserve"> 8, OIB: 76744843934</w:t>
      </w:r>
      <w:r w:rsidR="00A25B81">
        <w:t xml:space="preserve">, dana </w:t>
      </w:r>
      <w:r w:rsidR="0072053D">
        <w:t>2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2D660B" w:rsidRPr="002D660B">
        <w:t xml:space="preserve">SANITETSKA KUĆA APOLLONIA d.o.o. Split, Ulica Fra Bone </w:t>
      </w:r>
      <w:proofErr w:type="spellStart"/>
      <w:r w:rsidR="002D660B" w:rsidRPr="002D660B">
        <w:t>Razmilovića</w:t>
      </w:r>
      <w:proofErr w:type="spellEnd"/>
      <w:r w:rsidR="002D660B" w:rsidRPr="002D660B">
        <w:t xml:space="preserve"> 8, OIB: 76744843934</w:t>
      </w:r>
      <w:r w:rsidR="006961AB" w:rsidRPr="006961AB">
        <w:t xml:space="preserve">, </w:t>
      </w:r>
      <w:r>
        <w:t xml:space="preserve">na dan 1. rujna 2015. godine u Očevidniku redoslijeda osnova za plaćanje ima evidentiran dug na temelju neizvršenih osnova za plaćanje u ukupnom iznosu </w:t>
      </w:r>
      <w:r w:rsidR="001C37C9">
        <w:t xml:space="preserve">od </w:t>
      </w:r>
      <w:r w:rsidR="002D660B">
        <w:t>11.631.018,90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72053D">
        <w:t>2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F62657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8F50F7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2D660B">
      <w:t>1216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C37C9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D660B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745EE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D58CB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50F7"/>
    <w:rsid w:val="008F608A"/>
    <w:rsid w:val="008F7471"/>
    <w:rsid w:val="009138A9"/>
    <w:rsid w:val="0092573E"/>
    <w:rsid w:val="0092627A"/>
    <w:rsid w:val="009308F8"/>
    <w:rsid w:val="00944F4F"/>
    <w:rsid w:val="009505D9"/>
    <w:rsid w:val="00951C24"/>
    <w:rsid w:val="00953D3D"/>
    <w:rsid w:val="00955CD8"/>
    <w:rsid w:val="00960E2D"/>
    <w:rsid w:val="009711DB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3CC8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B1C84"/>
    <w:rsid w:val="00BB5EDE"/>
    <w:rsid w:val="00BC0DB1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2657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St-1216/2015</izvorni_sadrzaj>
    <derivirana_varijabla naziv="DomainObject.Predmet.OznakaBroj_1">St-1216/2015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SANITETSKA KUĆA APOLLONIA društvo s ograničenom odgovornošću za trgovinu</izvorni_sadrzaj>
    <derivirana_varijabla naziv="DomainObject.Predmet.ProtustrankaFormated_1">  SANITETSKA KUĆA APOLLONIA društvo s ograničenom odgovornošću za trgovinu</derivirana_varijabla>
  </DomainObject.Predmet.ProtustrankaFormated>
  <DomainObject.Predmet.ProtustrankaFormatedOIB>
    <izvorni_sadrzaj>  SANITETSKA KUĆA APOLLONIA društvo s ograničenom odgovornošću za trgovinu, OIB 76744843934</izvorni_sadrzaj>
    <derivirana_varijabla naziv="DomainObject.Predmet.ProtustrankaFormatedOIB_1">  SANITETSKA KUĆA APOLLONIA društvo s ograničenom odgovornošću za trgovinu, OIB 76744843934</derivirana_varijabla>
  </DomainObject.Predmet.ProtustrankaFormatedOIB>
  <DomainObject.Predmet.ProtustrankaFormatedWithAdress>
    <izvorni_sadrzaj> SANITETSKA KUĆA APOLLONIA društvo s ograničenom odgovornošću za trgovinu, Ulica Fra Bone Razmilovića 8, 21000 Split</izvorni_sadrzaj>
    <derivirana_varijabla naziv="DomainObject.Predmet.ProtustrankaFormatedWithAdress_1"> SANITETSKA KUĆA APOLLONIA društvo s ograničenom odgovornošću za trgovinu, Ulica Fra Bone Razmilovića 8, 21000 Split</derivirana_varijabla>
  </DomainObject.Predmet.ProtustrankaFormatedWithAdress>
  <DomainObject.Predmet.ProtustrankaFormatedWithAdressOIB>
    <izvorni_sadrzaj> SANITETSKA KUĆA APOLLONIA društvo s ograničenom odgovornošću za trgovinu, OIB 76744843934, Ulica Fra Bone Razmilovića 8, 21000 Split</izvorni_sadrzaj>
    <derivirana_varijabla naziv="DomainObject.Predmet.ProtustrankaFormatedWithAdressOIB_1"> SANITETSKA KUĆA APOLLONIA društvo s ograničenom odgovornošću za trgovinu, OIB 76744843934, Ulica Fra Bone Razmilovića 8, 21000 Split</derivirana_varijabla>
  </DomainObject.Predmet.ProtustrankaFormatedWithAdressOIB>
  <DomainObject.Predmet.ProtustrankaWithAdress>
    <izvorni_sadrzaj>SANITETSKA KUĆA APOLLONIA društvo s ograničenom odgovornošću za trgovinu Ulica Fra Bone Razmilovića 8, 21000 Split</izvorni_sadrzaj>
    <derivirana_varijabla naziv="DomainObject.Predmet.ProtustrankaWithAdress_1">SANITETSKA KUĆA APOLLONIA društvo s ograničenom odgovornošću za trgovinu Ulica Fra Bone Razmilovića 8, 21000 Split</derivirana_varijabla>
  </DomainObject.Predmet.ProtustrankaWithAdress>
  <DomainObject.Predmet.ProtustrankaWithAdressOIB>
    <izvorni_sadrzaj>SANITETSKA KUĆA APOLLONIA društvo s ograničenom odgovornošću za trgovinu, OIB 76744843934, Ulica Fra Bone Razmilovića 8, 21000 Split</izvorni_sadrzaj>
    <derivirana_varijabla naziv="DomainObject.Predmet.ProtustrankaWithAdressOIB_1">SANITETSKA KUĆA APOLLONIA društvo s ograničenom odgovornošću za trgovinu, OIB 76744843934, Ulica Fra Bone Razmilovića 8, 21000 Split</derivirana_varijabla>
  </DomainObject.Predmet.ProtustrankaWithAdressOIB>
  <DomainObject.Predmet.ProtustrankaNazivFormated>
    <izvorni_sadrzaj>SANITETSKA KUĆA APOLLONIA društvo s ograničenom odgovornošću za trgovinu</izvorni_sadrzaj>
    <derivirana_varijabla naziv="DomainObject.Predmet.ProtustrankaNazivFormated_1">SANITETSKA KUĆA APOLLONIA društvo s ograničenom odgovornošću za trgovinu</derivirana_varijabla>
  </DomainObject.Predmet.ProtustrankaNazivFormated>
  <DomainObject.Predmet.ProtustrankaNazivFormatedOIB>
    <izvorni_sadrzaj>SANITETSKA KUĆA APOLLONIA društvo s ograničenom odgovornošću za trgovinu, OIB 76744843934</izvorni_sadrzaj>
    <derivirana_varijabla naziv="DomainObject.Predmet.ProtustrankaNazivFormatedOIB_1">SANITETSKA KUĆA APOLLONIA društvo s ograničenom odgovornošću za trgovinu, OIB 76744843934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11631018.90</izvorni_sadrzaj>
    <derivirana_varijabla naziv="DomainObject.Predmet.TrenutnaVrijednost_1">11631018.90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SANITETSKA KUĆA APOLLONIA društvo s ograničenom odgovornošću za trgovinu</item>
    </izvorni_sadrzaj>
    <derivirana_varijabla naziv="DomainObject.Predmet.ProtuStrankaListFormated_1">
      <item>SANITETSKA KUĆA APOLLONIA društvo s ograničenom odgovornošću za trgovinu</item>
    </derivirana_varijabla>
  </DomainObject.Predmet.ProtuStrankaListFormated>
  <DomainObject.Predmet.ProtuStrankaListFormatedOIB>
    <izvorni_sadrzaj>
      <item>SANITETSKA KUĆA APOLLONIA društvo s ograničenom odgovornošću za trgovinu, OIB 76744843934</item>
    </izvorni_sadrzaj>
    <derivirana_varijabla naziv="DomainObject.Predmet.ProtuStrankaListFormatedOIB_1">
      <item>SANITETSKA KUĆA APOLLONIA društvo s ograničenom odgovornošću za trgovinu, OIB 76744843934</item>
    </derivirana_varijabla>
  </DomainObject.Predmet.ProtuStrankaListFormatedOIB>
  <DomainObject.Predmet.ProtuStrankaListFormatedWithAdress>
    <izvorni_sadrzaj>
      <item>SANITETSKA KUĆA APOLLONIA društvo s ograničenom odgovornošću za trgovinu, Ulica Fra Bone Razmilovića 8, 21000 Split</item>
    </izvorni_sadrzaj>
    <derivirana_varijabla naziv="DomainObject.Predmet.ProtuStrankaListFormatedWithAdress_1">
      <item>SANITETSKA KUĆA APOLLONIA društvo s ograničenom odgovornošću za trgovinu, Ulica Fra Bone Razmilovića 8, 21000 Split</item>
    </derivirana_varijabla>
  </DomainObject.Predmet.ProtuStrankaListFormatedWithAdress>
  <DomainObject.Predmet.ProtuStrankaListFormatedWithAdressOIB>
    <izvorni_sadrzaj>
      <item>SANITETSKA KUĆA APOLLONIA društvo s ograničenom odgovornošću za trgovinu, OIB 76744843934, Ulica Fra Bone Razmilovića 8, 21000 Split</item>
    </izvorni_sadrzaj>
    <derivirana_varijabla naziv="DomainObject.Predmet.ProtuStrankaListFormatedWithAdressOIB_1">
      <item>SANITETSKA KUĆA APOLLONIA društvo s ograničenom odgovornošću za trgovinu, OIB 76744843934, Ulica Fra Bone Razmilovića 8, 21000 Split</item>
    </derivirana_varijabla>
  </DomainObject.Predmet.ProtuStrankaListFormatedWithAdressOIB>
  <DomainObject.Predmet.ProtuStrankaListNazivFormated>
    <izvorni_sadrzaj>
      <item>SANITETSKA KUĆA APOLLONIA društvo s ograničenom odgovornošću za trgovinu</item>
    </izvorni_sadrzaj>
    <derivirana_varijabla naziv="DomainObject.Predmet.ProtuStrankaListNazivFormated_1">
      <item>SANITETSKA KUĆA APOLLONIA društvo s ograničenom odgovornošću za trgovinu</item>
    </derivirana_varijabla>
  </DomainObject.Predmet.ProtuStrankaListNazivFormated>
  <DomainObject.Predmet.ProtuStrankaListNazivFormatedOIB>
    <izvorni_sadrzaj>
      <item>SANITETSKA KUĆA APOLLONIA društvo s ograničenom odgovornošću za trgovinu, OIB 76744843934</item>
    </izvorni_sadrzaj>
    <derivirana_varijabla naziv="DomainObject.Predmet.ProtuStrankaListNazivFormatedOIB_1">
      <item>SANITETSKA KUĆA APOLLONIA društvo s ograničenom odgovornošću za trgovinu, OIB 76744843934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SANITETSKA KUĆA APOLLONIA društvo s ograničenom odgovornošću za trgovinu</izvorni_sadrzaj>
    <derivirana_varijabla naziv="DomainObject.Predmet.ProtustrankaIDrugi_1">SANITETSKA KUĆA APOLLONIA društvo s ograničenom odgovornošću za trgovinu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SANITETSKA KUĆA APOLLONIA društvo s ograničenom odgovornošću za trgovinu, OIB 76744843934, Ulica Fra Bone Razmilovića 8, 21000 Split</izvorni_sadrzaj>
    <derivirana_varijabla naziv="DomainObject.Predmet.ProtustrankaIDrugiAdressOIB_1">SANITETSKA KUĆA APOLLONIA društvo s ograničenom odgovornošću za trgovinu, OIB 76744843934, Ulica Fra Bone Razmilovića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SANITETSKA KUĆA APOLLONIA društvo s ograničenom odgovornošću za trgovinu</item>
      <item>FINANCIJSKA AGENCIJA, RC SPLIT</item>
    </izvorni_sadrzaj>
    <derivirana_varijabla naziv="DomainObject.Predmet.SudioniciListNaziv_1">
      <item>SANITETSKA KUĆA APOLLONIA društvo s ograničenom odgovornošću za trgovinu</item>
      <item>FINANCIJSKA AGENCIJA, RC SPLIT</item>
    </derivirana_varijabla>
  </DomainObject.Predmet.SudioniciListNaziv>
  <DomainObject.Predmet.SudioniciListAdressOIB>
    <izvorni_sadrzaj>
      <item>SANITETSKA KUĆA APOLLONIA društvo s ograničenom odgovornošću za trgovinu, OIB 76744843934, Ulica Fra Bone Razmilovića 8,21000 Split</item>
      <item>FINANCIJSKA AGENCIJA, RC SPLIT, OIB 85821130368, Mažuranićevo šetalište 24b,21000 Split</item>
    </izvorni_sadrzaj>
    <derivirana_varijabla naziv="DomainObject.Predmet.SudioniciListAdressOIB_1">
      <item>SANITETSKA KUĆA APOLLONIA društvo s ograničenom odgovornošću za trgovinu, OIB 76744843934, Ulica Fra Bone Razmilovića 8,21000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76744843934</item>
      <item>, OIB 85821130368</item>
    </izvorni_sadrzaj>
    <derivirana_varijabla naziv="DomainObject.Predmet.SudioniciListNazivOIB_1">
      <item>, OIB 76744843934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2AED8C-EF79-40A8-BD2D-4F23493D84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362</properties:Words>
  <properties:Characters>2016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2016-02-02T08:56:00Z</dcterms:created>
  <dc:creator>nmarkovic</dc:creator>
  <cp:lastModifiedBy>Ana Golub Gruić</cp:lastModifiedBy>
  <cp:lastPrinted>2016-02-02T08:56:00Z</cp:lastPrinted>
  <dcterms:modified xmlns:xsi="http://www.w3.org/2001/XMLSchema-instance" xsi:type="dcterms:W3CDTF">2016-02-02T11:10:00Z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