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107d" w14:paraId="bc9107d" w:rsidRDefault="00377DF8" w:rsidP="00910611" w:rsidR="00377DF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DF8" w:rsidP="00910611" w:rsidR="00377DF8">
      <w:r>
        <w:rPr>
          <w:rFonts w:eastAsia="MS Mincho"/>
        </w:rPr>
        <w:t xml:space="preserve">   REPUBLIKA HRVATSKA</w:t>
      </w:r>
    </w:p>
    <w:p w:rsidRDefault="00377DF8" w:rsidP="00910611" w:rsidR="00377DF8">
      <w:r>
        <w:rPr>
          <w:rFonts w:eastAsia="MS Mincho"/>
        </w:rPr>
        <w:t>TRGOVAČKI SUD U RIJECI</w:t>
      </w:r>
    </w:p>
    <w:p w:rsidRDefault="00377DF8" w:rsidR="00377DF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851109" w:rsidR="00A83E5B" w:rsidRPr="00A83E5B">
      <w:pPr>
        <w:tabs>
          <w:tab w:pos="709" w:val="left"/>
        </w:tabs>
        <w:jc w:val="both"/>
      </w:pPr>
      <w:r>
        <w:tab/>
      </w:r>
      <w:r w:rsidR="00A83E5B" w:rsidRPr="00A83E5B">
        <w:t>Trgovački sud u Rijeci,</w:t>
      </w:r>
      <w:r w:rsidR="006E5802">
        <w:t xml:space="preserve"> OIB 88785964957,</w:t>
      </w:r>
      <w:r w:rsidR="00A83E5B" w:rsidRPr="00A83E5B">
        <w:t xml:space="preserve">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</w:t>
      </w:r>
      <w:r w:rsidR="009B7168">
        <w:t>Ovršnog zakona (Narodne novine  25/12, 112/12, 93/14, 55/16 i 73/17)</w:t>
      </w:r>
      <w:r w:rsidR="00F531E0">
        <w:t xml:space="preserve"> </w:t>
      </w:r>
      <w:r w:rsidR="00A83E5B" w:rsidRPr="00A83E5B">
        <w:t xml:space="preserve">dana </w:t>
      </w:r>
      <w:r w:rsidR="00A70804">
        <w:t>18. listopada</w:t>
      </w:r>
      <w:r w:rsidR="006E5802">
        <w:t xml:space="preserve">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377DF8" w:rsidR="00377DF8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377DF8" w:rsidP="00377DF8" w:rsidR="00377DF8">
      <w:pPr>
        <w:jc w:val="center"/>
        <w:rPr>
          <w:b/>
          <w:bCs/>
        </w:rPr>
      </w:pPr>
    </w:p>
    <w:p w:rsidRDefault="00377DF8" w:rsidP="00377DF8" w:rsidR="00A70804" w:rsidRPr="00377DF8">
      <w:pPr>
        <w:jc w:val="both"/>
        <w:rPr>
          <w:b/>
          <w:bCs/>
        </w:rPr>
      </w:pPr>
      <w:r>
        <w:rPr>
          <w:b/>
          <w:bCs/>
        </w:rPr>
        <w:tab/>
      </w:r>
      <w:r w:rsidR="007664ED">
        <w:t>Određuje se ročište za diobu kupovnine ostvarene prodajom nekretnin</w:t>
      </w:r>
      <w:r w:rsidR="00A2156C">
        <w:t>a</w:t>
      </w:r>
      <w:r w:rsidR="007664ED">
        <w:t xml:space="preserve"> stečajnog dužnika upisan</w:t>
      </w:r>
      <w:r w:rsidR="00A2156C">
        <w:t>ih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A70804">
        <w:t>Poreč,</w:t>
      </w:r>
    </w:p>
    <w:p w:rsidRDefault="00A70804" w:rsidP="00A70804" w:rsidR="00A70804">
      <w:pPr>
        <w:pStyle w:val="Odlomakpopisa"/>
        <w:numPr>
          <w:ilvl w:val="0"/>
          <w:numId w:val="5"/>
        </w:numPr>
        <w:jc w:val="both"/>
      </w:pPr>
      <w:r w:rsidRPr="00CC1F50">
        <w:t>k.č. br. 696/5, pašnjak, površine 280 m2 i k.č.br. 696/10, pašnjak, površine 180 m2, upisano u zk. ul. 916, k.o. Vabriga u ½ dijela</w:t>
      </w:r>
    </w:p>
    <w:p w:rsidRDefault="00A70804" w:rsidP="00A70804" w:rsidR="007664ED">
      <w:pPr>
        <w:pStyle w:val="Odlomakpopisa"/>
        <w:numPr>
          <w:ilvl w:val="0"/>
          <w:numId w:val="5"/>
        </w:numPr>
        <w:jc w:val="both"/>
      </w:pPr>
      <w:r w:rsidRPr="00A70804">
        <w:t>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>
        <w:t xml:space="preserve">, za dan </w:t>
      </w:r>
    </w:p>
    <w:p w:rsidRDefault="009B7168" w:rsidP="009B7168" w:rsidR="009B7168">
      <w:pPr>
        <w:pStyle w:val="Odlomakpopisa"/>
        <w:ind w:left="1080"/>
        <w:jc w:val="both"/>
      </w:pPr>
    </w:p>
    <w:p w:rsidRDefault="00851109" w:rsidP="007664ED" w:rsidR="007664ED">
      <w:pPr>
        <w:jc w:val="center"/>
        <w:rPr>
          <w:b/>
        </w:rPr>
      </w:pPr>
      <w:r>
        <w:rPr>
          <w:b/>
        </w:rPr>
        <w:t>07. prosinca 2017</w:t>
      </w:r>
      <w:r w:rsidR="007664ED">
        <w:rPr>
          <w:b/>
        </w:rPr>
        <w:t xml:space="preserve">. godine u </w:t>
      </w:r>
      <w:r w:rsidR="009B7168">
        <w:rPr>
          <w:b/>
        </w:rPr>
        <w:t>10</w:t>
      </w:r>
      <w:r w:rsidR="001F5EA6">
        <w:rPr>
          <w:b/>
        </w:rPr>
        <w:t>,</w:t>
      </w:r>
      <w:r w:rsidR="009B7168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851109" w:rsidR="00851109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851109">
        <w:t>ci POLUS d.o.o. Vodnjan, Peroj 56 i REPUBLIKA HRVATSKA</w:t>
      </w:r>
      <w:r w:rsidR="006E5802">
        <w:t>.</w:t>
      </w:r>
      <w:r w:rsidR="00503631">
        <w:t xml:space="preserve"> </w:t>
      </w:r>
    </w:p>
    <w:p w:rsidRDefault="00851109" w:rsidP="00851109" w:rsidR="00851109">
      <w:pPr>
        <w:pStyle w:val="Odlomakpopisa"/>
        <w:ind w:left="426"/>
        <w:jc w:val="both"/>
      </w:pPr>
    </w:p>
    <w:p w:rsidRDefault="00851109" w:rsidP="00851109" w:rsidR="00851109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851109" w:rsidP="00851109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851109">
        <w:t>, 18. listopada</w:t>
      </w:r>
      <w:r w:rsidR="006E5802">
        <w:t xml:space="preserve">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377DF8" w:rsidR="00377DF8" w:rsidRPr="00BC06D3">
      <w:pPr>
        <w:ind w:firstLine="708" w:left="1416"/>
        <w:jc w:val="right"/>
        <w:rPr>
          <w:sz w:val="28"/>
        </w:rPr>
      </w:pPr>
      <w:r w:rsidRPr="00FF34F0">
        <w:t xml:space="preserve">                               </w:t>
      </w:r>
      <w:r w:rsidR="00C80D05">
        <w:t xml:space="preserve">                              </w:t>
      </w:r>
      <w:r w:rsidRPr="00FF34F0">
        <w:t xml:space="preserve">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C06D3">
        <w:t xml:space="preserve"> </w:t>
      </w:r>
    </w:p>
    <w:p w:rsidRDefault="00C80D05" w:rsidP="00B90436" w:rsidR="00C80D05" w:rsidRPr="00BC06D3">
      <w:pPr>
        <w:ind w:firstLine="708" w:left="1416"/>
        <w:jc w:val="right"/>
        <w:rPr>
          <w:sz w:val="28"/>
        </w:rPr>
      </w:pPr>
    </w:p>
    <w:p w:rsidRDefault="00DE1D72" w:rsidP="008D3873" w:rsidR="00DE1D72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6E5802" w:rsidP="007664ED" w:rsidR="006E5802">
      <w:pPr>
        <w:jc w:val="both"/>
        <w:rPr>
          <w:szCs w:val="20"/>
        </w:rPr>
      </w:pPr>
    </w:p>
    <w:p w:rsidRDefault="00B11661" w:rsidP="007664ED" w:rsidR="00B11661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260023" w:rsidR="00503631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0A2EA6">
        <w:rPr>
          <w:sz w:val="20"/>
          <w:szCs w:val="20"/>
        </w:rPr>
        <w:t>razlučni vjerovni</w:t>
      </w:r>
      <w:r w:rsidR="00260023" w:rsidRPr="000A2EA6">
        <w:rPr>
          <w:sz w:val="20"/>
          <w:szCs w:val="20"/>
        </w:rPr>
        <w:t>k</w:t>
      </w:r>
      <w:r w:rsidR="000A2EA6" w:rsidRPr="000A2EA6">
        <w:rPr>
          <w:sz w:val="20"/>
          <w:szCs w:val="20"/>
        </w:rPr>
        <w:t xml:space="preserve"> </w:t>
      </w:r>
    </w:p>
    <w:p w:rsidRDefault="00851109" w:rsidP="00851109" w:rsidR="00851109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Polus d.o.o. Vodnjan </w:t>
      </w:r>
    </w:p>
    <w:p w:rsidRDefault="00851109" w:rsidP="00851109" w:rsidR="00851109" w:rsidRPr="000A2EA6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  <w:t>RH putem ŽDO Pula</w:t>
      </w:r>
    </w:p>
    <w:p w:rsidRDefault="007664ED" w:rsidP="000A2EA6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  <w:r w:rsidR="000A2EA6">
        <w:rPr>
          <w:sz w:val="20"/>
          <w:szCs w:val="20"/>
        </w:rPr>
        <w:t xml:space="preserve"> sudova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851109">
        <w:rPr>
          <w:sz w:val="20"/>
          <w:szCs w:val="20"/>
        </w:rPr>
        <w:t>18.10.</w:t>
      </w:r>
      <w:r w:rsidR="0004777D">
        <w:rPr>
          <w:sz w:val="20"/>
          <w:szCs w:val="20"/>
        </w:rPr>
        <w:t>201</w:t>
      </w:r>
      <w:r w:rsidR="006E5802">
        <w:rPr>
          <w:sz w:val="20"/>
          <w:szCs w:val="20"/>
        </w:rPr>
        <w:t>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D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A70804">
      <w:t>609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245B0B"/>
    <w:multiLevelType w:val="hybridMultilevel"/>
    <w:tmpl w:val="AE5A26EC"/>
    <w:lvl w:tplc="A73073F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A44712A"/>
    <w:multiLevelType w:val="hybridMultilevel"/>
    <w:tmpl w:val="6FBE3090"/>
    <w:lvl w:tplc="3E1AC62E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2EA6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322116"/>
    <w:rsid w:val="0033731F"/>
    <w:rsid w:val="003431FE"/>
    <w:rsid w:val="00346D1C"/>
    <w:rsid w:val="00366047"/>
    <w:rsid w:val="00374C1D"/>
    <w:rsid w:val="00377DF8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6E5802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51109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B7168"/>
    <w:rsid w:val="009D5669"/>
    <w:rsid w:val="009E5706"/>
    <w:rsid w:val="00A2083C"/>
    <w:rsid w:val="00A2156C"/>
    <w:rsid w:val="00A43662"/>
    <w:rsid w:val="00A50178"/>
    <w:rsid w:val="00A50D98"/>
    <w:rsid w:val="00A70804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11661"/>
    <w:rsid w:val="00B2039A"/>
    <w:rsid w:val="00B36744"/>
    <w:rsid w:val="00B467BE"/>
    <w:rsid w:val="00B56769"/>
    <w:rsid w:val="00B7054C"/>
    <w:rsid w:val="00B73C3F"/>
    <w:rsid w:val="00B75FE5"/>
    <w:rsid w:val="00B90436"/>
    <w:rsid w:val="00BA7D15"/>
    <w:rsid w:val="00BB5A9F"/>
    <w:rsid w:val="00BC06D3"/>
    <w:rsid w:val="00BD54F6"/>
    <w:rsid w:val="00BE7F15"/>
    <w:rsid w:val="00BF6458"/>
    <w:rsid w:val="00C067DF"/>
    <w:rsid w:val="00C07185"/>
    <w:rsid w:val="00C11A80"/>
    <w:rsid w:val="00C12D88"/>
    <w:rsid w:val="00C73166"/>
    <w:rsid w:val="00C80D05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1565</properties:Characters>
  <properties:Lines>58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2017-10-18T11:52:00Z</dcterms:created>
  <dc:creator>dcmelik</dc:creator>
  <cp:lastModifiedBy>Jasna Radulović</cp:lastModifiedBy>
  <cp:lastPrinted>2017-10-18T11:52:00Z</cp:lastPrinted>
  <dcterms:modified xmlns:xsi="http://www.w3.org/2001/XMLSchema-instance" xsi:type="dcterms:W3CDTF">2017-10-18T11:56:00Z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