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a639" w14:paraId="b2ba639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C55E7">
        <w:t>632/16-4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FC55E7">
        <w:t>Real Estate Petrov j.d.o.o. za posredovanje u prometu nekretninama, trgovinu i usluge, OIB: 76165559035 sa sjedištem u Strossmayerova ulica 9, 40000 Čakovec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26C29">
        <w:t>3</w:t>
      </w:r>
      <w:r w:rsidR="005207B1" w:rsidRPr="005207B1">
        <w:t xml:space="preserve">. </w:t>
      </w:r>
      <w:r w:rsidR="008C384E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C55E7">
        <w:t>Real Estate Petrov j.d.o.o. za posredovanje u prometu nekretninama, trgovinu i usluge, OIB: 76165559035 sa sjedištem u Strossmayerova ulica 9, 40000 Čakovec</w:t>
      </w:r>
      <w:r>
        <w:t>.</w:t>
      </w:r>
      <w:r w:rsidR="008C384E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C55E7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8C384E">
        <w:rPr>
          <w:b/>
          <w:u w:val="single"/>
        </w:rPr>
        <w:t>. srpnja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09,20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8C384E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126C29">
        <w:t xml:space="preserve">Deli Hasani, </w:t>
      </w:r>
      <w:r w:rsidR="00FC55E7">
        <w:t>Željko Petrović, OIB: 65390191877 Varaždin, Koprivnička 9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FC55E7" w:rsidP="00804BB0" w:rsidR="00FC55E7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C55E7">
        <w:t>14.4.2016.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FC55E7">
        <w:t>11.085,60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26C29">
        <w:t>3</w:t>
      </w:r>
      <w:r w:rsidR="00126C29" w:rsidRPr="005207B1">
        <w:t xml:space="preserve">. </w:t>
      </w:r>
      <w:r w:rsidR="00126C29">
        <w:t>svibnja</w:t>
      </w:r>
      <w:r w:rsidR="00126C29" w:rsidRPr="005207B1">
        <w:t xml:space="preserve"> 2016</w:t>
      </w:r>
      <w:r w:rsidR="00126C29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E7FE5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FB710E" w:rsidR="00804BB0">
      <w:pPr>
        <w:spacing w:lineRule="auto" w:line="240" w:after="0"/>
        <w:jc w:val="both"/>
      </w:pPr>
      <w:r>
        <w:t>DNA:</w:t>
      </w:r>
    </w:p>
    <w:p w:rsidRDefault="005C102C" w:rsidP="00FB710E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B710E" w:rsidR="0091406C">
      <w:pPr>
        <w:spacing w:lineRule="auto" w:line="240" w:after="0"/>
        <w:jc w:val="both"/>
      </w:pPr>
      <w:r>
        <w:t xml:space="preserve">- dužnik </w:t>
      </w:r>
      <w:r w:rsidR="00FC55E7">
        <w:t>Real Estate Petrov j.d.o.o., OIB: 76165559035 sa sjedištem u Strossmayerova ulica 9, 40000 Čakovec</w:t>
      </w:r>
    </w:p>
    <w:p w:rsidRDefault="005C102C" w:rsidP="00FB710E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FC55E7">
        <w:t>Željko Petrović, Varaždin, Koprivnička 9</w:t>
      </w:r>
    </w:p>
    <w:p w:rsidRDefault="005C102C" w:rsidP="00FB710E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FB710E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38" w:rsidP="00CD4711" w:rsidR="00130E38">
      <w:pPr>
        <w:spacing w:lineRule="auto" w:line="240" w:after="0"/>
      </w:pPr>
      <w:r>
        <w:separator/>
      </w:r>
    </w:p>
  </w:endnote>
  <w:endnote w:id="0" w:type="continuationSeparator">
    <w:p w:rsidRDefault="00130E38" w:rsidP="00CD4711" w:rsidR="00130E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38" w:rsidP="00CD4711" w:rsidR="00130E38">
      <w:pPr>
        <w:spacing w:lineRule="auto" w:line="240" w:after="0"/>
      </w:pPr>
      <w:r>
        <w:separator/>
      </w:r>
    </w:p>
  </w:footnote>
  <w:footnote w:id="0" w:type="continuationSeparator">
    <w:p w:rsidRDefault="00130E38" w:rsidP="00CD4711" w:rsidR="00130E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A35">
          <w:rPr>
            <w:noProof/>
          </w:rPr>
          <w:t>2</w:t>
        </w:r>
        <w:r>
          <w:fldChar w:fldCharType="end"/>
        </w:r>
      </w:p>
    </w:sdtContent>
  </w:sdt>
  <w:p w:rsidRDefault="00FC55E7" w:rsidP="005207B1" w:rsidR="00CD4711">
    <w:pPr>
      <w:pStyle w:val="Zaglavlje"/>
      <w:jc w:val="right"/>
    </w:pPr>
    <w:r w:rsidRPr="00FC55E7">
      <w:t>Poslovni broj: 2 St-632/16-4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26C29"/>
    <w:rsid w:val="00130E38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92E64"/>
    <w:rsid w:val="006A4DA1"/>
    <w:rsid w:val="006A5264"/>
    <w:rsid w:val="006D7FF6"/>
    <w:rsid w:val="007123C6"/>
    <w:rsid w:val="00716D2A"/>
    <w:rsid w:val="007678B4"/>
    <w:rsid w:val="00777F98"/>
    <w:rsid w:val="00790171"/>
    <w:rsid w:val="007C1E86"/>
    <w:rsid w:val="007C3F78"/>
    <w:rsid w:val="007C532B"/>
    <w:rsid w:val="00804BB0"/>
    <w:rsid w:val="00822D9B"/>
    <w:rsid w:val="008768BC"/>
    <w:rsid w:val="008C384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BE7FE5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92A35"/>
    <w:rsid w:val="00FB710E"/>
    <w:rsid w:val="00FC55E7"/>
    <w:rsid w:val="00FE31DC"/>
    <w:rsid w:val="00FE5D2A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Estate Petrov jednostavno društvo s ograničenom odgovornošću za posredovanje u prometu nekretninama, trgovinu i usluge</izvorni_sadrzaj>
    <derivirana_varijabla naziv="DomainObject.Predmet.ProtustrankaFormated_1">  Real Estate Petrov jednostavno društvo s ograničenom odgovornošću za posredovanje u prometu nekretninama, trgovinu i usluge</derivirana_varijabla>
  </DomainObject.Predmet.ProtustrankaFormated>
  <DomainObject.Predmet.ProtustrankaFormatedOIB>
    <izvorni_sadrzaj>  Real Estate Petrov jednostavno društvo s ograničenom odgovornošću za posredovanje u prometu nekretninama, trgovinu i usluge, OIB 76165559035</izvorni_sadrzaj>
    <derivirana_varijabla naziv="DomainObject.Predmet.ProtustrankaFormatedOIB_1">  Real Estate Petrov jednostavno društvo s ograničenom odgovornošću za posredovanje u prometu nekretninama, trgovinu i usluge, OIB 76165559035</derivirana_varijabla>
  </DomainObject.Predmet.ProtustrankaFormatedOIB>
  <DomainObject.Predmet.ProtustrankaFormatedWithAdress>
    <izvorni_sadrzaj> Real Estate Petrov jednostavno društvo s ograničenom odgovornošću za posredovanje u prometu nekretninama, trgovinu i usluge, Strossmayerova ulica 9, 40000 Čakovec</izvorni_sadrzaj>
    <derivirana_varijabla naziv="DomainObject.Predmet.ProtustrankaFormatedWithAdress_1"> Real Estate Petrov jednostavno društvo s ograničenom odgovornošću za posredovanje u prometu nekretninama, trgovinu i usluge, Strossmayerova ulica 9, 40000 Čakovec</derivirana_varijabla>
  </DomainObject.Predmet.ProtustrankaFormatedWithAdress>
  <DomainObject.Predmet.ProtustrankaFormatedWithAdressOIB>
    <izvorni_sadrzaj> Real Estate Petrov jednostavno društvo s ograničenom odgovornošću za posredovanje u prometu nekretninama, trgovinu i usluge, OIB 76165559035, Strossmayerova ulica 9, 40000 Čakovec</izvorni_sadrzaj>
    <derivirana_varijabla naziv="DomainObject.Predmet.ProtustrankaFormatedWithAdressOIB_1"> Real Estate Petrov jednostavno društvo s ograničenom odgovornošću za posredovanje u prometu nekretninama, trgovinu i usluge, OIB 76165559035, Strossmayerova ulica 9, 40000 Čakovec</derivirana_varijabla>
  </DomainObject.Predmet.ProtustrankaFormatedWithAdressOIB>
  <DomainObject.Predmet.ProtustrankaWithAdress>
    <izvorni_sadrzaj>Real Estate Petrov jednostavno društvo s ograničenom odgovornošću za posredovanje u prometu nekretninama, trgovinu i usluge Strossmayerova ulica 9, 40000 Čakovec</izvorni_sadrzaj>
    <derivirana_varijabla naziv="DomainObject.Predmet.ProtustrankaWithAdress_1">Real Estate Petrov jednostavno društvo s ograničenom odgovornošću za posredovanje u prometu nekretninama, trgovinu i usluge Strossmayerova ulica 9, 40000 Čakovec</derivirana_varijabla>
  </DomainObject.Predmet.ProtustrankaWithAdress>
  <DomainObject.Predmet.ProtustrankaWith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WithAdressOIB_1">Real Estate Petrov jednostavno društvo s ograničenom odgovornošću za posredovanje u prometu nekretninama, trgovinu i usluge, OIB 76165559035, Strossmayerova ulica 9, 40000 Čakovec</derivirana_varijabla>
  </DomainObject.Predmet.ProtustrankaWithAdressOIB>
  <DomainObject.Predmet.ProtustrankaNazivFormated>
    <izvorni_sadrzaj>Real Estate Petrov jednostavno društvo s ograničenom odgovornošću za posredovanje u prometu nekretninama, trgovinu i usluge</izvorni_sadrzaj>
    <derivirana_varijabla naziv="DomainObject.Predmet.ProtustrankaNazivFormated_1">Real Estate Petrov jednostavno društvo s ograničenom odgovornošću za posredovanje u prometu nekretninama, trgovinu i usluge</derivirana_varijabla>
  </DomainObject.Predmet.ProtustrankaNazivFormated>
  <DomainObject.Predmet.ProtustrankaNazivFormatedOIB>
    <izvorni_sadrzaj>Real Estate Petrov jednostavno društvo s ograničenom odgovornošću za posredovanje u prometu nekretninama, trgovinu i usluge, OIB 76165559035</izvorni_sadrzaj>
    <derivirana_varijabla naziv="DomainObject.Predmet.ProtustrankaNazivFormatedOIB_1">Real Estate Petrov jednostavno društvo s ograničenom odgovornošću za posredovanje u prometu nekretninama, trgovinu i usluge, OIB 76165559035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11085.60</izvorni_sadrzaj>
    <derivirana_varijabla naziv="DomainObject.Predmet.TrenutnaVrijednost_1">11085.60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Real Estate Petrov jednostavno društvo s ograničenom odgovornošću za posredovanje u prometu nekretninama, trgovinu i usluge</item>
    </izvorni_sadrzaj>
    <derivirana_varijabla naziv="DomainObject.Predmet.ProtuStrankaListFormated_1">
      <item>Real Estate Petrov jednostavno društvo s ograničenom odgovornošću za posredovanje u prometu nekretninama, trgovinu i usluge</item>
    </derivirana_varijabla>
  </DomainObject.Predmet.ProtuStrankaListFormated>
  <DomainObject.Predmet.ProtuStrankaList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FormatedOIB_1">
      <item>Real Estate Petrov jednostavno društvo s ograničenom odgovornošću za posredovanje u prometu nekretninama, trgovinu i usluge, OIB 76165559035</item>
    </derivirana_varijabla>
  </DomainObject.Predmet.ProtuStrankaListFormatedOIB>
  <DomainObject.Predmet.ProtuStrankaListFormatedWithAdress>
    <izvorni_sadrzaj>
      <item>Real Estate Petrov jednostavno društvo s ograničenom odgovornošću za posredovanje u prometu nekretninama, trgovinu i usluge, Strossmayerova ulica 9, 40000 Čakovec</item>
    </izvorni_sadrzaj>
    <derivirana_varijabla naziv="DomainObject.Predmet.ProtuStrankaListFormatedWithAdress_1">
      <item>Real Estate Petrov jednostavno društvo s ograničenom odgovornošću za posredovanje u prometu nekretninama, trgovinu i usluge, Strossmayerova ulica 9, 40000 Čakovec</item>
    </derivirana_varijabla>
  </DomainObject.Predmet.ProtuStrankaListFormatedWithAdress>
  <DomainObject.Predmet.ProtuStrankaListFormatedWithAdressOIB>
    <izvorni_sadrzaj>
      <item>Real Estate Petrov jednostavno društvo s ograničenom odgovornošću za posredovanje u prometu nekretninama, trgovinu i usluge, OIB 76165559035, Strossmayerova ulica 9, 40000 Čakovec</item>
    </izvorni_sadrzaj>
    <derivirana_varijabla naziv="DomainObject.Predmet.ProtuStrankaListFormatedWithAdressOIB_1">
      <item>Real Estate Petrov jednostavno društvo s ograničenom odgovornošću za posredovanje u prometu nekretninama, trgovinu i usluge, OIB 76165559035, Strossmayerova ulica 9, 40000 Čakovec</item>
    </derivirana_varijabla>
  </DomainObject.Predmet.ProtuStrankaListFormatedWithAdressOIB>
  <DomainObject.Predmet.ProtuStrankaListNazivFormated>
    <izvorni_sadrzaj>
      <item>Real Estate Petrov jednostavno društvo s ograničenom odgovornošću za posredovanje u prometu nekretninama, trgovinu i usluge</item>
    </izvorni_sadrzaj>
    <derivirana_varijabla naziv="DomainObject.Predmet.ProtuStrankaListNazivFormated_1">
      <item>Real Estate Petrov jednostavno društvo s ograničenom odgovornošću za posredovanje u prometu nekretninama, trgovinu i usluge</item>
    </derivirana_varijabla>
  </DomainObject.Predmet.ProtuStrankaListNazivFormated>
  <DomainObject.Predmet.ProtuStrankaListNaziv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NazivFormatedOIB_1">
      <item>Real Estate Petrov jednostavno društvo s ograničenom odgovornošću za posredovanje u prometu nekretninama, trgovinu i usluge, OIB 76165559035</item>
    </derivirana_varijabla>
  </DomainObject.Predmet.ProtuStrankaListNazivFormatedOIB>
  <DomainObject.Predmet.OstaliListFormated>
    <izvorni_sadrzaj>
      <item>sudski registar</item>
      <item>Željko Petrović</item>
    </izvorni_sadrzaj>
    <derivirana_varijabla naziv="DomainObject.Predmet.OstaliListFormated_1">
      <item>sudski registar</item>
      <item>Željko Petrović</item>
    </derivirana_varijabla>
  </DomainObject.Predmet.OstaliListFormated>
  <DomainObject.Predmet.OstaliListFormatedOIB>
    <izvorni_sadrzaj>
      <item>sudski registar</item>
      <item>Željko Petrović, OIB 65390191877</item>
    </izvorni_sadrzaj>
    <derivirana_varijabla naziv="DomainObject.Predmet.OstaliListFormatedOIB_1">
      <item>sudski registar</item>
      <item>Željko Petrović, OIB 65390191877</item>
    </derivirana_varijabla>
  </DomainObject.Predmet.OstaliListFormatedOIB>
  <DomainObject.Predmet.OstaliListFormatedWithAdress>
    <izvorni_sadrzaj>
      <item>sudski registar</item>
      <item>Željko Petrović, Koprivnička 9, 42000 Varaždin</item>
    </izvorni_sadrzaj>
    <derivirana_varijabla naziv="DomainObject.Predmet.OstaliListFormatedWithAdress_1">
      <item>sudski registar</item>
      <item>Željko Petrović, Koprivnička 9, 42000 Varaždin</item>
    </derivirana_varijabla>
  </DomainObject.Predmet.OstaliListFormatedWithAdress>
  <DomainObject.Predmet.OstaliListFormatedWithAdressOIB>
    <izvorni_sadrzaj>
      <item>sudski registar</item>
      <item>Željko Petrović, OIB 65390191877, Koprivnička 9, 42000 Varaždin</item>
    </izvorni_sadrzaj>
    <derivirana_varijabla naziv="DomainObject.Predmet.OstaliListFormatedWithAdressOIB_1">
      <item>sudski registar</item>
      <item>Željko Petrović, OIB 65390191877, Koprivnička 9, 42000 Varaždin</item>
    </derivirana_varijabla>
  </DomainObject.Predmet.OstaliListFormatedWithAdressOIB>
  <DomainObject.Predmet.OstaliListNazivFormated>
    <izvorni_sadrzaj>
      <item>sudski registar</item>
      <item>Željko Petrović</item>
    </izvorni_sadrzaj>
    <derivirana_varijabla naziv="DomainObject.Predmet.OstaliListNazivFormated_1">
      <item>sudski registar</item>
      <item>Željko Petrović</item>
    </derivirana_varijabla>
  </DomainObject.Predmet.OstaliListNazivFormated>
  <DomainObject.Predmet.OstaliListNazivFormatedOIB>
    <izvorni_sadrzaj>
      <item>sudski registar</item>
      <item>Željko Petrović, OIB 65390191877</item>
    </izvorni_sadrzaj>
    <derivirana_varijabla naziv="DomainObject.Predmet.OstaliListNazivFormatedOIB_1">
      <item>sudski registar</item>
      <item>Željko Petrović, OIB 65390191877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Real Estate Petrov jednostavno društvo s ograničenom odgovornošću za posredovanje u prometu nekretninama, trgovinu i usluge</izvorni_sadrzaj>
    <derivirana_varijabla naziv="DomainObject.Predmet.ProtustrankaIDrugi_1">Real Estate Petrov jednostavno društvo s ograničenom odgovornošću za posredovanje u prometu nekretninama,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IDrugiAdressOIB_1">Real Estate Petrov jednostavno društvo s ograničenom odgovornošću za posredovanje u prometu nekretninama, trgovinu i usluge, OIB 76165559035, Strossmayerova ulica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Real Estate Petrov jednostavno društvo s ograničenom odgovornošću za posredovanje u prometu nekretninama, trgovinu i usluge</item>
      <item>sudski registar</item>
      <item>Željko Petrović</item>
    </izvorni_sadrzaj>
    <derivirana_varijabla naziv="DomainObject.Predmet.SudioniciListNaziv_1">
      <item>Financijska agencija</item>
      <item>Real Estate Petrov jednostavno društvo s ograničenom odgovornošću za posredovanje u prometu nekretninama, trgovinu i usluge</item>
      <item>sudski registar</item>
      <item>Željko Petrović</item>
    </derivirana_varijabla>
  </DomainObject.Predmet.SudioniciListNaziv>
  <DomainObject.Predmet.SudioniciListAdressOIB>
    <izvorni_sadrzaj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izvorni_sadrzaj>
    <derivirana_varijabla naziv="DomainObject.Predmet.SudioniciListAdressOIB_1"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76165559035</item>
      <item>, OIB null</item>
      <item>, OIB 65390191877</item>
    </izvorni_sadrzaj>
    <derivirana_varijabla naziv="DomainObject.Predmet.SudioniciListNazivOIB_1">
      <item>, OIB 85821130368</item>
      <item>, OIB 76165559035</item>
      <item>, OIB null</item>
      <item>, OIB 65390191877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9D8FE-4081-4048-8E07-DAFD76818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2633</properties:Characters>
  <properties:Lines>84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2016-05-03T11:33:00Z</dcterms:created>
  <dc:creator>Maja Valušnig</dc:creator>
  <cp:lastModifiedBy>Marko Makaj</cp:lastModifiedBy>
  <cp:lastPrinted>2016-05-03T08:41:00Z</cp:lastPrinted>
  <dcterms:modified xmlns:xsi="http://www.w3.org/2001/XMLSchema-instance" xsi:type="dcterms:W3CDTF">2016-05-03T11:40:00Z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