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1507" w14:paraId="3de1507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11F30">
        <w:rPr>
          <w:sz w:val="24"/>
          <w:szCs w:val="24"/>
          <w:lang w:val="hr-HR"/>
        </w:rPr>
        <w:t>845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11F30">
        <w:t>BIO GRAĐA d.o.o., Zadar, Hrvatskih književnika 19/A, OIB: 69320644999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311F30">
        <w:rPr>
          <w:szCs w:val="24"/>
        </w:rPr>
        <w:t>16.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11F30">
        <w:rPr>
          <w:sz w:val="24"/>
          <w:szCs w:val="24"/>
          <w:lang w:val="hr-HR"/>
        </w:rPr>
        <w:t>IVANA PROCHAZKOVA KINCELOVA, Češka, PSČ 623 00, Brno Kohoutovice, Prokofjevova 285/4, OIB: 93792381322</w:t>
      </w:r>
      <w:r w:rsidR="006C2540">
        <w:rPr>
          <w:sz w:val="24"/>
          <w:szCs w:val="24"/>
          <w:lang w:val="hr-HR"/>
        </w:rPr>
        <w:t xml:space="preserve"> </w:t>
      </w:r>
      <w:r w:rsidR="00311F30">
        <w:rPr>
          <w:sz w:val="24"/>
          <w:szCs w:val="24"/>
          <w:lang w:val="hr-HR"/>
        </w:rPr>
        <w:t xml:space="preserve">i PATRIK ŠTANCL, Češka, 671 82 Dobšice, Sadova 473, OIB: 30269855335,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="00311F30">
        <w:rPr>
          <w:sz w:val="24"/>
          <w:szCs w:val="24"/>
          <w:lang w:val="hr-HR"/>
        </w:rPr>
        <w:t xml:space="preserve">solidarno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11F30">
        <w:rPr>
          <w:sz w:val="24"/>
          <w:szCs w:val="24"/>
          <w:lang w:val="hr-HR"/>
        </w:rPr>
        <w:t>845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11F3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11F3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311F30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11F30" w:rsidRPr="00311F30">
        <w:rPr>
          <w:sz w:val="24"/>
          <w:szCs w:val="24"/>
        </w:rPr>
        <w:t>BIO GRAĐA d.o.o., Zadar</w:t>
      </w:r>
      <w:r w:rsidR="00883161" w:rsidRPr="00311F30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11F30">
        <w:rPr>
          <w:sz w:val="24"/>
          <w:szCs w:val="24"/>
          <w:lang w:val="hr-HR"/>
        </w:rPr>
        <w:t>16.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11F3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11F30">
        <w:rPr>
          <w:szCs w:val="24"/>
        </w:rPr>
        <w:t>IVANA PROCHAZKOVA KINCELOVA, na adresu dužnika i na e-oglasnu ploču</w:t>
      </w:r>
    </w:p>
    <w:p w:rsidRDefault="00311F30" w:rsidP="00D25E9C" w:rsidR="00311F30">
      <w:pPr>
        <w:pStyle w:val="Tijeloteksta"/>
        <w:rPr>
          <w:szCs w:val="24"/>
        </w:rPr>
      </w:pPr>
      <w:r>
        <w:rPr>
          <w:szCs w:val="24"/>
        </w:rPr>
        <w:t>- PATRIK ŠTANCL na adresu dužnika i na e-oglasnu ploču</w:t>
      </w:r>
    </w:p>
    <w:p w:rsidRDefault="00311F30" w:rsidP="00D25E9C" w:rsidR="00F60E80">
      <w:pPr>
        <w:pStyle w:val="Tijeloteksta"/>
        <w:rPr>
          <w:szCs w:val="24"/>
        </w:rPr>
      </w:pPr>
      <w:r>
        <w:rPr>
          <w:szCs w:val="24"/>
        </w:rPr>
        <w:t xml:space="preserve"> </w:t>
      </w:r>
      <w:r w:rsidR="00F60E80"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64A6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11F30">
      <w:rPr>
        <w:sz w:val="24"/>
        <w:szCs w:val="24"/>
        <w:lang w:val="hr-HR"/>
      </w:rPr>
      <w:t>845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11F30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64A60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4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A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4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A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GRAĐA d.o.o. za proizvodnju i poslovne usluge</izvorni_sadrzaj>
    <derivirana_varijabla naziv="DomainObject.Predmet.ProtustrankaFormated_1">  BIO GRAĐA d.o.o. za proizvodnju i poslovne usluge</derivirana_varijabla>
  </DomainObject.Predmet.ProtustrankaFormated>
  <DomainObject.Predmet.ProtustrankaFormatedOIB>
    <izvorni_sadrzaj>  BIO GRAĐA d.o.o. za proizvodnju i poslovne usluge, OIB 69320644999</izvorni_sadrzaj>
    <derivirana_varijabla naziv="DomainObject.Predmet.ProtustrankaFormatedOIB_1">  BIO GRAĐA d.o.o. za proizvodnju i poslovne usluge, OIB 69320644999</derivirana_varijabla>
  </DomainObject.Predmet.ProtustrankaFormatedOIB>
  <DomainObject.Predmet.ProtustrankaFormatedWithAdress>
    <izvorni_sadrzaj> BIO GRAĐA d.o.o. za proizvodnju i poslovne usluge, Hrvatskih književnika 19/A, 23000 Zadar</izvorni_sadrzaj>
    <derivirana_varijabla naziv="DomainObject.Predmet.ProtustrankaFormatedWithAdress_1"> BIO GRAĐA d.o.o. za proizvodnju i poslovne usluge, Hrvatskih književnika 19/A, 23000 Zadar</derivirana_varijabla>
  </DomainObject.Predmet.ProtustrankaFormatedWithAdress>
  <DomainObject.Predmet.ProtustrankaFormatedWithAdressOIB>
    <izvorni_sadrzaj> BIO GRAĐA d.o.o. za proizvodnju i poslovne usluge, OIB 69320644999, Hrvatskih književnika 19/A, 23000 Zadar</izvorni_sadrzaj>
    <derivirana_varijabla naziv="DomainObject.Predmet.ProtustrankaFormatedWithAdressOIB_1"> BIO GRAĐA d.o.o. za proizvodnju i poslovne usluge, OIB 69320644999, Hrvatskih književnika 19/A, 23000 Zadar</derivirana_varijabla>
  </DomainObject.Predmet.ProtustrankaFormatedWithAdressOIB>
  <DomainObject.Predmet.ProtustrankaWithAdress>
    <izvorni_sadrzaj>BIO GRAĐA d.o.o. za proizvodnju i poslovne usluge Hrvatskih književnika 19/A, 23000 Zadar</izvorni_sadrzaj>
    <derivirana_varijabla naziv="DomainObject.Predmet.ProtustrankaWithAdress_1">BIO GRAĐA d.o.o. za proizvodnju i poslovne usluge Hrvatskih književnika 19/A, 23000 Zadar</derivirana_varijabla>
  </DomainObject.Predmet.ProtustrankaWithAdress>
  <DomainObject.Predmet.ProtustrankaWithAdressOIB>
    <izvorni_sadrzaj>BIO GRAĐA d.o.o. za proizvodnju i poslovne usluge, OIB 69320644999, Hrvatskih književnika 19/A, 23000 Zadar</izvorni_sadrzaj>
    <derivirana_varijabla naziv="DomainObject.Predmet.ProtustrankaWithAdressOIB_1">BIO GRAĐA d.o.o. za proizvodnju i poslovne usluge, OIB 69320644999, Hrvatskih književnika 19/A, 23000 Zadar</derivirana_varijabla>
  </DomainObject.Predmet.ProtustrankaWithAdressOIB>
  <DomainObject.Predmet.ProtustrankaNazivFormated>
    <izvorni_sadrzaj>BIO GRAĐA d.o.o. za proizvodnju i poslovne usluge</izvorni_sadrzaj>
    <derivirana_varijabla naziv="DomainObject.Predmet.ProtustrankaNazivFormated_1">BIO GRAĐA d.o.o. za proizvodnju i poslovne usluge</derivirana_varijabla>
  </DomainObject.Predmet.ProtustrankaNazivFormated>
  <DomainObject.Predmet.ProtustrankaNazivFormatedOIB>
    <izvorni_sadrzaj>BIO GRAĐA d.o.o. za proizvodnju i poslovne usluge, OIB 69320644999</izvorni_sadrzaj>
    <derivirana_varijabla naziv="DomainObject.Predmet.ProtustrankaNazivFormatedOIB_1">BIO GRAĐA d.o.o. za proizvodnju i poslovne usluge, OIB 69320644999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8091.94</izvorni_sadrzaj>
    <derivirana_varijabla naziv="DomainObject.Predmet.TrenutnaVrijednost_1">8091.94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GRAĐA d.o.o. za proizvodnju i poslovne usluge</item>
    </izvorni_sadrzaj>
    <derivirana_varijabla naziv="DomainObject.Predmet.ProtuStrankaListFormated_1">
      <item>BIO GRAĐA d.o.o. za proizvodnju i poslovne usluge</item>
    </derivirana_varijabla>
  </DomainObject.Predmet.ProtuStrankaListFormated>
  <DomainObject.Predmet.ProtuStrankaListFormatedOIB>
    <izvorni_sadrzaj>
      <item>BIO GRAĐA d.o.o. za proizvodnju i poslovne usluge, OIB 69320644999</item>
    </izvorni_sadrzaj>
    <derivirana_varijabla naziv="DomainObject.Predmet.ProtuStrankaListFormatedOIB_1">
      <item>BIO GRAĐA d.o.o. za proizvodnju i poslovne usluge, OIB 69320644999</item>
    </derivirana_varijabla>
  </DomainObject.Predmet.ProtuStrankaListFormatedOIB>
  <DomainObject.Predmet.ProtuStrankaListFormatedWithAdress>
    <izvorni_sadrzaj>
      <item>BIO GRAĐA d.o.o. za proizvodnju i poslovne usluge, Hrvatskih književnika 19/A, 23000 Zadar</item>
    </izvorni_sadrzaj>
    <derivirana_varijabla naziv="DomainObject.Predmet.ProtuStrankaListFormatedWithAdress_1">
      <item>BIO GRAĐA d.o.o. za proizvodnju i poslovne usluge, Hrvatskih književnika 19/A, 23000 Zadar</item>
    </derivirana_varijabla>
  </DomainObject.Predmet.ProtuStrankaListFormatedWithAdress>
  <DomainObject.Predmet.ProtuStrankaListFormatedWithAdressOIB>
    <izvorni_sadrzaj>
      <item>BIO GRAĐA d.o.o. za proizvodnju i poslovne usluge, OIB 69320644999, Hrvatskih književnika 19/A, 23000 Zadar</item>
    </izvorni_sadrzaj>
    <derivirana_varijabla naziv="DomainObject.Predmet.ProtuStrankaListFormatedWithAdressOIB_1">
      <item>BIO GRAĐA d.o.o. za proizvodnju i poslovne usluge, OIB 69320644999, Hrvatskih književnika 19/A, 23000 Zadar</item>
    </derivirana_varijabla>
  </DomainObject.Predmet.ProtuStrankaListFormatedWithAdressOIB>
  <DomainObject.Predmet.ProtuStrankaListNazivFormated>
    <izvorni_sadrzaj>
      <item>BIO GRAĐA d.o.o. za proizvodnju i poslovne usluge</item>
    </izvorni_sadrzaj>
    <derivirana_varijabla naziv="DomainObject.Predmet.ProtuStrankaListNazivFormated_1">
      <item>BIO GRAĐA d.o.o. za proizvodnju i poslovne usluge</item>
    </derivirana_varijabla>
  </DomainObject.Predmet.ProtuStrankaListNazivFormated>
  <DomainObject.Predmet.ProtuStrankaListNazivFormatedOIB>
    <izvorni_sadrzaj>
      <item>BIO GRAĐA d.o.o. za proizvodnju i poslovne usluge, OIB 69320644999</item>
    </izvorni_sadrzaj>
    <derivirana_varijabla naziv="DomainObject.Predmet.ProtuStrankaListNazivFormatedOIB_1">
      <item>BIO GRAĐA d.o.o. za proizvodnju i poslovne usluge, OIB 69320644999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GRAĐA d.o.o. za proizvodnju i poslovne usluge</izvorni_sadrzaj>
    <derivirana_varijabla naziv="DomainObject.Predmet.ProtustrankaIDrugi_1">BIO GRAĐA d.o.o. za proizvodnju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BIO GRAĐA d.o.o. za proizvodnju i poslovne usluge, OIB 69320644999, Hrvatskih književnika 19/A, 23000 Zadar</izvorni_sadrzaj>
    <derivirana_varijabla naziv="DomainObject.Predmet.ProtustrankaIDrugiAdressOIB_1">BIO GRAĐA d.o.o. za proizvodnju i poslovne usluge, OIB 69320644999, Hrvatskih književnika 19/A,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GRAĐA d.o.o. za proizvodnju i poslovne usluge</item>
    </izvorni_sadrzaj>
    <derivirana_varijabla naziv="DomainObject.Predmet.SudioniciListNaziv_1">
      <item>Financijska agencija</item>
      <item>BIO GRAĐA d.o.o. za proizvodnju i poslovne usluge</item>
    </derivirana_varijabla>
  </DomainObject.Predmet.SudioniciListNaziv>
  <DomainObject.Predmet.SudioniciListAdressOIB>
    <izvorni_sadrzaj>
      <item>Financijska agencija, OIB 85821130368, Ivana Danila 4,23000 Zadar</item>
      <item>BIO GRAĐA d.o.o. za proizvodnju i poslovne usluge, OIB 69320644999, Hrvatskih književnika 19/A,23000 Zadar</item>
    </izvorni_sadrzaj>
    <derivirana_varijabla naziv="DomainObject.Predmet.SudioniciListAdressOIB_1">
      <item>Financijska agencija, OIB 85821130368, Ivana Danila 4,23000 Zadar</item>
      <item>BIO GRAĐA d.o.o. za proizvodnju i poslovne usluge, OIB 69320644999, Hrvatskih književnika 19/A,23000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69320644999</item>
    </izvorni_sadrzaj>
    <derivirana_varijabla naziv="DomainObject.Predmet.SudioniciListNazivOIB_1">
      <item>, OIB 85821130368</item>
      <item>, OIB 69320644999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67AF7-B6DA-45CB-B861-D2DFB069E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345</properties:Words>
  <properties:Characters>1739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2016-06-15T12:24:00Z</dcterms:created>
  <dc:creator>Ante Kačić</dc:creator>
  <cp:lastModifiedBy>wsadmin</cp:lastModifiedBy>
  <cp:lastPrinted>2016-06-15T08:20:00Z</cp:lastPrinted>
  <dcterms:modified xmlns:xsi="http://www.w3.org/2001/XMLSchema-instance" xsi:type="dcterms:W3CDTF">2016-06-17T06:22:00Z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