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4786" w14:paraId="16c4786" w:rsidRDefault="006E46F1" w:rsidP="006E46F1" w:rsidR="006E46F1">
      <w:pPr>
        <w:jc w:val="right"/>
        <w15:collapsed w:val="false"/>
      </w:pPr>
      <w:bookmarkStart w:name="_GoBack" w:id="0"/>
      <w:bookmarkEnd w:id="0"/>
      <w:r>
        <w:t>Broj: St-</w:t>
      </w:r>
      <w:r w:rsidR="00A71BF7">
        <w:t>1757/16-12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3A43D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6E46F1" w:rsidR="006E46F1">
      <w:pPr>
        <w:jc w:val="both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9D0DCF" w:rsidRPr="009D0DCF">
        <w:t xml:space="preserve"> </w:t>
      </w:r>
      <w:r w:rsidR="003A74E6">
        <w:t>RH MF Porezna uprava zastupana po ŽDO Vukovar</w:t>
      </w:r>
      <w:r w:rsidR="003A4216" w:rsidRPr="003A4216">
        <w:t xml:space="preserve">, za otvaranje stečajnog postupka nad dužnikom </w:t>
      </w:r>
      <w:r w:rsidR="00216402" w:rsidRPr="00216402">
        <w:rPr>
          <w:b/>
        </w:rPr>
        <w:t xml:space="preserve"> </w:t>
      </w:r>
      <w:r w:rsidR="00A71BF7" w:rsidRPr="00A71BF7">
        <w:rPr>
          <w:b/>
        </w:rPr>
        <w:t>FALETAR d.o.o., Stjepana Radića 37, Šarengrad, MBS: 030060143, OIB: 90042132224</w:t>
      </w:r>
      <w:r w:rsidR="006E46F1">
        <w:rPr>
          <w:b/>
        </w:rPr>
        <w:t xml:space="preserve">, </w:t>
      </w:r>
      <w:r w:rsidR="006E46F1">
        <w:t xml:space="preserve">dana </w:t>
      </w:r>
      <w:r w:rsidR="00A71BF7">
        <w:t>27. rujna</w:t>
      </w:r>
      <w:r w:rsidR="006E46F1">
        <w:t xml:space="preserve"> 2016. g.,</w:t>
      </w:r>
    </w:p>
    <w:p w:rsidRDefault="00667C76" w:rsidP="00667C76" w:rsidR="00857D02">
      <w:pPr>
        <w:pStyle w:val="Tijeloteksta"/>
        <w:tabs>
          <w:tab w:pos="3750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A71BF7" w:rsidR="00A55821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A71BF7">
        <w:t>z.z. dužnika</w:t>
      </w:r>
      <w:r w:rsidR="003A74E6">
        <w:t xml:space="preserve"> </w:t>
      </w:r>
      <w:r w:rsidR="00A71BF7" w:rsidRPr="00A71BF7">
        <w:t>Stipo Faletar, OIB: 98132314436, Šarengrad, Zagrebačka 0</w:t>
      </w:r>
      <w:r w:rsidR="00A71BF7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0642E1" w:rsidRPr="00A71BF7">
        <w:rPr>
          <w:b/>
        </w:rPr>
        <w:t>FALETAR d.o.o., Stjepana Radića 37, Šarengrad, MBS: 030060143, OIB: 90042132224</w:t>
      </w:r>
      <w:r w:rsidR="000642E1">
        <w:rPr>
          <w:b/>
        </w:rPr>
        <w:t xml:space="preserve"> </w:t>
      </w:r>
      <w:r w:rsidR="00A80863">
        <w:t xml:space="preserve">te dodatni iznos predujma u iznosu od </w:t>
      </w:r>
      <w:r w:rsidR="0057697C">
        <w:rPr>
          <w:b/>
        </w:rPr>
        <w:t>4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A71BF7" w:rsidRPr="00A71BF7">
        <w:rPr>
          <w:b/>
        </w:rPr>
        <w:t>1757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A71BF7" w:rsidR="00686ACA">
      <w:pPr>
        <w:numPr>
          <w:ilvl w:val="0"/>
          <w:numId w:val="8"/>
        </w:numPr>
        <w:ind w:firstLine="708" w:left="0"/>
        <w:jc w:val="both"/>
      </w:pPr>
      <w:r>
        <w:t xml:space="preserve">Ako </w:t>
      </w:r>
      <w:r w:rsidR="00A71BF7">
        <w:t xml:space="preserve">z.z. dužnika </w:t>
      </w:r>
      <w:r w:rsidR="00A71BF7" w:rsidRPr="00A71BF7">
        <w:t>Stipo Faletar, OIB: 98132314436, Šarengrad, Zagrebačka 0</w:t>
      </w:r>
      <w:r w:rsidR="003A74E6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71BF7">
        <w:t>27.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0642E1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71BF7" w:rsidP="00A71BF7" w:rsidR="00A71BF7">
      <w:pPr>
        <w:numPr>
          <w:ilvl w:val="0"/>
          <w:numId w:val="6"/>
        </w:numPr>
        <w:jc w:val="both"/>
      </w:pPr>
      <w:r>
        <w:t xml:space="preserve">z.z. dužnika </w:t>
      </w:r>
      <w:r w:rsidRPr="00A71BF7">
        <w:t>Stipo Faletar,</w:t>
      </w:r>
      <w:r>
        <w:t xml:space="preserve"> </w:t>
      </w:r>
      <w:r w:rsidRPr="00A71BF7">
        <w:t>Šarengrad, Zagrebačka 0</w:t>
      </w:r>
    </w:p>
    <w:p w:rsidRDefault="00F81165" w:rsidP="00A71BF7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DD3DDB" w:rsidP="00470B34" w:rsidR="00470B34">
      <w:pPr>
        <w:numPr>
          <w:ilvl w:val="0"/>
          <w:numId w:val="6"/>
        </w:numPr>
        <w:jc w:val="both"/>
      </w:pPr>
      <w:r>
        <w:t>R-</w:t>
      </w:r>
      <w:r w:rsidR="000642E1">
        <w:t>24.11.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468" w:rsidR="00720468">
      <w:r>
        <w:separator/>
      </w:r>
    </w:p>
  </w:endnote>
  <w:endnote w:id="0" w:type="continuationSeparator">
    <w:p w:rsidRDefault="00720468" w:rsidR="00720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468" w:rsidR="00720468">
      <w:r>
        <w:separator/>
      </w:r>
    </w:p>
  </w:footnote>
  <w:footnote w:id="0" w:type="continuationSeparator">
    <w:p w:rsidRDefault="00720468" w:rsidR="00720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178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2E1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86132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7178B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3D8"/>
    <w:rsid w:val="003A4406"/>
    <w:rsid w:val="003A74E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0468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1BF7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03DF8"/>
    <w:rsid w:val="00C15361"/>
    <w:rsid w:val="00C26291"/>
    <w:rsid w:val="00C3548B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17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1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17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1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St-1757/2016</izvorni_sadrzaj>
    <derivirana_varijabla naziv="DomainObject.Predmet.OznakaBroj_1">St-1757/2016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FALETAR Društvo s ograničenom odgovornošću za proizvodnju i trgovinu</izvorni_sadrzaj>
    <derivirana_varijabla naziv="DomainObject.Predmet.ProtustrankaFormated_1">  FALETAR Društvo s ograničenom odgovornošću za proizvodnju i trgovinu</derivirana_varijabla>
  </DomainObject.Predmet.ProtustrankaFormated>
  <DomainObject.Predmet.ProtustrankaFormatedOIB>
    <izvorni_sadrzaj>  FALETAR Društvo s ograničenom odgovornošću za proizvodnju i trgovinu, OIB 90042132224</izvorni_sadrzaj>
    <derivirana_varijabla naziv="DomainObject.Predmet.ProtustrankaFormatedOIB_1">  FALETAR Društvo s ograničenom odgovornošću za proizvodnju i trgovinu, OIB 90042132224</derivirana_varijabla>
  </DomainObject.Predmet.ProtustrankaFormatedOIB>
  <DomainObject.Predmet.ProtustrankaFormatedWithAdress>
    <izvorni_sadrzaj> FALETAR Društvo s ograničenom odgovornošću za proizvodnju i trgovinu, Stjepana Radića 37, 32234 Šarengrad</izvorni_sadrzaj>
    <derivirana_varijabla naziv="DomainObject.Predmet.ProtustrankaFormatedWithAdress_1"> FALETAR Društvo s ograničenom odgovornošću za proizvodnju i trgovinu, Stjepana Radića 37, 32234 Šarengrad</derivirana_varijabla>
  </DomainObject.Predmet.ProtustrankaFormatedWithAdress>
  <DomainObject.Predmet.ProtustrankaFormatedWithAdressOIB>
    <izvorni_sadrzaj> FALETAR Društvo s ograničenom odgovornošću za proizvodnju i trgovinu, OIB 90042132224, Stjepana Radića 37, 32234 Šarengrad</izvorni_sadrzaj>
    <derivirana_varijabla naziv="DomainObject.Predmet.ProtustrankaFormatedWithAdressOIB_1"> FALETAR Društvo s ograničenom odgovornošću za proizvodnju i trgovinu, OIB 90042132224, Stjepana Radića 37, 32234 Šarengrad</derivirana_varijabla>
  </DomainObject.Predmet.ProtustrankaFormatedWithAdressOIB>
  <DomainObject.Predmet.ProtustrankaWithAdress>
    <izvorni_sadrzaj>FALETAR Društvo s ograničenom odgovornošću za proizvodnju i trgovinu Stjepana Radića 37, 32234 Šarengrad</izvorni_sadrzaj>
    <derivirana_varijabla naziv="DomainObject.Predmet.ProtustrankaWithAdress_1">FALETAR Društvo s ograničenom odgovornošću za proizvodnju i trgovinu Stjepana Radića 37, 32234 Šarengrad</derivirana_varijabla>
  </DomainObject.Predmet.ProtustrankaWithAdress>
  <DomainObject.Predmet.ProtustrankaWithAdressOIB>
    <izvorni_sadrzaj>FALETAR Društvo s ograničenom odgovornošću za proizvodnju i trgovinu, OIB 90042132224, Stjepana Radića 37, 32234 Šarengrad</izvorni_sadrzaj>
    <derivirana_varijabla naziv="DomainObject.Predmet.ProtustrankaWithAdressOIB_1">FALETAR Društvo s ograničenom odgovornošću za proizvodnju i trgovinu, OIB 90042132224, Stjepana Radića 37, 32234 Šarengrad</derivirana_varijabla>
  </DomainObject.Predmet.ProtustrankaWithAdressOIB>
  <DomainObject.Predmet.ProtustrankaNazivFormated>
    <izvorni_sadrzaj>FALETAR Društvo s ograničenom odgovornošću za proizvodnju i trgovinu</izvorni_sadrzaj>
    <derivirana_varijabla naziv="DomainObject.Predmet.ProtustrankaNazivFormated_1">FALETAR Društvo s ograničenom odgovornošću za proizvodnju i trgovinu</derivirana_varijabla>
  </DomainObject.Predmet.ProtustrankaNazivFormated>
  <DomainObject.Predmet.ProtustrankaNazivFormatedOIB>
    <izvorni_sadrzaj>FALETAR Društvo s ograničenom odgovornošću za proizvodnju i trgovinu, OIB 90042132224</izvorni_sadrzaj>
    <derivirana_varijabla naziv="DomainObject.Predmet.ProtustrankaNazivFormatedOIB_1">FALETAR Društvo s ograničenom odgovornošću za proizvodnju i trgovinu, OIB 90042132224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FALETAR Društvo s ograničenom odgovornošću za proizvodnju i trgovinu</item>
    </izvorni_sadrzaj>
    <derivirana_varijabla naziv="DomainObject.Predmet.ProtuStrankaListFormated_1">
      <item>FALETAR Društvo s ograničenom odgovornošću za proizvodnju i trgovinu</item>
    </derivirana_varijabla>
  </DomainObject.Predmet.ProtuStrankaListFormated>
  <DomainObject.Predmet.ProtuStrankaListFormatedOIB>
    <izvorni_sadrzaj>
      <item>FALETAR Društvo s ograničenom odgovornošću za proizvodnju i trgovinu, OIB 90042132224</item>
    </izvorni_sadrzaj>
    <derivirana_varijabla naziv="DomainObject.Predmet.ProtuStrankaListFormatedOIB_1">
      <item>FALETAR Društvo s ograničenom odgovornošću za proizvodnju i trgovinu, OIB 90042132224</item>
    </derivirana_varijabla>
  </DomainObject.Predmet.ProtuStrankaListFormatedOIB>
  <DomainObject.Predmet.ProtuStrankaListFormatedWithAdress>
    <izvorni_sadrzaj>
      <item>FALETAR Društvo s ograničenom odgovornošću za proizvodnju i trgovinu, Stjepana Radića 37, 32234 Šarengrad</item>
    </izvorni_sadrzaj>
    <derivirana_varijabla naziv="DomainObject.Predmet.ProtuStrankaListFormatedWithAdress_1">
      <item>FALETAR Društvo s ograničenom odgovornošću za proizvodnju i trgovinu, Stjepana Radića 37, 32234 Šarengrad</item>
    </derivirana_varijabla>
  </DomainObject.Predmet.ProtuStrankaListFormatedWithAdress>
  <DomainObject.Predmet.ProtuStrankaListFormatedWithAdressOIB>
    <izvorni_sadrzaj>
      <item>FALETAR Društvo s ograničenom odgovornošću za proizvodnju i trgovinu, OIB 90042132224, Stjepana Radića 37, 32234 Šarengrad</item>
    </izvorni_sadrzaj>
    <derivirana_varijabla naziv="DomainObject.Predmet.ProtuStrankaListFormatedWithAdressOIB_1">
      <item>FALETAR Društvo s ograničenom odgovornošću za proizvodnju i trgovinu, OIB 90042132224, Stjepana Radića 37, 32234 Šarengrad</item>
    </derivirana_varijabla>
  </DomainObject.Predmet.ProtuStrankaListFormatedWithAdressOIB>
  <DomainObject.Predmet.ProtuStrankaListNazivFormated>
    <izvorni_sadrzaj>
      <item>FALETAR Društvo s ograničenom odgovornošću za proizvodnju i trgovinu</item>
    </izvorni_sadrzaj>
    <derivirana_varijabla naziv="DomainObject.Predmet.ProtuStrankaListNazivFormated_1">
      <item>FALETAR Društvo s ograničenom odgovornošću za proizvodnju i trgovinu</item>
    </derivirana_varijabla>
  </DomainObject.Predmet.ProtuStrankaListNazivFormated>
  <DomainObject.Predmet.ProtuStrankaListNazivFormatedOIB>
    <izvorni_sadrzaj>
      <item>FALETAR Društvo s ograničenom odgovornošću za proizvodnju i trgovinu, OIB 90042132224</item>
    </izvorni_sadrzaj>
    <derivirana_varijabla naziv="DomainObject.Predmet.ProtuStrankaListNazivFormatedOIB_1">
      <item>FALETAR Društvo s ograničenom odgovornošću za proizvodnju i trgovinu, OIB 90042132224</item>
    </derivirana_varijabla>
  </DomainObject.Predmet.ProtuStrankaListNazivFormatedOIB>
  <DomainObject.Predmet.OstaliListFormated>
    <izvorni_sadrzaj>
      <item>Marko Cvrkovć</item>
    </izvorni_sadrzaj>
    <derivirana_varijabla naziv="DomainObject.Predmet.OstaliListFormated_1">
      <item>Marko Cvrkovć</item>
    </derivirana_varijabla>
  </DomainObject.Predmet.OstaliListFormated>
  <DomainObject.Predmet.OstaliListFormatedOIB>
    <izvorni_sadrzaj>
      <item>Marko Cvrkovć</item>
    </izvorni_sadrzaj>
    <derivirana_varijabla naziv="DomainObject.Predmet.OstaliListFormatedOIB_1">
      <item>Marko Cvrkovć</item>
    </derivirana_varijabla>
  </DomainObject.Predmet.OstaliListFormatedOIB>
  <DomainObject.Predmet.OstaliListFormatedWithAdress>
    <izvorni_sadrzaj>
      <item>Marko Cvrkovć, Županijska 44, 32000 Vukovar</item>
    </izvorni_sadrzaj>
    <derivirana_varijabla naziv="DomainObject.Predmet.OstaliListFormatedWithAdress_1">
      <item>Marko Cvrkovć, Županijska 44, 32000 Vukovar</item>
    </derivirana_varijabla>
  </DomainObject.Predmet.OstaliListFormatedWithAdress>
  <DomainObject.Predmet.OstaliListFormatedWithAdressOIB>
    <izvorni_sadrzaj>
      <item>Marko Cvrkovć, Županijska 44, 32000 Vukovar</item>
    </izvorni_sadrzaj>
    <derivirana_varijabla naziv="DomainObject.Predmet.OstaliListFormatedWithAdressOIB_1">
      <item>Marko Cvrkovć, Županijska 44, 32000 Vukovar</item>
    </derivirana_varijabla>
  </DomainObject.Predmet.OstaliListFormatedWithAdressOIB>
  <DomainObject.Predmet.OstaliListNazivFormated>
    <izvorni_sadrzaj>
      <item>Marko Cvrkovć</item>
    </izvorni_sadrzaj>
    <derivirana_varijabla naziv="DomainObject.Predmet.OstaliListNazivFormated_1">
      <item>Marko Cvrkovć</item>
    </derivirana_varijabla>
  </DomainObject.Predmet.OstaliListNazivFormated>
  <DomainObject.Predmet.OstaliListNazivFormatedOIB>
    <izvorni_sadrzaj>
      <item>Marko Cvrkovć</item>
    </izvorni_sadrzaj>
    <derivirana_varijabla naziv="DomainObject.Predmet.OstaliListNazivFormatedOIB_1">
      <item>Marko Cvrkovć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FALETAR Društvo s ograničenom odgovornošću za proizvodnju i trgovinu</izvorni_sadrzaj>
    <derivirana_varijabla naziv="DomainObject.Predmet.ProtustrankaIDrugi_1">FALETAR Društvo s ograničenom odgovornošću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FALETAR Društvo s ograničenom odgovornošću za proizvodnju i trgovinu, OIB 90042132224, Stjepana Radića 37, 32234 Šarengrad</izvorni_sadrzaj>
    <derivirana_varijabla naziv="DomainObject.Predmet.ProtustrankaIDrugiAdressOIB_1">FALETAR Društvo s ograničenom odgovornošću za proizvodnju i trgovinu, OIB 90042132224, Stjepana Radića 37,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FALETAR Društvo s ograničenom odgovornošću za proizvodnju i trgovinu</item>
      <item>Marko Cvrkovć</item>
      <item>RH MINISTARSTVO FINANCIJA POREZNA UPRAVA</item>
    </izvorni_sadrzaj>
    <derivirana_varijabla naziv="DomainObject.Predmet.SudioniciListNaziv_1">
      <item>FALETAR Društvo s ograničenom odgovornošću za proizvodnju i trgovinu</item>
      <item>Marko Cvrkovć</item>
      <item>RH MINISTARSTVO FINANCIJA POREZNA UPRAVA</item>
    </derivirana_varijabla>
  </DomainObject.Predmet.SudioniciListNaziv>
  <DomainObject.Predmet.SudioniciListAdressOIB>
    <izvorni_sadrzaj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izvorni_sadrzaj>
    <derivirana_varijabla naziv="DomainObject.Predmet.SudioniciListAdressOIB_1"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90042132224</item>
      <item>, OIB null</item>
      <item>, OIB 18683136487</item>
    </izvorni_sadrzaj>
    <derivirana_varijabla naziv="DomainObject.Predmet.SudioniciListNazivOIB_1">
      <item>, OIB 90042132224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F7F17-4AD8-4601-B396-5A3709BC8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325</properties:Words>
  <properties:Characters>1586</properties:Characters>
  <properties:Lines>131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2016-09-27T06:43:00Z</dcterms:created>
  <dc:creator>hermanj</dc:creator>
  <cp:lastModifiedBy>Danijela Sekulić</cp:lastModifiedBy>
  <cp:lastPrinted>2016-09-27T06:39:00Z</cp:lastPrinted>
  <dcterms:modified xmlns:xsi="http://www.w3.org/2001/XMLSchema-instance" xsi:type="dcterms:W3CDTF">2016-09-27T06:43:00Z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