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be63" w14:paraId="875be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E13B1">
        <w:t>2096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EKOL TRGOVINA d.o.o. Ivanić-Grad, Vulinčeva 140, MBS: 080275249, OIB: 83795053231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E13B1">
        <w:t>3.347.713,28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C45B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St-2096/2015</izvorni_sadrzaj>
    <derivirana_varijabla naziv="DomainObject.Predmet.OznakaBroj_1">St-2096/2015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 TRGOVINA d.o.o. zastupanog po punomoćniku Dragan Jakšić</izvorni_sadrzaj>
    <derivirana_varijabla naziv="DomainObject.Predmet.ProtustrankaFormated_1">  EKOL TRGOVINA d.o.o. zastupanog po punomoćniku Dragan Jakšić</derivirana_varijabla>
  </DomainObject.Predmet.ProtustrankaFormated>
  <DomainObject.Predmet.ProtustrankaFormatedOIB>
    <izvorni_sadrzaj>  EKOL TRGOVINA d.o.o., OIB 83795053231 zastupanog po punomoćniku Dragan Jakšić</izvorni_sadrzaj>
    <derivirana_varijabla naziv="DomainObject.Predmet.ProtustrankaFormatedOIB_1">  EKOL TRGOVINA d.o.o., OIB 83795053231 zastupanog po punomoćniku Dragan Jakšić</derivirana_varijabla>
  </DomainObject.Predmet.ProtustrankaFormatedOIB>
  <DomainObject.Predmet.ProtustrankaFormatedWithAdress>
    <izvorni_sadrzaj> EKOL TRGOVINA d.o.o., Vulinčeva 140, 10310 Ivanić-Grad zastupanog po punomoćniku Dragan Jakšić</izvorni_sadrzaj>
    <derivirana_varijabla naziv="DomainObject.Predmet.ProtustrankaFormatedWithAdress_1"> EKOL TRGOVINA d.o.o., Vulinčeva 140, 10310 Ivanić-Grad zastupanog po punomoćniku Dragan Jakšić</derivirana_varijabla>
  </DomainObject.Predmet.ProtustrankaFormatedWithAdress>
  <DomainObject.Predmet.ProtustrankaFormatedWithAdressOIB>
    <izvorni_sadrzaj> EKOL TRGOVINA d.o.o., OIB 83795053231, Vulinčeva 140, 10310 Ivanić-Grad zastupanog po punomoćniku Dragan Jakšić</izvorni_sadrzaj>
    <derivirana_varijabla naziv="DomainObject.Predmet.ProtustrankaFormatedWithAdressOIB_1"> EKOL TRGOVINA d.o.o., OIB 83795053231, Vulinčeva 140, 10310 Ivanić-Grad zastupanog po punomoćniku Dragan Jakšić</derivirana_varijabla>
  </DomainObject.Predmet.ProtustrankaFormatedWithAdressOIB>
  <DomainObject.Predmet.ProtustrankaWithAdress>
    <izvorni_sadrzaj>EKOL TRGOVINA d.o.o. Vulinčeva 140, 10310 Ivanić-Grad</izvorni_sadrzaj>
    <derivirana_varijabla naziv="DomainObject.Predmet.ProtustrankaWithAdress_1">EKOL TRGOVINA d.o.o. Vulinčeva 140, 10310 Ivanić-Grad</derivirana_varijabla>
  </DomainObject.Predmet.ProtustrankaWithAdress>
  <DomainObject.Predmet.ProtustrankaWithAdressOIB>
    <izvorni_sadrzaj>EKOL TRGOVINA d.o.o., OIB 83795053231, Vulinčeva 140, 10310 Ivanić-Grad</izvorni_sadrzaj>
    <derivirana_varijabla naziv="DomainObject.Predmet.ProtustrankaWithAdressOIB_1">EKOL TRGOVINA d.o.o., OIB 83795053231, Vulinčeva 140, 10310 Ivanić-Grad</derivirana_varijabla>
  </DomainObject.Predmet.ProtustrankaWithAdressOIB>
  <DomainObject.Predmet.ProtustrankaNazivFormated>
    <izvorni_sadrzaj>EKOL TRGOVINA d.o.o.</izvorni_sadrzaj>
    <derivirana_varijabla naziv="DomainObject.Predmet.ProtustrankaNazivFormated_1">EKOL TRGOVINA d.o.o.</derivirana_varijabla>
  </DomainObject.Predmet.ProtustrankaNazivFormated>
  <DomainObject.Predmet.ProtustrankaNazivFormatedOIB>
    <izvorni_sadrzaj>EKOL TRGOVINA d.o.o., OIB 83795053231</izvorni_sadrzaj>
    <derivirana_varijabla naziv="DomainObject.Predmet.ProtustrankaNazivFormatedOIB_1">EKOL TRGOVINA d.o.o., OIB 83795053231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 TRGOVINA d.o.o. zastupanog po punomoćniku Dragan Jakšić</item>
    </izvorni_sadrzaj>
    <derivirana_varijabla naziv="DomainObject.Predmet.ProtuStrankaListFormated_1">
      <item>EKOL TRGOVINA d.o.o. zastupanog po punomoćniku Dragan Jakšić</item>
    </derivirana_varijabla>
  </DomainObject.Predmet.ProtuStrankaListFormated>
  <DomainObject.Predmet.ProtuStrankaListFormatedOIB>
    <izvorni_sadrzaj>
      <item>EKOL TRGOVINA d.o.o., OIB 83795053231 zastupanog po punomoćniku Dragan Jakšić</item>
    </izvorni_sadrzaj>
    <derivirana_varijabla naziv="DomainObject.Predmet.ProtuStrankaListFormatedOIB_1">
      <item>EKOL TRGOVINA d.o.o., OIB 83795053231 zastupanog po punomoćniku Dragan Jakšić</item>
    </derivirana_varijabla>
  </DomainObject.Predmet.ProtuStrankaListFormatedOIB>
  <DomainObject.Predmet.ProtuStrankaListFormatedWithAdress>
    <izvorni_sadrzaj>
      <item>EKOL TRGOVINA d.o.o., Vulinčeva 140, 10310 Ivanić-Grad zastupanog po punomoćniku Dragan Jakšić</item>
    </izvorni_sadrzaj>
    <derivirana_varijabla naziv="DomainObject.Predmet.ProtuStrankaListFormatedWithAdress_1">
      <item>EKOL TRGOVINA d.o.o., Vulinčeva 140, 10310 Ivanić-Grad zastupanog po punomoćniku Dragan Jakšić</item>
    </derivirana_varijabla>
  </DomainObject.Predmet.ProtuStrankaListFormatedWithAdress>
  <DomainObject.Predmet.ProtuStrankaListFormatedWithAdressOIB>
    <izvorni_sadrzaj>
      <item>EKOL TRGOVINA d.o.o., OIB 83795053231, Vulinčeva 140, 10310 Ivanić-Grad zastupanog po punomoćniku Dragan Jakšić</item>
    </izvorni_sadrzaj>
    <derivirana_varijabla naziv="DomainObject.Predmet.ProtuStrankaListFormatedWithAdressOIB_1">
      <item>EKOL TRGOVINA d.o.o., OIB 83795053231, Vulinčeva 140, 10310 Ivanić-Grad zastupanog po punomoćniku Dragan Jakšić</item>
    </derivirana_varijabla>
  </DomainObject.Predmet.ProtuStrankaListFormatedWithAdressOIB>
  <DomainObject.Predmet.ProtuStrankaListNazivFormated>
    <izvorni_sadrzaj>
      <item>EKOL TRGOVINA d.o.o.</item>
    </izvorni_sadrzaj>
    <derivirana_varijabla naziv="DomainObject.Predmet.ProtuStrankaListNazivFormated_1">
      <item>EKOL TRGOVINA d.o.o.</item>
    </derivirana_varijabla>
  </DomainObject.Predmet.ProtuStrankaListNazivFormated>
  <DomainObject.Predmet.ProtuStrankaListNazivFormatedOIB>
    <izvorni_sadrzaj>
      <item>EKOL TRGOVINA d.o.o., OIB 83795053231</item>
    </izvorni_sadrzaj>
    <derivirana_varijabla naziv="DomainObject.Predmet.ProtuStrankaListNazivFormatedOIB_1">
      <item>EKOL TRGOVINA d.o.o., OIB 83795053231</item>
    </derivirana_varijabla>
  </DomainObject.Predmet.ProtuStrankaListNazivFormatedOIB>
  <DomainObject.Predmet.OstaliListFormated>
    <izvorni_sadrzaj>
      <item>Dragan Jakšić punomoćnik sudionika u postupku EKOL TRGOVINA d.o.o.</item>
    </izvorni_sadrzaj>
    <derivirana_varijabla naziv="DomainObject.Predmet.OstaliListFormated_1">
      <item>Dragan Jakšić punomoćnik sudionika u postupku EKOL TRGOVINA d.o.o.</item>
    </derivirana_varijabla>
  </DomainObject.Predmet.OstaliListFormated>
  <DomainObject.Predmet.OstaliListFormatedOIB>
    <izvorni_sadrzaj>
      <item>Dragan Jakšić, OIB 20492045523 punomoćnik sudionika u postupku EKOL TRGOVINA d.o.o.</item>
    </izvorni_sadrzaj>
    <derivirana_varijabla naziv="DomainObject.Predmet.OstaliListFormatedOIB_1">
      <item>Dragan Jakšić, OIB 20492045523 punomoćnik sudionika u postupku EKOL TRGOVINA d.o.o.</item>
    </derivirana_varijabla>
  </DomainObject.Predmet.OstaliListFormatedOIB>
  <DomainObject.Predmet.OstaliListFormatedWithAdress>
    <izvorni_sadrzaj>
      <item>Dragan Jakšić, Cundićeva Ulica 9, 10310 Ivanić-Grad punomoćnik sudionika u postupku EKOL TRGOVINA d.o.o.</item>
    </izvorni_sadrzaj>
    <derivirana_varijabla naziv="DomainObject.Predmet.OstaliListFormatedWithAdress_1">
      <item>Dragan Jakšić, Cundićeva Ulica 9, 10310 Ivanić-Grad punomoćnik sudionika u postupku EKOL TRGOVINA d.o.o.</item>
    </derivirana_varijabla>
  </DomainObject.Predmet.OstaliListFormatedWithAdress>
  <DomainObject.Predmet.OstaliListFormatedWithAdressOIB>
    <izvorni_sadrzaj>
      <item>Dragan Jakšić, OIB 20492045523, Cundićeva Ulica 9, 10310 Ivanić-Grad punomoćnik sudionika u postupku EKOL TRGOVINA d.o.o.</item>
    </izvorni_sadrzaj>
    <derivirana_varijabla naziv="DomainObject.Predmet.OstaliListFormatedWithAdressOIB_1">
      <item>Dragan Jakšić, OIB 20492045523, Cundićeva Ulica 9, 10310 Ivanić-Grad punomoćnik sudionika u postupku EKOL TRGOVINA d.o.o.</item>
    </derivirana_varijabla>
  </DomainObject.Predmet.OstaliListFormatedWithAdressOIB>
  <DomainObject.Predmet.OstaliListNazivFormated>
    <izvorni_sadrzaj>
      <item>Dragan Jakšić</item>
    </izvorni_sadrzaj>
    <derivirana_varijabla naziv="DomainObject.Predmet.OstaliListNazivFormated_1">
      <item>Dragan Jakšić</item>
    </derivirana_varijabla>
  </DomainObject.Predmet.OstaliListNazivFormated>
  <DomainObject.Predmet.OstaliListNazivFormatedOIB>
    <izvorni_sadrzaj>
      <item>Dragan Jakšić, OIB 20492045523</item>
    </izvorni_sadrzaj>
    <derivirana_varijabla naziv="DomainObject.Predmet.OstaliListNazivFormatedOIB_1">
      <item>Dragan Jakšić, OIB 20492045523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 TRGOVINA d.o.o.</izvorni_sadrzaj>
    <derivirana_varijabla naziv="DomainObject.Predmet.ProtustrankaIDrugi_1">EKOL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 TRGOVINA d.o.o., OIB 83795053231, Vulinčeva 140, 10310 Ivanić-Grad</izvorni_sadrzaj>
    <derivirana_varijabla naziv="DomainObject.Predmet.ProtustrankaIDrugiAdressOIB_1">EKOL TRGOVINA d.o.o., OIB 83795053231, Vulinčeva 140,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 TRGOVINA d.o.o.</item>
      <item>Dragan Jakšić</item>
    </izvorni_sadrzaj>
    <derivirana_varijabla naziv="DomainObject.Predmet.SudioniciListNaziv_1">
      <item>FINA Regionalni centar Zagreb</item>
      <item>EKOL TRGOVINA d.o.o.</item>
      <item>Dragan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EKOL TRGOVINA d.o.o., OIB 83795053231, Vulinčeva 140,10310 Ivanić-Grad</item>
      <item>Dragan Jakšić, OIB 20492045523, Cundićeva Ulica 9,10310 Ivanić-Grad</item>
    </izvorni_sadrzaj>
    <derivirana_varijabla naziv="DomainObject.Predmet.SudioniciListAdressOIB_1">
      <item>FINA Regionalni centar Zagreb, OIB 85821130368, Trg svibanjskih žrtava 1995. 1,10000 Zagreb</item>
      <item>EKOL TRGOVINA d.o.o., OIB 83795053231, Vulinčeva 140,10310 Ivanić-Grad</item>
      <item>Dragan Jakšić, OIB 20492045523, Cundićeva Ulica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83795053231</item>
      <item>, OIB 20492045523</item>
    </izvorni_sadrzaj>
    <derivirana_varijabla naziv="DomainObject.Predmet.SudioniciListNazivOIB_1">
      <item>, OIB 85821130368</item>
      <item>, OIB 83795053231</item>
      <item>, OIB 20492045523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2015-12-23T09:21:00Z</dcterms:created>
  <dc:creator>ilukac</dc:creator>
  <cp:lastModifiedBy>Marija Kojić</cp:lastModifiedBy>
  <cp:lastPrinted>2015-12-23T09:16:00Z</cp:lastPrinted>
  <dcterms:modified xmlns:xsi="http://www.w3.org/2001/XMLSchema-instance" xsi:type="dcterms:W3CDTF">2015-12-23T09:21:00Z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