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7d58" w14:paraId="ff87d58" w:rsidRDefault="0050163E" w:rsidP="00131571" w:rsidR="00485B78" w:rsidRPr="00485B78">
      <w:pPr>
        <w:spacing w:lineRule="auto" w:line="240" w:after="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STEČAJNI UPRAVITELJ</w:t>
      </w:r>
    </w:p>
    <w:p w:rsidRDefault="00485B78" w:rsidP="00131571" w:rsidR="00485B78" w:rsidRPr="00485B7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85B78">
        <w:rPr>
          <w:rFonts w:hAnsi="Times New Roman" w:ascii="Times New Roman"/>
          <w:sz w:val="24"/>
          <w:szCs w:val="24"/>
        </w:rPr>
        <w:t>MATEO ERCEG</w:t>
      </w:r>
    </w:p>
    <w:p w:rsidRDefault="0050163E" w:rsidP="00131571" w:rsidR="00485B78" w:rsidRPr="00485B7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Radnička cesta 30</w:t>
      </w:r>
      <w:r w:rsidR="00485B78" w:rsidRPr="00485B78">
        <w:rPr>
          <w:rFonts w:hAnsi="Times New Roman" w:ascii="Times New Roman"/>
          <w:sz w:val="24"/>
          <w:szCs w:val="24"/>
        </w:rPr>
        <w:t>, Zagreb</w:t>
      </w:r>
    </w:p>
    <w:p w:rsidRDefault="00485B78" w:rsidP="00131571" w:rsidR="00485B78">
      <w:pPr>
        <w:pBdr>
          <w:bottom w:space="1" w:sz="12" w:color="auto" w:val="single"/>
        </w:pBd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485B78">
        <w:rPr>
          <w:rFonts w:hAnsi="Times New Roman" w:ascii="Times New Roman"/>
          <w:sz w:val="24"/>
          <w:szCs w:val="24"/>
        </w:rPr>
        <w:t xml:space="preserve">tel: </w:t>
      </w:r>
      <w:r w:rsidR="00D26019">
        <w:rPr>
          <w:rFonts w:hAnsi="Times New Roman" w:ascii="Times New Roman"/>
          <w:sz w:val="24"/>
          <w:szCs w:val="24"/>
        </w:rPr>
        <w:t>01/</w:t>
      </w:r>
      <w:r w:rsidRPr="00485B78">
        <w:rPr>
          <w:rFonts w:hAnsi="Times New Roman" w:ascii="Times New Roman"/>
          <w:sz w:val="24"/>
          <w:szCs w:val="24"/>
        </w:rPr>
        <w:t xml:space="preserve">488 00 99; </w:t>
      </w:r>
      <w:r w:rsidR="0050163E">
        <w:rPr>
          <w:rFonts w:hAnsi="Times New Roman" w:ascii="Times New Roman"/>
          <w:sz w:val="24"/>
          <w:szCs w:val="24"/>
        </w:rPr>
        <w:t>mob: 091/ 153 20 06</w:t>
      </w:r>
    </w:p>
    <w:p w:rsidRDefault="00EC0B2E" w:rsidP="00131571" w:rsidR="00EC0B2E" w:rsidRPr="00485B78">
      <w:pPr>
        <w:pBdr>
          <w:bottom w:space="1" w:sz="12" w:color="auto" w:val="single"/>
        </w:pBd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e.mail: m.erceg@odvjetnici-cge.hr</w:t>
      </w:r>
    </w:p>
    <w:p w:rsidRDefault="006C79CB" w:rsidP="00661819" w:rsidR="006C79CB">
      <w:pPr>
        <w:spacing w:after="0"/>
        <w:rPr>
          <w:rFonts w:cs="Calibri"/>
          <w:color w:val="000000"/>
        </w:rPr>
      </w:pPr>
    </w:p>
    <w:p w:rsidRDefault="00661819" w:rsidP="001576E7" w:rsidR="00661819" w:rsidRPr="001576E7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</w:p>
    <w:p w:rsidRDefault="00661819" w:rsidP="001576E7" w:rsidR="00661819" w:rsidRPr="00674027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  <w:r w:rsidRPr="00674027">
        <w:rPr>
          <w:rFonts w:eastAsia="Times New Roman" w:hAnsi="Times New Roman" w:ascii="Times New Roman"/>
          <w:b/>
        </w:rPr>
        <w:t>TRGOVAČKI SUD U  ZAGREBU</w:t>
      </w:r>
    </w:p>
    <w:p w:rsidRDefault="006A746B" w:rsidP="006A746B" w:rsidR="00661819" w:rsidRPr="00674027">
      <w:pPr>
        <w:spacing w:lineRule="auto" w:line="240" w:after="0"/>
        <w:ind w:firstLine="720" w:left="3600"/>
        <w:rPr>
          <w:rFonts w:eastAsia="Times New Roman" w:hAnsi="Times New Roman" w:ascii="Times New Roman"/>
          <w:b/>
        </w:rPr>
      </w:pPr>
      <w:r w:rsidRPr="00674027">
        <w:rPr>
          <w:rFonts w:eastAsia="Times New Roman" w:hAnsi="Times New Roman" w:ascii="Times New Roman"/>
          <w:b/>
        </w:rPr>
        <w:t xml:space="preserve">     </w:t>
      </w:r>
    </w:p>
    <w:p w:rsidRDefault="00661819" w:rsidP="001576E7" w:rsidR="00661819" w:rsidRPr="00674027">
      <w:pPr>
        <w:spacing w:lineRule="auto" w:line="240" w:after="0"/>
        <w:ind w:left="3600"/>
        <w:rPr>
          <w:rFonts w:eastAsia="Times New Roman" w:hAnsi="Times New Roman" w:ascii="Times New Roman"/>
          <w:b/>
        </w:rPr>
      </w:pPr>
      <w:r w:rsidRPr="00674027">
        <w:rPr>
          <w:rFonts w:eastAsia="Times New Roman" w:hAnsi="Times New Roman" w:ascii="Times New Roman"/>
          <w:b/>
        </w:rPr>
        <w:t xml:space="preserve">            </w:t>
      </w:r>
      <w:r w:rsidRPr="00674027">
        <w:rPr>
          <w:rFonts w:eastAsia="Times New Roman" w:hAnsi="Times New Roman" w:ascii="Times New Roman"/>
          <w:b/>
        </w:rPr>
        <w:tab/>
        <w:t xml:space="preserve"> </w:t>
      </w:r>
      <w:r w:rsidR="006C79CB" w:rsidRPr="00674027">
        <w:rPr>
          <w:rFonts w:eastAsia="Times New Roman" w:hAnsi="Times New Roman" w:ascii="Times New Roman"/>
          <w:b/>
        </w:rPr>
        <w:t xml:space="preserve">  Posl.br:  St-</w:t>
      </w:r>
      <w:r w:rsidR="00CD7F21">
        <w:rPr>
          <w:rFonts w:eastAsia="Times New Roman" w:hAnsi="Times New Roman" w:ascii="Times New Roman"/>
          <w:b/>
        </w:rPr>
        <w:t>185</w:t>
      </w:r>
      <w:r w:rsidR="00763F29">
        <w:rPr>
          <w:rFonts w:eastAsia="Times New Roman" w:hAnsi="Times New Roman" w:ascii="Times New Roman"/>
          <w:b/>
        </w:rPr>
        <w:t>/17</w:t>
      </w:r>
    </w:p>
    <w:p w:rsidRDefault="00661819" w:rsidP="001576E7" w:rsidR="00661819" w:rsidRPr="00674027">
      <w:pPr>
        <w:spacing w:lineRule="auto" w:line="240" w:after="0"/>
        <w:rPr>
          <w:rFonts w:eastAsia="Times New Roman" w:hAnsi="Times New Roman" w:ascii="Times New Roman"/>
          <w:b/>
        </w:rPr>
      </w:pPr>
    </w:p>
    <w:p w:rsidRDefault="00661819" w:rsidP="001576E7" w:rsidR="00661819" w:rsidRPr="00674027">
      <w:pPr>
        <w:spacing w:lineRule="auto" w:line="240" w:after="0"/>
        <w:ind w:left="4320"/>
        <w:rPr>
          <w:rFonts w:eastAsia="Times New Roman" w:hAnsi="Times New Roman" w:ascii="Times New Roman"/>
          <w:b/>
        </w:rPr>
      </w:pPr>
      <w:r w:rsidRPr="00674027">
        <w:rPr>
          <w:rFonts w:eastAsia="Times New Roman" w:hAnsi="Times New Roman" w:ascii="Times New Roman"/>
          <w:b/>
        </w:rPr>
        <w:t xml:space="preserve"> stečajni sudac </w:t>
      </w:r>
      <w:r w:rsidR="00CD7F21">
        <w:rPr>
          <w:rFonts w:eastAsia="Times New Roman" w:hAnsi="Times New Roman" w:ascii="Times New Roman"/>
          <w:b/>
        </w:rPr>
        <w:t>Lucija Butigan</w:t>
      </w:r>
    </w:p>
    <w:p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:rsidRDefault="00661819" w:rsidP="00FD4B71" w:rsidR="00661819" w:rsidRPr="00674027">
      <w:pPr>
        <w:spacing w:lineRule="auto" w:line="240" w:after="0"/>
        <w:jc w:val="right"/>
        <w:rPr>
          <w:rFonts w:hAnsi="Times New Roman" w:ascii="Times New Roman"/>
          <w:bCs/>
        </w:rPr>
      </w:pPr>
    </w:p>
    <w:p w:rsidRDefault="00FD4B71" w:rsidP="00FD4B71" w:rsidR="00FD4B71" w:rsidRPr="00674027">
      <w:pPr>
        <w:spacing w:lineRule="auto" w:line="240" w:after="0"/>
        <w:rPr>
          <w:rFonts w:hAnsi="Times New Roman" w:ascii="Times New Roman"/>
          <w:b/>
          <w:bCs/>
        </w:rPr>
      </w:pPr>
      <w:r w:rsidRPr="00674027">
        <w:rPr>
          <w:rFonts w:hAnsi="Times New Roman" w:ascii="Times New Roman"/>
        </w:rPr>
        <w:t xml:space="preserve">Zagreb, </w:t>
      </w:r>
      <w:r w:rsidR="006D1BB7">
        <w:rPr>
          <w:rFonts w:hAnsi="Times New Roman" w:ascii="Times New Roman"/>
        </w:rPr>
        <w:t>25.04</w:t>
      </w:r>
      <w:r w:rsidR="00CD7F21">
        <w:rPr>
          <w:rFonts w:hAnsi="Times New Roman" w:ascii="Times New Roman"/>
        </w:rPr>
        <w:t>.2018</w:t>
      </w:r>
      <w:r w:rsidRPr="00674027">
        <w:rPr>
          <w:rFonts w:hAnsi="Times New Roman" w:ascii="Times New Roman"/>
        </w:rPr>
        <w:t>. godine</w:t>
      </w:r>
      <w:r w:rsidRPr="00674027">
        <w:rPr>
          <w:rFonts w:hAnsi="Times New Roman" w:ascii="Times New Roman"/>
          <w:b/>
          <w:bCs/>
        </w:rPr>
        <w:t xml:space="preserve">     </w:t>
      </w:r>
    </w:p>
    <w:p w:rsidRDefault="00FD4B71" w:rsidP="00FD4B71" w:rsidR="00FD4B71" w:rsidRPr="00674027">
      <w:pPr>
        <w:spacing w:lineRule="auto" w:line="240" w:after="0"/>
        <w:rPr>
          <w:rFonts w:hAnsi="Times New Roman" w:ascii="Times New Roman"/>
        </w:rPr>
      </w:pPr>
    </w:p>
    <w:p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:rsidRDefault="006A746B" w:rsidP="001576E7" w:rsidR="006A746B" w:rsidRPr="00674027">
      <w:pPr>
        <w:spacing w:lineRule="auto" w:line="240" w:after="0"/>
        <w:jc w:val="both"/>
        <w:rPr>
          <w:rFonts w:hAnsi="Times New Roman" w:ascii="Times New Roman"/>
          <w:bCs/>
        </w:rPr>
      </w:pPr>
    </w:p>
    <w:p w:rsidRDefault="006A746B" w:rsidP="001576E7" w:rsidR="006A746B" w:rsidRPr="00674027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:rsidRDefault="00424129" w:rsidP="00910DEE" w:rsidR="00CD7F21">
      <w:pPr>
        <w:spacing w:lineRule="auto" w:line="240" w:after="0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Stečajni dužnik:</w:t>
      </w:r>
      <w:r>
        <w:rPr>
          <w:rFonts w:hAnsi="Times New Roman" w:ascii="Times New Roman"/>
          <w:b/>
        </w:rPr>
        <w:tab/>
      </w:r>
      <w:r w:rsidR="00C23738">
        <w:rPr>
          <w:rFonts w:hAnsi="Times New Roman" w:ascii="Times New Roman"/>
          <w:b/>
        </w:rPr>
        <w:tab/>
      </w:r>
      <w:r w:rsidR="00910DEE">
        <w:rPr>
          <w:rFonts w:hAnsi="Times New Roman" w:ascii="Times New Roman"/>
          <w:b/>
        </w:rPr>
        <w:t xml:space="preserve">      </w:t>
      </w:r>
      <w:r w:rsidR="00CD7F21">
        <w:rPr>
          <w:rFonts w:hAnsi="Times New Roman" w:ascii="Times New Roman"/>
          <w:b/>
        </w:rPr>
        <w:t xml:space="preserve">AUTO ORIGINAL d.o.o. u stečaju, Zagreb, Nadinska 12B, </w:t>
      </w:r>
    </w:p>
    <w:p w:rsidRDefault="00CD7F21" w:rsidP="00CD7F21" w:rsidR="00CD7F21" w:rsidRPr="004B3EE3">
      <w:pPr>
        <w:spacing w:lineRule="auto" w:line="240" w:after="0"/>
        <w:ind w:left="2832"/>
        <w:rPr>
          <w:rFonts w:eastAsia="Times New Roman" w:hAnsi="Times New Roman" w:ascii="Times New Roman"/>
          <w:b/>
          <w:lang w:eastAsia="hr-HR"/>
        </w:rPr>
      </w:pPr>
      <w:r>
        <w:rPr>
          <w:rFonts w:hAnsi="Times New Roman" w:ascii="Times New Roman"/>
          <w:b/>
        </w:rPr>
        <w:t xml:space="preserve">      OIB: 48028920707;</w:t>
      </w:r>
    </w:p>
    <w:p w:rsidRDefault="00C23738" w:rsidP="00CD7F21" w:rsidR="00C23738" w:rsidRPr="00674027">
      <w:pPr>
        <w:spacing w:lineRule="auto" w:line="240" w:after="0"/>
        <w:rPr>
          <w:rFonts w:hAnsi="Times New Roman" w:ascii="Times New Roman"/>
          <w:b/>
          <w:bCs/>
        </w:rPr>
      </w:pPr>
    </w:p>
    <w:p w:rsidRDefault="00910DEE" w:rsidP="001576E7" w:rsidR="00910DEE" w:rsidRPr="00674027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:rsidRDefault="00661819" w:rsidP="001576E7" w:rsidR="00661819" w:rsidRPr="00674027">
      <w:pPr>
        <w:spacing w:lineRule="auto" w:line="240" w:after="0"/>
        <w:jc w:val="both"/>
        <w:rPr>
          <w:rFonts w:hAnsi="Times New Roman" w:ascii="Times New Roman"/>
          <w:b/>
          <w:bCs/>
        </w:rPr>
      </w:pPr>
    </w:p>
    <w:p w:rsidRDefault="00424129" w:rsidP="00FD4B71" w:rsidR="00FD4B71">
      <w:pPr>
        <w:spacing w:lineRule="auto" w:line="240" w:after="0"/>
        <w:jc w:val="center"/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PODNESAK</w:t>
      </w:r>
      <w:r w:rsidR="006D1BB7">
        <w:rPr>
          <w:rFonts w:hAnsi="Times New Roman" w:ascii="Times New Roman"/>
          <w:b/>
          <w:bCs/>
        </w:rPr>
        <w:t xml:space="preserve"> STEČAJNOG UPRAVITELJA</w:t>
      </w:r>
    </w:p>
    <w:p w:rsidRDefault="006D1BB7" w:rsidP="00FD4B71" w:rsidR="006D1BB7">
      <w:pPr>
        <w:spacing w:lineRule="auto" w:line="240" w:after="0"/>
        <w:jc w:val="center"/>
        <w:rPr>
          <w:rFonts w:hAnsi="Times New Roman" w:ascii="Times New Roman"/>
          <w:b/>
          <w:bCs/>
        </w:rPr>
      </w:pPr>
    </w:p>
    <w:p w:rsidRDefault="006D1BB7" w:rsidP="006D1BB7" w:rsidR="006D1BB7" w:rsidRPr="006D1BB7">
      <w:pPr>
        <w:spacing w:lineRule="auto" w:line="240" w:after="0"/>
        <w:jc w:val="both"/>
        <w:rPr>
          <w:rFonts w:hAnsi="Times New Roman" w:ascii="Times New Roman"/>
        </w:rPr>
      </w:pPr>
      <w:r w:rsidRPr="006D1BB7">
        <w:rPr>
          <w:rFonts w:hAnsi="Times New Roman" w:ascii="Times New Roman"/>
        </w:rPr>
        <w:t>Radi:</w:t>
      </w:r>
      <w:r w:rsidRPr="006D1BB7">
        <w:rPr>
          <w:rFonts w:hAnsi="Times New Roman" w:ascii="Times New Roman"/>
        </w:rPr>
        <w:tab/>
      </w:r>
    </w:p>
    <w:p w:rsidRDefault="006D1BB7" w:rsidP="006D1BB7" w:rsidR="006D1BB7" w:rsidRPr="006D1BB7">
      <w:pPr>
        <w:spacing w:lineRule="auto" w:line="240" w:after="0"/>
        <w:jc w:val="both"/>
        <w:rPr>
          <w:rFonts w:hAnsi="Times New Roman" w:ascii="Times New Roman"/>
        </w:rPr>
      </w:pPr>
    </w:p>
    <w:p w:rsidRDefault="006D1BB7" w:rsidP="006D1BB7" w:rsidR="006D1BB7" w:rsidRPr="006D1BB7">
      <w:pPr>
        <w:spacing w:lineRule="auto" w:line="240" w:after="0"/>
        <w:jc w:val="center"/>
        <w:rPr>
          <w:rFonts w:hAnsi="Times New Roman" w:ascii="Times New Roman"/>
          <w:bCs/>
        </w:rPr>
      </w:pPr>
      <w:r w:rsidRPr="006D1BB7">
        <w:rPr>
          <w:rFonts w:hAnsi="Times New Roman" w:ascii="Times New Roman"/>
        </w:rPr>
        <w:t>sazivanja skupštine vjerovnika za dužnika</w:t>
      </w:r>
      <w:r w:rsidRPr="006D1BB7">
        <w:rPr>
          <w:rFonts w:hAnsi="Times New Roman" w:ascii="Times New Roman"/>
          <w:b/>
        </w:rPr>
        <w:t xml:space="preserve"> </w:t>
      </w:r>
      <w:r w:rsidRPr="006D1BB7">
        <w:rPr>
          <w:rFonts w:hAnsi="Times New Roman" w:ascii="Times New Roman"/>
        </w:rPr>
        <w:t>AUTO ORIGINAL d.o.o. u stečaju</w:t>
      </w:r>
      <w:r>
        <w:rPr>
          <w:rFonts w:hAnsi="Times New Roman" w:ascii="Times New Roman"/>
        </w:rPr>
        <w:t>;</w:t>
      </w:r>
    </w:p>
    <w:p w:rsidRDefault="00FD4B71" w:rsidP="001576E7" w:rsidR="00661819" w:rsidRPr="00674027">
      <w:pPr>
        <w:spacing w:lineRule="auto" w:line="240" w:after="0"/>
        <w:rPr>
          <w:rFonts w:hAnsi="Times New Roman" w:ascii="Times New Roman"/>
        </w:rPr>
      </w:pPr>
      <w:r w:rsidRPr="00674027">
        <w:rPr>
          <w:rFonts w:hAnsi="Times New Roman" w:ascii="Times New Roman"/>
        </w:rPr>
        <w:t>__________________________________________________________________________________</w:t>
      </w:r>
    </w:p>
    <w:p w:rsidRDefault="00661819" w:rsidP="001576E7" w:rsidR="00661819" w:rsidRPr="00674027">
      <w:pPr>
        <w:spacing w:lineRule="auto" w:line="240" w:after="0"/>
        <w:rPr>
          <w:rFonts w:hAnsi="Times New Roman" w:ascii="Times New Roman"/>
        </w:rPr>
      </w:pPr>
    </w:p>
    <w:p w:rsidRDefault="00FD4B71" w:rsidP="006D1BB7" w:rsidR="006D1BB7" w:rsidRPr="00A37C3B">
      <w:pPr>
        <w:spacing w:lineRule="auto" w:line="240" w:after="0"/>
        <w:jc w:val="both"/>
        <w:rPr>
          <w:rFonts w:hAnsi="Times New Roman" w:ascii="Times New Roman"/>
          <w:bCs/>
        </w:rPr>
      </w:pPr>
      <w:r w:rsidRPr="002313C2">
        <w:rPr>
          <w:rFonts w:hAnsi="Times New Roman" w:ascii="Times New Roman"/>
        </w:rPr>
        <w:t>I/</w:t>
      </w:r>
      <w:r w:rsidRPr="00674027">
        <w:rPr>
          <w:rFonts w:hAnsi="Times New Roman" w:ascii="Times New Roman"/>
        </w:rPr>
        <w:tab/>
      </w:r>
      <w:r w:rsidR="006D1BB7" w:rsidRPr="00A37C3B">
        <w:rPr>
          <w:rFonts w:hAnsi="Times New Roman" w:ascii="Times New Roman"/>
        </w:rPr>
        <w:t>Ovim podneskom stečajni upravitelj dužnika</w:t>
      </w:r>
      <w:r w:rsidR="006D1BB7" w:rsidRPr="00A37C3B">
        <w:rPr>
          <w:rFonts w:hAnsi="Times New Roman" w:ascii="Times New Roman"/>
          <w:b/>
          <w:bCs/>
        </w:rPr>
        <w:t xml:space="preserve"> </w:t>
      </w:r>
      <w:r w:rsidR="006D1BB7" w:rsidRPr="006D1BB7">
        <w:rPr>
          <w:rFonts w:hAnsi="Times New Roman" w:ascii="Times New Roman"/>
        </w:rPr>
        <w:t>AUTO ORIGINAL d.o.o. u stečaju</w:t>
      </w:r>
      <w:r w:rsidR="006D1BB7">
        <w:rPr>
          <w:rFonts w:hAnsi="Times New Roman" w:ascii="Times New Roman"/>
          <w:bCs/>
        </w:rPr>
        <w:t xml:space="preserve">, </w:t>
      </w:r>
      <w:r w:rsidR="006D1BB7" w:rsidRPr="00A37C3B">
        <w:rPr>
          <w:rFonts w:hAnsi="Times New Roman" w:ascii="Times New Roman"/>
          <w:bCs/>
        </w:rPr>
        <w:t xml:space="preserve">sukladno članku 104. stavak 1. Stečajnog zakona, predlaže Naslovnom sudu da sazove Skupštinu vjerovnika za dužnika </w:t>
      </w:r>
      <w:r w:rsidR="006D1BB7" w:rsidRPr="006D1BB7">
        <w:rPr>
          <w:rFonts w:hAnsi="Times New Roman" w:ascii="Times New Roman"/>
        </w:rPr>
        <w:t>AUTO ORIGINAL d.o.o. u stečaju</w:t>
      </w:r>
      <w:r w:rsidR="006D1BB7" w:rsidRPr="00A37C3B">
        <w:rPr>
          <w:rFonts w:hAnsi="Times New Roman" w:ascii="Times New Roman"/>
          <w:bCs/>
        </w:rPr>
        <w:t xml:space="preserve"> i to sa sljedećim dnevnim redom:</w:t>
      </w:r>
    </w:p>
    <w:p w:rsidRDefault="006D1BB7" w:rsidP="006D1BB7" w:rsidR="006D1BB7" w:rsidRPr="00A37C3B">
      <w:pPr>
        <w:spacing w:lineRule="auto" w:line="240" w:after="0"/>
        <w:rPr>
          <w:rFonts w:hAnsi="Times New Roman" w:ascii="Times New Roman"/>
          <w:bCs/>
        </w:rPr>
      </w:pPr>
    </w:p>
    <w:p w:rsidRDefault="006D1BB7" w:rsidP="006D1BB7" w:rsidR="006D1BB7">
      <w:pPr>
        <w:pStyle w:val="Odlomakpopisa"/>
        <w:numPr>
          <w:ilvl w:val="0"/>
          <w:numId w:val="20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Utvrđivanje vrijednosti i načina prodaje imovine u vlasništvu stečajnog dužnika;</w:t>
      </w:r>
    </w:p>
    <w:p w:rsidRDefault="006D1BB7" w:rsidP="006D1BB7" w:rsidR="006D1BB7" w:rsidRPr="00A37C3B">
      <w:pPr>
        <w:pStyle w:val="Odlomakpopisa"/>
        <w:numPr>
          <w:ilvl w:val="0"/>
          <w:numId w:val="20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Razno;</w:t>
      </w:r>
    </w:p>
    <w:p w:rsidRDefault="006D1BB7" w:rsidP="006D1BB7" w:rsidR="006D1BB7" w:rsidRPr="00424129">
      <w:pPr>
        <w:spacing w:lineRule="auto" w:line="240" w:after="0"/>
        <w:jc w:val="both"/>
        <w:rPr>
          <w:rFonts w:hAnsi="Times New Roman" w:ascii="Times New Roman"/>
        </w:rPr>
      </w:pPr>
    </w:p>
    <w:p w:rsidRDefault="00424129" w:rsidP="006D1BB7" w:rsidR="00424129">
      <w:pPr>
        <w:spacing w:lineRule="auto" w:line="240" w:after="0"/>
        <w:jc w:val="center"/>
        <w:rPr>
          <w:rFonts w:hAnsi="Times New Roman" w:ascii="Times New Roman"/>
        </w:rPr>
      </w:pPr>
    </w:p>
    <w:p w:rsidRDefault="006D1BB7" w:rsidP="006D1BB7" w:rsidR="006D1BB7">
      <w:pPr>
        <w:spacing w:lineRule="auto" w:line="240" w:after="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D1BB7" w:rsidP="006D1BB7" w:rsidR="006D1BB7">
      <w:pPr>
        <w:rPr>
          <w:rFonts w:hAnsi="Times New Roman" w:ascii="Times New Roman"/>
        </w:rPr>
      </w:pPr>
    </w:p>
    <w:p w:rsidRDefault="00452387" w:rsidP="0093576B" w:rsidR="004E6BE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Odluci Skupštine vjerovnika od dana 07.02.2018. godine, angažirao sam se oko prikupljanja knjigovodstvene dokumentacije radi utvrđivanja vrijednosti </w:t>
      </w:r>
      <w:r w:rsidR="0093576B">
        <w:rPr>
          <w:rFonts w:hAnsi="Times New Roman" w:ascii="Times New Roman"/>
        </w:rPr>
        <w:t xml:space="preserve">pokretnine </w:t>
      </w:r>
      <w:r>
        <w:rPr>
          <w:rFonts w:hAnsi="Times New Roman" w:ascii="Times New Roman"/>
        </w:rPr>
        <w:t xml:space="preserve">imovine stečajnog dužnika, konkretno, </w:t>
      </w:r>
      <w:proofErr w:type="spellStart"/>
      <w:r w:rsidR="0001396E">
        <w:rPr>
          <w:rFonts w:hAnsi="Times New Roman" w:ascii="Times New Roman"/>
        </w:rPr>
        <w:t>autodijelova</w:t>
      </w:r>
      <w:proofErr w:type="spellEnd"/>
      <w:r w:rsidR="0093576B">
        <w:rPr>
          <w:rFonts w:hAnsi="Times New Roman" w:ascii="Times New Roman"/>
        </w:rPr>
        <w:t xml:space="preserve"> za različita vozila. S tim u vezi, identificirao sam knjigovodstvenu dokumentaciju temeljem koje sam utvrdio </w:t>
      </w:r>
      <w:r w:rsidR="004E6BE3">
        <w:rPr>
          <w:rFonts w:hAnsi="Times New Roman" w:ascii="Times New Roman"/>
        </w:rPr>
        <w:t xml:space="preserve">nabavnu </w:t>
      </w:r>
      <w:r w:rsidR="0093576B">
        <w:rPr>
          <w:rFonts w:hAnsi="Times New Roman" w:ascii="Times New Roman"/>
        </w:rPr>
        <w:t xml:space="preserve">knjigovodstvenu vrijednost predmetnih </w:t>
      </w:r>
      <w:proofErr w:type="spellStart"/>
      <w:r w:rsidR="0001396E">
        <w:rPr>
          <w:rFonts w:hAnsi="Times New Roman" w:ascii="Times New Roman"/>
        </w:rPr>
        <w:t>autodijelova</w:t>
      </w:r>
      <w:proofErr w:type="spellEnd"/>
      <w:r w:rsidR="0093576B">
        <w:rPr>
          <w:rFonts w:hAnsi="Times New Roman" w:ascii="Times New Roman"/>
        </w:rPr>
        <w:t xml:space="preserve">, a koju dostavljam u prilogu ovog prijedloga. </w:t>
      </w:r>
      <w:r w:rsidR="004E6BE3">
        <w:rPr>
          <w:rFonts w:hAnsi="Times New Roman" w:ascii="Times New Roman"/>
        </w:rPr>
        <w:t xml:space="preserve">Kako se to može zaključiti iz dostavljene dokumentacije, nabavna knjigovodstvena vrijednost svih </w:t>
      </w:r>
      <w:proofErr w:type="spellStart"/>
      <w:r w:rsidR="0001396E">
        <w:rPr>
          <w:rFonts w:hAnsi="Times New Roman" w:ascii="Times New Roman"/>
        </w:rPr>
        <w:t>autodijelova</w:t>
      </w:r>
      <w:proofErr w:type="spellEnd"/>
      <w:r w:rsidR="004E6BE3">
        <w:rPr>
          <w:rFonts w:hAnsi="Times New Roman" w:ascii="Times New Roman"/>
        </w:rPr>
        <w:t xml:space="preserve"> u vlasništvu stečajnog dužnika iznosi ukupno 38.171,96 kn.</w:t>
      </w:r>
    </w:p>
    <w:p w:rsidRDefault="004E6BE3" w:rsidP="004E6BE3" w:rsidR="004E6BE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Istražujući knjigovodstvenu dokumentaciju stečajnog dužnika utvrdio sam kako isti u </w:t>
      </w:r>
      <w:proofErr w:type="spellStart"/>
      <w:r>
        <w:rPr>
          <w:rFonts w:hAnsi="Times New Roman" w:ascii="Times New Roman"/>
        </w:rPr>
        <w:t>izvanknjižnom</w:t>
      </w:r>
      <w:proofErr w:type="spellEnd"/>
      <w:r>
        <w:rPr>
          <w:rFonts w:hAnsi="Times New Roman" w:ascii="Times New Roman"/>
        </w:rPr>
        <w:t xml:space="preserve"> vlasništvu ima i automobil marke </w:t>
      </w:r>
      <w:proofErr w:type="spellStart"/>
      <w:r>
        <w:rPr>
          <w:rFonts w:hAnsi="Times New Roman" w:ascii="Times New Roman"/>
        </w:rPr>
        <w:t>Seat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Ibiza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1.9</w:t>
      </w:r>
      <w:proofErr w:type="spellEnd"/>
      <w:r>
        <w:rPr>
          <w:rFonts w:hAnsi="Times New Roman" w:ascii="Times New Roman"/>
        </w:rPr>
        <w:t xml:space="preserve"> D, broj šasije: VSSZZZ6KZTR230799, god. proizvodnje 1996. Ugovor o kupoprodaji motornog vozila, a temeljem kojeg je stečajni dužnik postao </w:t>
      </w:r>
      <w:r>
        <w:rPr>
          <w:rFonts w:hAnsi="Times New Roman" w:ascii="Times New Roman"/>
        </w:rPr>
        <w:lastRenderedPageBreak/>
        <w:t xml:space="preserve">vlasnik predmetnog automobila, dostavljam u prilogu ovog prijedloga. Također, u prilogu ovog prijedloga dostavljam i fotografije predmetnog automobila, te ističem kako je isti devastiran, bez dijelova i u jako lošem stanju. </w:t>
      </w:r>
    </w:p>
    <w:p w:rsidRDefault="004E6BE3" w:rsidP="00EE4D55" w:rsidR="00EE4D5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prethodno navedenog, </w:t>
      </w:r>
      <w:r w:rsidR="00EE4D55">
        <w:rPr>
          <w:rFonts w:hAnsi="Times New Roman" w:ascii="Times New Roman"/>
        </w:rPr>
        <w:t xml:space="preserve">a u svrhu unovčenja imovine stečajnog dužnika, </w:t>
      </w:r>
      <w:r>
        <w:rPr>
          <w:rFonts w:hAnsi="Times New Roman" w:ascii="Times New Roman"/>
        </w:rPr>
        <w:t xml:space="preserve">predlažem sazivanje skupštine vjerovnika s </w:t>
      </w:r>
      <w:r w:rsidR="00EE4D55">
        <w:rPr>
          <w:rFonts w:hAnsi="Times New Roman" w:ascii="Times New Roman"/>
        </w:rPr>
        <w:t>gore navedenim dnevnim redom.</w:t>
      </w:r>
      <w:r>
        <w:rPr>
          <w:rFonts w:hAnsi="Times New Roman" w:ascii="Times New Roman"/>
        </w:rPr>
        <w:t xml:space="preserve"> </w:t>
      </w:r>
    </w:p>
    <w:p w:rsidRDefault="00EE4D55" w:rsidP="00EE4D55" w:rsidR="006D1BB7">
      <w:pPr>
        <w:spacing w:lineRule="auto" w:line="240"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AUTO ORIGINAL d.o.o. u stečaju</w:t>
      </w:r>
    </w:p>
    <w:p w:rsidRDefault="00EE4D55" w:rsidP="00EE4D55" w:rsidR="00EE4D55">
      <w:pPr>
        <w:spacing w:lineRule="auto" w:line="240"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Mateo Erceg, stečajni upravitelj</w:t>
      </w:r>
    </w:p>
    <w:p w:rsidRDefault="00EE4D55" w:rsidP="00EE4D55" w:rsidR="00EE4D55">
      <w:pPr>
        <w:rPr>
          <w:rFonts w:hAnsi="Times New Roman" w:ascii="Times New Roman"/>
        </w:rPr>
      </w:pPr>
    </w:p>
    <w:p w:rsidRDefault="00EE4D55" w:rsidP="00EE4D55" w:rsidR="00EE4D55" w:rsidRPr="00EE4D55">
      <w:pPr>
        <w:rPr>
          <w:rFonts w:hAnsi="Times New Roman" w:ascii="Times New Roman"/>
          <w:i/>
        </w:rPr>
      </w:pPr>
      <w:r w:rsidRPr="00EE4D55">
        <w:rPr>
          <w:rFonts w:hAnsi="Times New Roman" w:ascii="Times New Roman"/>
          <w:i/>
        </w:rPr>
        <w:t>Prilozi:</w:t>
      </w:r>
    </w:p>
    <w:p w:rsidRDefault="00EE4D55" w:rsidP="00EE4D55" w:rsidR="00EE4D55" w:rsidRPr="00EE4D55">
      <w:pPr>
        <w:pStyle w:val="Odlomakpopisa"/>
        <w:numPr>
          <w:ilvl w:val="0"/>
          <w:numId w:val="21"/>
        </w:numPr>
        <w:rPr>
          <w:i/>
          <w:sz w:val="22"/>
          <w:szCs w:val="22"/>
          <w:lang w:val="hr-HR"/>
        </w:rPr>
      </w:pPr>
      <w:r w:rsidRPr="00EE4D55">
        <w:rPr>
          <w:i/>
          <w:sz w:val="22"/>
          <w:szCs w:val="22"/>
          <w:lang w:val="hr-HR"/>
        </w:rPr>
        <w:t>Inventurna lista od dana 01.06.2017. godine s utvrđenim knjigovodstvenim cijenama;</w:t>
      </w:r>
    </w:p>
    <w:p w:rsidRDefault="00EE4D55" w:rsidP="00EE4D55" w:rsidR="00EE4D55" w:rsidRPr="00EE4D55">
      <w:pPr>
        <w:pStyle w:val="Odlomakpopisa"/>
        <w:numPr>
          <w:ilvl w:val="0"/>
          <w:numId w:val="21"/>
        </w:numPr>
        <w:rPr>
          <w:i/>
          <w:sz w:val="22"/>
          <w:szCs w:val="22"/>
          <w:lang w:val="hr-HR"/>
        </w:rPr>
      </w:pPr>
      <w:r w:rsidRPr="00EE4D55">
        <w:rPr>
          <w:i/>
          <w:sz w:val="22"/>
          <w:szCs w:val="22"/>
          <w:lang w:val="hr-HR"/>
        </w:rPr>
        <w:t>Ugovor o kupoprodaji motornog vozila od dana 24.04.2017. godine;</w:t>
      </w:r>
    </w:p>
    <w:sectPr w:rsidSect="0018333A" w:rsidR="00EE4D55" w:rsidRPr="00EE4D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66B44"/>
    <w:multiLevelType w:val="hybridMultilevel"/>
    <w:tmpl w:val="7E761046"/>
    <w:lvl w:tplc="8FE0FC6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266E49"/>
    <w:multiLevelType w:val="hybridMultilevel"/>
    <w:tmpl w:val="E1A4E3BE"/>
    <w:lvl w:tplc="C93CABF8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B2CD0"/>
    <w:multiLevelType w:val="hybridMultilevel"/>
    <w:tmpl w:val="40508748"/>
    <w:lvl w:tplc="5E84720E" w:ilvl="0">
      <w:start w:val="1"/>
      <w:numFmt w:val="decimal"/>
      <w:lvlText w:val="%1."/>
      <w:lvlJc w:val="left"/>
      <w:pPr>
        <w:ind w:hanging="720" w:left="144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1AE546F"/>
    <w:multiLevelType w:val="hybridMultilevel"/>
    <w:tmpl w:val="49580B62"/>
    <w:lvl w:tplc="7438FEEC" w:ilvl="0">
      <w:start w:val="1"/>
      <w:numFmt w:val="lowerRoman"/>
      <w:lvlText w:val="(%1)"/>
      <w:lvlJc w:val="left"/>
      <w:pPr>
        <w:ind w:hanging="720" w:left="14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0"/>
      </w:pPr>
    </w:lvl>
    <w:lvl w:tentative="true" w:tplc="041A001B" w:ilvl="2">
      <w:start w:val="1"/>
      <w:numFmt w:val="lowerRoman"/>
      <w:lvlText w:val="%3."/>
      <w:lvlJc w:val="right"/>
      <w:pPr>
        <w:ind w:hanging="180" w:left="2500"/>
      </w:pPr>
    </w:lvl>
    <w:lvl w:tentative="true" w:tplc="041A000F" w:ilvl="3">
      <w:start w:val="1"/>
      <w:numFmt w:val="decimal"/>
      <w:lvlText w:val="%4."/>
      <w:lvlJc w:val="left"/>
      <w:pPr>
        <w:ind w:hanging="360" w:left="3220"/>
      </w:pPr>
    </w:lvl>
    <w:lvl w:tentative="true" w:tplc="041A0019" w:ilvl="4">
      <w:start w:val="1"/>
      <w:numFmt w:val="lowerLetter"/>
      <w:lvlText w:val="%5."/>
      <w:lvlJc w:val="left"/>
      <w:pPr>
        <w:ind w:hanging="360" w:left="3940"/>
      </w:pPr>
    </w:lvl>
    <w:lvl w:tentative="true" w:tplc="041A001B" w:ilvl="5">
      <w:start w:val="1"/>
      <w:numFmt w:val="lowerRoman"/>
      <w:lvlText w:val="%6."/>
      <w:lvlJc w:val="right"/>
      <w:pPr>
        <w:ind w:hanging="180" w:left="4660"/>
      </w:pPr>
    </w:lvl>
    <w:lvl w:tentative="true" w:tplc="041A000F" w:ilvl="6">
      <w:start w:val="1"/>
      <w:numFmt w:val="decimal"/>
      <w:lvlText w:val="%7."/>
      <w:lvlJc w:val="left"/>
      <w:pPr>
        <w:ind w:hanging="360" w:left="5380"/>
      </w:pPr>
    </w:lvl>
    <w:lvl w:tentative="true" w:tplc="041A0019" w:ilvl="7">
      <w:start w:val="1"/>
      <w:numFmt w:val="lowerLetter"/>
      <w:lvlText w:val="%8."/>
      <w:lvlJc w:val="left"/>
      <w:pPr>
        <w:ind w:hanging="360" w:left="6100"/>
      </w:pPr>
    </w:lvl>
    <w:lvl w:tentative="true" w:tplc="041A001B" w:ilvl="8">
      <w:start w:val="1"/>
      <w:numFmt w:val="lowerRoman"/>
      <w:lvlText w:val="%9."/>
      <w:lvlJc w:val="right"/>
      <w:pPr>
        <w:ind w:hanging="180" w:left="6820"/>
      </w:pPr>
    </w:lvl>
  </w:abstractNum>
  <w:abstractNum w:abstractNumId="4">
    <w:nsid w:val="2A5A7E81"/>
    <w:multiLevelType w:val="hybridMultilevel"/>
    <w:tmpl w:val="A3A206D0"/>
    <w:lvl w:tplc="67CC8E1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A9306CA"/>
    <w:multiLevelType w:val="hybridMultilevel"/>
    <w:tmpl w:val="2FBCCC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D94EB0"/>
    <w:multiLevelType w:val="hybridMultilevel"/>
    <w:tmpl w:val="264A6BD0"/>
    <w:lvl w:tplc="6840CFE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AA14CC5"/>
    <w:multiLevelType w:val="hybridMultilevel"/>
    <w:tmpl w:val="BCCECA40"/>
    <w:lvl w:tplc="8B687F6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AA5133"/>
    <w:multiLevelType w:val="hybridMultilevel"/>
    <w:tmpl w:val="C7047D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774008"/>
    <w:multiLevelType w:val="hybridMultilevel"/>
    <w:tmpl w:val="2BFE1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D5288A"/>
    <w:multiLevelType w:val="hybridMultilevel"/>
    <w:tmpl w:val="206C11BA"/>
    <w:lvl w:tplc="67721320" w:ilvl="0">
      <w:start w:val="1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9A39FB"/>
    <w:multiLevelType w:val="hybridMultilevel"/>
    <w:tmpl w:val="9C865CB2"/>
    <w:lvl w:tplc="31726AC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D2F11D3"/>
    <w:multiLevelType w:val="multilevel"/>
    <w:tmpl w:val="E3C8033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670A2C37"/>
    <w:multiLevelType w:val="multilevel"/>
    <w:tmpl w:val="EB6C1E7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5">
    <w:nsid w:val="69D55E3F"/>
    <w:multiLevelType w:val="hybridMultilevel"/>
    <w:tmpl w:val="021A0C20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70582AF5"/>
    <w:multiLevelType w:val="hybridMultilevel"/>
    <w:tmpl w:val="E480856A"/>
    <w:lvl w:tplc="86C6D340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B5F382B"/>
    <w:multiLevelType w:val="hybridMultilevel"/>
    <w:tmpl w:val="80A24660"/>
    <w:lvl w:tplc="92CAD316" w:ilvl="0">
      <w:start w:val="5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BA0063D"/>
    <w:multiLevelType w:val="hybridMultilevel"/>
    <w:tmpl w:val="DB9A2C5A"/>
    <w:lvl w:tplc="43A0CA8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6"/>
  </w:num>
  <w:num w:numId="3">
    <w:abstractNumId w:val="18"/>
  </w:num>
  <w:num w:numId="4">
    <w:abstractNumId w:val="17"/>
  </w:num>
  <w:num w:numId="5">
    <w:abstractNumId w:val="3"/>
  </w:num>
  <w:num w:numId="6">
    <w:abstractNumId w:val="16"/>
  </w:num>
  <w:num w:numId="7">
    <w:abstractNumId w:val="8"/>
  </w:num>
  <w:num w:numId="8">
    <w:abstractNumId w:val="4"/>
  </w:num>
  <w:num w:numId="9">
    <w:abstractNumId w:val="2"/>
  </w:num>
  <w:num w:numId="10">
    <w:abstractNumId w:val="10"/>
  </w:num>
  <w:num w:numId="11">
    <w:abstractNumId w:val="14"/>
  </w:num>
  <w:num w:numId="12">
    <w:abstractNumId w:val="13"/>
  </w:num>
  <w:num w:numId="13">
    <w:abstractNumId w:val="11"/>
  </w:num>
  <w:num w:numId="14">
    <w:abstractNumId w:val="1"/>
  </w:num>
  <w:num w:numId="15">
    <w:abstractNumId w:val="5"/>
  </w:num>
  <w:num w:numId="16">
    <w:abstractNumId w:val="12"/>
  </w:num>
  <w:num w:numId="17">
    <w:abstractNumId w:val="7"/>
  </w:num>
  <w:num w:numId="18">
    <w:abstractNumId w:val="9"/>
  </w:num>
  <w:num w:numId="19">
    <w:abstractNumId w:val="0"/>
  </w:num>
  <w:num w:numId="20">
    <w:abstractNumId w:val="15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B78"/>
    <w:rsid w:val="000065C8"/>
    <w:rsid w:val="0001396E"/>
    <w:rsid w:val="000174C7"/>
    <w:rsid w:val="00036172"/>
    <w:rsid w:val="000676A9"/>
    <w:rsid w:val="000748E6"/>
    <w:rsid w:val="0007501E"/>
    <w:rsid w:val="00096921"/>
    <w:rsid w:val="000A13FB"/>
    <w:rsid w:val="000A690A"/>
    <w:rsid w:val="000B334B"/>
    <w:rsid w:val="000C0726"/>
    <w:rsid w:val="000C4796"/>
    <w:rsid w:val="000E2F7A"/>
    <w:rsid w:val="000F1A1B"/>
    <w:rsid w:val="000F2B83"/>
    <w:rsid w:val="00131571"/>
    <w:rsid w:val="00145C7E"/>
    <w:rsid w:val="001576E7"/>
    <w:rsid w:val="00171026"/>
    <w:rsid w:val="0018333A"/>
    <w:rsid w:val="001A0223"/>
    <w:rsid w:val="001A5288"/>
    <w:rsid w:val="001B72DC"/>
    <w:rsid w:val="001F0D08"/>
    <w:rsid w:val="001F24C0"/>
    <w:rsid w:val="00206673"/>
    <w:rsid w:val="002313C2"/>
    <w:rsid w:val="002357C0"/>
    <w:rsid w:val="00236A4A"/>
    <w:rsid w:val="00241E94"/>
    <w:rsid w:val="00261994"/>
    <w:rsid w:val="00266B3A"/>
    <w:rsid w:val="0029154B"/>
    <w:rsid w:val="002B3588"/>
    <w:rsid w:val="002D0CFB"/>
    <w:rsid w:val="002E2BA0"/>
    <w:rsid w:val="002E403F"/>
    <w:rsid w:val="002F1DCD"/>
    <w:rsid w:val="002F3EE0"/>
    <w:rsid w:val="002F686D"/>
    <w:rsid w:val="00312261"/>
    <w:rsid w:val="0031642E"/>
    <w:rsid w:val="0033470E"/>
    <w:rsid w:val="00335A3B"/>
    <w:rsid w:val="00346979"/>
    <w:rsid w:val="0035027E"/>
    <w:rsid w:val="00357CD0"/>
    <w:rsid w:val="0036344C"/>
    <w:rsid w:val="003759A3"/>
    <w:rsid w:val="003A2B6E"/>
    <w:rsid w:val="003D49C9"/>
    <w:rsid w:val="003E70E5"/>
    <w:rsid w:val="003E7B29"/>
    <w:rsid w:val="003F0C8E"/>
    <w:rsid w:val="003F5AD8"/>
    <w:rsid w:val="00404AA6"/>
    <w:rsid w:val="00407594"/>
    <w:rsid w:val="0041181E"/>
    <w:rsid w:val="00413912"/>
    <w:rsid w:val="00421153"/>
    <w:rsid w:val="00424129"/>
    <w:rsid w:val="00427D47"/>
    <w:rsid w:val="0043022A"/>
    <w:rsid w:val="0044632D"/>
    <w:rsid w:val="00452387"/>
    <w:rsid w:val="004705FF"/>
    <w:rsid w:val="004710F7"/>
    <w:rsid w:val="00482A94"/>
    <w:rsid w:val="00483054"/>
    <w:rsid w:val="00483725"/>
    <w:rsid w:val="00485B78"/>
    <w:rsid w:val="00487875"/>
    <w:rsid w:val="00492DC6"/>
    <w:rsid w:val="00493BF8"/>
    <w:rsid w:val="004A341C"/>
    <w:rsid w:val="004B352A"/>
    <w:rsid w:val="004B368C"/>
    <w:rsid w:val="004B3EE3"/>
    <w:rsid w:val="004B5CF1"/>
    <w:rsid w:val="004B6FFB"/>
    <w:rsid w:val="004C4886"/>
    <w:rsid w:val="004D6226"/>
    <w:rsid w:val="004E628F"/>
    <w:rsid w:val="004E6BE3"/>
    <w:rsid w:val="004E6F67"/>
    <w:rsid w:val="004F752C"/>
    <w:rsid w:val="0050163E"/>
    <w:rsid w:val="00503E0D"/>
    <w:rsid w:val="005112BE"/>
    <w:rsid w:val="00530888"/>
    <w:rsid w:val="00532D53"/>
    <w:rsid w:val="005471C9"/>
    <w:rsid w:val="00571291"/>
    <w:rsid w:val="00584005"/>
    <w:rsid w:val="00587CFF"/>
    <w:rsid w:val="005C7A59"/>
    <w:rsid w:val="005D677B"/>
    <w:rsid w:val="005D6BB8"/>
    <w:rsid w:val="005E422D"/>
    <w:rsid w:val="005F57B3"/>
    <w:rsid w:val="005F6C59"/>
    <w:rsid w:val="006121D1"/>
    <w:rsid w:val="0061402B"/>
    <w:rsid w:val="00614125"/>
    <w:rsid w:val="00623FD2"/>
    <w:rsid w:val="00625F69"/>
    <w:rsid w:val="0063729B"/>
    <w:rsid w:val="00645584"/>
    <w:rsid w:val="00661819"/>
    <w:rsid w:val="00670E25"/>
    <w:rsid w:val="00674027"/>
    <w:rsid w:val="006802C6"/>
    <w:rsid w:val="0068052D"/>
    <w:rsid w:val="00685E7B"/>
    <w:rsid w:val="00696ED2"/>
    <w:rsid w:val="006A1FBD"/>
    <w:rsid w:val="006A72A6"/>
    <w:rsid w:val="006A746B"/>
    <w:rsid w:val="006B4422"/>
    <w:rsid w:val="006B6FFA"/>
    <w:rsid w:val="006C79CB"/>
    <w:rsid w:val="006D1BB7"/>
    <w:rsid w:val="006D21EF"/>
    <w:rsid w:val="006D5F1F"/>
    <w:rsid w:val="006E2763"/>
    <w:rsid w:val="006F453A"/>
    <w:rsid w:val="007122EC"/>
    <w:rsid w:val="0072590A"/>
    <w:rsid w:val="00735A04"/>
    <w:rsid w:val="00743FAD"/>
    <w:rsid w:val="00746259"/>
    <w:rsid w:val="00752442"/>
    <w:rsid w:val="00763F29"/>
    <w:rsid w:val="00794533"/>
    <w:rsid w:val="007965E7"/>
    <w:rsid w:val="007A2914"/>
    <w:rsid w:val="007A538F"/>
    <w:rsid w:val="007D2E30"/>
    <w:rsid w:val="007E7463"/>
    <w:rsid w:val="007F7EEE"/>
    <w:rsid w:val="00830198"/>
    <w:rsid w:val="008432DF"/>
    <w:rsid w:val="00844932"/>
    <w:rsid w:val="008676C5"/>
    <w:rsid w:val="0089206D"/>
    <w:rsid w:val="008B17E5"/>
    <w:rsid w:val="008B2A38"/>
    <w:rsid w:val="008B318A"/>
    <w:rsid w:val="008B6783"/>
    <w:rsid w:val="008C26CF"/>
    <w:rsid w:val="008C696F"/>
    <w:rsid w:val="008C69EB"/>
    <w:rsid w:val="008E43C3"/>
    <w:rsid w:val="008E716E"/>
    <w:rsid w:val="008F3444"/>
    <w:rsid w:val="00910DEE"/>
    <w:rsid w:val="00912A0B"/>
    <w:rsid w:val="00912DDB"/>
    <w:rsid w:val="0092442E"/>
    <w:rsid w:val="00924E73"/>
    <w:rsid w:val="00926CD9"/>
    <w:rsid w:val="009305C1"/>
    <w:rsid w:val="0093576B"/>
    <w:rsid w:val="009417CD"/>
    <w:rsid w:val="00942DAE"/>
    <w:rsid w:val="009439F1"/>
    <w:rsid w:val="00944449"/>
    <w:rsid w:val="00945132"/>
    <w:rsid w:val="0095602E"/>
    <w:rsid w:val="00983ADB"/>
    <w:rsid w:val="00994C6A"/>
    <w:rsid w:val="00994FAE"/>
    <w:rsid w:val="009A262B"/>
    <w:rsid w:val="009A4FBD"/>
    <w:rsid w:val="009B0C50"/>
    <w:rsid w:val="009B2F3F"/>
    <w:rsid w:val="009E78AF"/>
    <w:rsid w:val="009F3A45"/>
    <w:rsid w:val="00A541CC"/>
    <w:rsid w:val="00A61C1D"/>
    <w:rsid w:val="00A850AE"/>
    <w:rsid w:val="00AA4370"/>
    <w:rsid w:val="00AB2915"/>
    <w:rsid w:val="00AD1336"/>
    <w:rsid w:val="00AD3CE4"/>
    <w:rsid w:val="00AE4174"/>
    <w:rsid w:val="00AE7BA6"/>
    <w:rsid w:val="00B01422"/>
    <w:rsid w:val="00B12D87"/>
    <w:rsid w:val="00B26D8E"/>
    <w:rsid w:val="00B43915"/>
    <w:rsid w:val="00B461B2"/>
    <w:rsid w:val="00B500BC"/>
    <w:rsid w:val="00B5211A"/>
    <w:rsid w:val="00B93153"/>
    <w:rsid w:val="00B9760D"/>
    <w:rsid w:val="00BA0ED5"/>
    <w:rsid w:val="00BA237C"/>
    <w:rsid w:val="00BA454E"/>
    <w:rsid w:val="00BA7B31"/>
    <w:rsid w:val="00BB790C"/>
    <w:rsid w:val="00BC6A0E"/>
    <w:rsid w:val="00BD4BF2"/>
    <w:rsid w:val="00BE133F"/>
    <w:rsid w:val="00C000C7"/>
    <w:rsid w:val="00C0134B"/>
    <w:rsid w:val="00C23738"/>
    <w:rsid w:val="00C246A6"/>
    <w:rsid w:val="00C34A4D"/>
    <w:rsid w:val="00C359CC"/>
    <w:rsid w:val="00C35CF1"/>
    <w:rsid w:val="00C43C1B"/>
    <w:rsid w:val="00C637BA"/>
    <w:rsid w:val="00C91909"/>
    <w:rsid w:val="00CA0AF7"/>
    <w:rsid w:val="00CB1619"/>
    <w:rsid w:val="00CC2446"/>
    <w:rsid w:val="00CD7E8C"/>
    <w:rsid w:val="00CD7F21"/>
    <w:rsid w:val="00D10DD5"/>
    <w:rsid w:val="00D117EA"/>
    <w:rsid w:val="00D26019"/>
    <w:rsid w:val="00D341B5"/>
    <w:rsid w:val="00D52F5A"/>
    <w:rsid w:val="00D5523F"/>
    <w:rsid w:val="00D6757D"/>
    <w:rsid w:val="00D73E5E"/>
    <w:rsid w:val="00D74675"/>
    <w:rsid w:val="00DA1D43"/>
    <w:rsid w:val="00DA5ACB"/>
    <w:rsid w:val="00DE092B"/>
    <w:rsid w:val="00E01685"/>
    <w:rsid w:val="00E02AD0"/>
    <w:rsid w:val="00E0688E"/>
    <w:rsid w:val="00E227E7"/>
    <w:rsid w:val="00E32C12"/>
    <w:rsid w:val="00E76878"/>
    <w:rsid w:val="00E87EE1"/>
    <w:rsid w:val="00E95CD7"/>
    <w:rsid w:val="00E97F6D"/>
    <w:rsid w:val="00EA142D"/>
    <w:rsid w:val="00EB1CEB"/>
    <w:rsid w:val="00EC0B2E"/>
    <w:rsid w:val="00EE4D55"/>
    <w:rsid w:val="00EE5BAC"/>
    <w:rsid w:val="00F26B10"/>
    <w:rsid w:val="00FB0CEB"/>
    <w:rsid w:val="00FB4CD9"/>
    <w:rsid w:val="00FC7379"/>
    <w:rsid w:val="00FD4B71"/>
    <w:rsid w:val="00FD5094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333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614125"/>
  </w:style>
  <w:style w:styleId="Tekstbalonia" w:type="paragraph">
    <w:name w:val="Balloon Text"/>
    <w:basedOn w:val="Normal"/>
    <w:link w:val="TekstbaloniaChar"/>
    <w:uiPriority w:val="99"/>
    <w:semiHidden/>
    <w:unhideWhenUsed/>
    <w:rsid w:val="00E227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7E7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FC7379"/>
    <w:pPr>
      <w:tabs>
        <w:tab w:pos="4320" w:val="center"/>
        <w:tab w:pos="8640" w:val="right"/>
      </w:tabs>
      <w:spacing w:lineRule="auto" w:line="240" w:after="0"/>
    </w:pPr>
    <w:rPr>
      <w:rFonts w:eastAsia="Times New Roman" w:hAnsi="Times New Roman" w:ascii="Times New Roman"/>
      <w:sz w:val="20"/>
      <w:szCs w:val="20"/>
      <w:lang w:eastAsia="hr-HR" w:val="en-US"/>
    </w:rPr>
  </w:style>
  <w:style w:customStyle="true" w:styleId="PodnojeChar" w:type="character">
    <w:name w:val="Podnožje Char"/>
    <w:basedOn w:val="Zadanifontodlomka"/>
    <w:link w:val="Podnoje"/>
    <w:rsid w:val="00FC7379"/>
    <w:rPr>
      <w:rFonts w:eastAsia="Times New Roman" w:hAnsi="Times New Roman" w:ascii="Times New Roman"/>
      <w:lang w:val="en-US"/>
    </w:rPr>
  </w:style>
  <w:style w:styleId="Odlomakpopisa" w:type="paragraph">
    <w:name w:val="List Paragraph"/>
    <w:basedOn w:val="Normal"/>
    <w:uiPriority w:val="34"/>
    <w:qFormat/>
    <w:rsid w:val="00131571"/>
    <w:pPr>
      <w:spacing w:lineRule="auto" w:line="240" w:after="0"/>
      <w:ind w:left="720"/>
      <w:contextualSpacing/>
    </w:pPr>
    <w:rPr>
      <w:rFonts w:eastAsia="Times New Roman" w:hAnsi="Times New Roman" w:ascii="Times New Roman"/>
      <w:sz w:val="24"/>
      <w:szCs w:val="24"/>
      <w:lang w:val="en-GB"/>
    </w:rPr>
  </w:style>
  <w:style w:customStyle="true" w:styleId="NoSpacing2" w:type="paragraph">
    <w:name w:val="No Spacing2"/>
    <w:uiPriority w:val="1"/>
    <w:qFormat/>
    <w:rsid w:val="00661819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F1DC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F2822"/>
    <w:rPr>
      <w:strike w:val="false"/>
      <w:dstrike w:val="false"/>
      <w:color w:val="AA0000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FF2822"/>
    <w:rPr>
      <w:b w:val="false"/>
      <w:bCs w:val="false"/>
      <w:i w:val="false"/>
      <w:iCs w:val="false"/>
    </w:rPr>
  </w:style>
  <w:style w:styleId="StandardWeb" w:type="paragraph">
    <w:name w:val="Normal (Web)"/>
    <w:basedOn w:val="Normal"/>
    <w:uiPriority w:val="99"/>
    <w:semiHidden/>
    <w:unhideWhenUsed/>
    <w:rsid w:val="00FF2822"/>
    <w:pPr>
      <w:spacing w:lineRule="atLeast" w:line="432" w:afterAutospacing="true" w:after="100" w:beforeAutospacing="true" w:before="100"/>
    </w:pPr>
    <w:rPr>
      <w:rFonts w:eastAsia="Times New Roman" w:hAnsi="Times New Roman" w:ascii="Times New Roman"/>
      <w:sz w:val="26"/>
      <w:szCs w:val="26"/>
      <w:lang w:eastAsia="hr-HR"/>
    </w:rPr>
  </w:style>
  <w:style w:customStyle="true" w:styleId="x-panel-header-text" w:type="character">
    <w:name w:val="x-panel-header-text"/>
    <w:basedOn w:val="Zadanifontodlomka"/>
    <w:rsid w:val="00FF2822"/>
  </w:style>
  <w:style w:customStyle="true" w:styleId="x-fieldset-header-text" w:type="character">
    <w:name w:val="x-fieldset-header-text"/>
    <w:basedOn w:val="Zadanifontodlomka"/>
    <w:rsid w:val="00FF2822"/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F2822"/>
    <w:pPr>
      <w:pBdr>
        <w:bottom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FF2822"/>
    <w:rPr>
      <w:rFonts w:cs="Arial" w:eastAsia="Times New Roman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F2822"/>
    <w:pPr>
      <w:pBdr>
        <w:top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semiHidden/>
    <w:rsid w:val="00FF2822"/>
    <w:rPr>
      <w:rFonts w:cs="Arial" w:eastAsia="Times New Roman" w:hAnsi="Arial" w:ascii="Arial"/>
      <w:vanish/>
      <w:sz w:val="16"/>
      <w:szCs w:val="16"/>
    </w:rPr>
  </w:style>
  <w:style w:customStyle="true" w:styleId="parcel-black" w:type="character">
    <w:name w:val="parcel-black"/>
    <w:basedOn w:val="Zadanifontodlomka"/>
    <w:rsid w:val="00FF2822"/>
  </w:style>
  <w:style w:customStyle="true" w:styleId="x-window-header-text2" w:type="character">
    <w:name w:val="x-window-header-text2"/>
    <w:basedOn w:val="Zadanifontodlomka"/>
    <w:rsid w:val="00FF2822"/>
  </w:style>
  <w:style w:styleId="Bezproreda" w:type="paragraph">
    <w:name w:val="No Spacing"/>
    <w:uiPriority w:val="99"/>
    <w:qFormat/>
    <w:rsid w:val="00B5211A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C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C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C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C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333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614125"/>
  </w:style>
  <w:style w:styleId="Tekstbalonia" w:type="paragraph">
    <w:name w:val="Balloon Text"/>
    <w:basedOn w:val="Normal"/>
    <w:link w:val="TekstbaloniaChar"/>
    <w:uiPriority w:val="99"/>
    <w:semiHidden/>
    <w:unhideWhenUsed/>
    <w:rsid w:val="00E227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7E7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FC7379"/>
    <w:pPr>
      <w:tabs>
        <w:tab w:pos="4320" w:val="center"/>
        <w:tab w:pos="8640" w:val="right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hr-HR" w:val="en-US"/>
    </w:rPr>
  </w:style>
  <w:style w:customStyle="1" w:styleId="PodnojeChar" w:type="character">
    <w:name w:val="Podnožje Char"/>
    <w:basedOn w:val="Zadanifontodlomka"/>
    <w:link w:val="Podnoje"/>
    <w:rsid w:val="00FC7379"/>
    <w:rPr>
      <w:rFonts w:ascii="Times New Roman" w:eastAsia="Times New Roman" w:hAnsi="Times New Roman"/>
      <w:lang w:val="en-US"/>
    </w:rPr>
  </w:style>
  <w:style w:styleId="Odlomakpopisa" w:type="paragraph">
    <w:name w:val="List Paragraph"/>
    <w:basedOn w:val="Normal"/>
    <w:uiPriority w:val="34"/>
    <w:qFormat/>
    <w:rsid w:val="0013157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customStyle="1" w:styleId="NoSpacing2" w:type="paragraph">
    <w:name w:val="No Spacing2"/>
    <w:uiPriority w:val="1"/>
    <w:qFormat/>
    <w:rsid w:val="00661819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F1DC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F2822"/>
    <w:rPr>
      <w:strike w:val="0"/>
      <w:dstrike w:val="0"/>
      <w:color w:val="AA0000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FF2822"/>
    <w:rPr>
      <w:b w:val="0"/>
      <w:bCs w:val="0"/>
      <w:i w:val="0"/>
      <w:iCs w:val="0"/>
    </w:rPr>
  </w:style>
  <w:style w:styleId="StandardWeb" w:type="paragraph">
    <w:name w:val="Normal (Web)"/>
    <w:basedOn w:val="Normal"/>
    <w:uiPriority w:val="99"/>
    <w:semiHidden/>
    <w:unhideWhenUsed/>
    <w:rsid w:val="00FF2822"/>
    <w:pPr>
      <w:spacing w:after="100" w:afterAutospacing="1" w:before="100" w:beforeAutospacing="1" w:line="432" w:lineRule="atLeast"/>
    </w:pPr>
    <w:rPr>
      <w:rFonts w:ascii="Times New Roman" w:eastAsia="Times New Roman" w:hAnsi="Times New Roman"/>
      <w:sz w:val="26"/>
      <w:szCs w:val="26"/>
      <w:lang w:eastAsia="hr-HR"/>
    </w:rPr>
  </w:style>
  <w:style w:customStyle="1" w:styleId="x-panel-header-text" w:type="character">
    <w:name w:val="x-panel-header-text"/>
    <w:basedOn w:val="Zadanifontodlomka"/>
    <w:rsid w:val="00FF2822"/>
  </w:style>
  <w:style w:customStyle="1" w:styleId="x-fieldset-header-text" w:type="character">
    <w:name w:val="x-fieldset-header-text"/>
    <w:basedOn w:val="Zadanifontodlomka"/>
    <w:rsid w:val="00FF2822"/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FF2822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FF2822"/>
    <w:rPr>
      <w:rFonts w:ascii="Arial" w:cs="Arial" w:eastAsia="Times New Roman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FF2822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semiHidden/>
    <w:rsid w:val="00FF2822"/>
    <w:rPr>
      <w:rFonts w:ascii="Arial" w:cs="Arial" w:eastAsia="Times New Roman" w:hAnsi="Arial"/>
      <w:vanish/>
      <w:sz w:val="16"/>
      <w:szCs w:val="16"/>
    </w:rPr>
  </w:style>
  <w:style w:customStyle="1" w:styleId="parcel-black" w:type="character">
    <w:name w:val="parcel-black"/>
    <w:basedOn w:val="Zadanifontodlomka"/>
    <w:rsid w:val="00FF2822"/>
  </w:style>
  <w:style w:customStyle="1" w:styleId="x-window-header-text2" w:type="character">
    <w:name w:val="x-window-header-text2"/>
    <w:basedOn w:val="Zadanifontodlomka"/>
    <w:rsid w:val="00FF2822"/>
  </w:style>
  <w:style w:styleId="Bezproreda" w:type="paragraph">
    <w:name w:val="No Spacing"/>
    <w:uiPriority w:val="99"/>
    <w:qFormat/>
    <w:rsid w:val="00B5211A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C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C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C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C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85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0331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95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5565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2415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2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953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3682479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110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91453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22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30991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632050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45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529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8" w:sz="0" w:color="auto" w:val="none"/>
                                <w:left w:space="8" w:sz="0" w:color="auto" w:val="none"/>
                                <w:bottom w:space="8" w:sz="0" w:color="auto" w:val="none"/>
                                <w:right w:space="8" w:sz="0" w:color="auto" w:val="none"/>
                              </w:divBdr>
                              <w:divsChild>
                                <w:div w:id="18109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574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674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1576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339746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6312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204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8175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686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47871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394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28732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14832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32804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90654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9537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526476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46755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163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2835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2092846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88133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07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5386437">
                                                      <w:marLeft w:val="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17639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43173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259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87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8946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9191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18982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173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88257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82916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11639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16266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5143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9925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183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  <w:div w:id="36595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9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70988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474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966473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42779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96404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30386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8826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415905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90539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1546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915774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548565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948539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0175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29898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544949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110274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03861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838234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803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4873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68342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75599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73117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034989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870098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022822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54528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514294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65647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26765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97714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225288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021128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459302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325325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83667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1820110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820009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2160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987436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5790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4733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543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8554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5318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49126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7690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5698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054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75176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962076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86005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926504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70852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4061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34324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112505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40056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0765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94359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3982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95808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185010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53768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1424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481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584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773745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87374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4319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790197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00711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18589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31850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44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2120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878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0201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02475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00757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7886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547833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69175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028127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64885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2210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7869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37330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819226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95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158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95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08939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4182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44148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98252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9593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6" w:color="CCCCCC" w:val="single"/>
                                <w:left w:space="0" w:sz="0" w:color="auto" w:val="none"/>
                                <w:bottom w:space="0" w:sz="6" w:color="CCCCCC" w:val="single"/>
                                <w:right w:space="0" w:sz="0" w:color="auto" w:val="none"/>
                              </w:divBdr>
                              <w:divsChild>
                                <w:div w:id="145983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65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410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571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061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686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711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959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0450035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57489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925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76512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57492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537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347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239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2602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053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32314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0957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196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03622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8451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83237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046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699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7002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6817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197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1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0462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3431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65141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1246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6296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07183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1491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490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700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280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42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2871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62541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20012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2904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7833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622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978766">
          <w:marLeft w:val="150"/>
          <w:marRight w:val="150"/>
          <w:marTop w:val="0"/>
          <w:marBottom w:val="15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9736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992443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190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88420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  <w:div w:id="13612754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7803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887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8" w:sz="0" w:color="auto" w:val="none"/>
                                <w:left w:space="8" w:sz="0" w:color="auto" w:val="none"/>
                                <w:bottom w:space="8" w:sz="0" w:color="auto" w:val="none"/>
                                <w:right w:space="8" w:sz="0" w:color="auto" w:val="none"/>
                              </w:divBdr>
                              <w:divsChild>
                                <w:div w:id="106209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62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5726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101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947926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083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8999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374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53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91842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883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23710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73737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7561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624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017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49750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2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947497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335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0709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6731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87517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066227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6613915">
                                                      <w:marLeft w:val="1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87772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57545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53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8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058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81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  <w:div w:id="109485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2371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581649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01711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693531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2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454597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35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58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34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  <w:div w:id="70525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9424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2142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3909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1495681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2015179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385035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6920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4994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9684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31205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595670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814495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291521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554194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6215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300696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763909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658385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51291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295521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138838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68633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406222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928924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74214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743989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8526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417362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17544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520095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180630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296033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332144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301881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33656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687410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41690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067844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748074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326907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6806217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854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21253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3898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7427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7801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7638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1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38517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8919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8580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362290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1198814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26963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036224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43917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143379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2062358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  <w:div w:id="593243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76346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  <w:div w:id="902181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8513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86399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D0D0D0" w:val="none"/>
                                                    <w:left w:space="0" w:sz="0" w:color="D0D0D0" w:val="none"/>
                                                    <w:bottom w:space="0" w:sz="6" w:color="D0D0D0" w:val="single"/>
                                                    <w:right w:space="0" w:sz="0" w:color="D0D0D0" w:val="none"/>
                                                  </w:divBdr>
                                                  <w:divsChild>
                                                    <w:div w:id="60982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935747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89422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101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187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05011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510440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870991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602029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811433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144548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314385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4770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7346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4209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1584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62588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10933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74479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17998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62727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6998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742789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11990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3511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6607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0361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  <w:div w:id="1240209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22193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88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465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757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74998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66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0264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9146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6" w:color="CCCCCC" w:val="single"/>
                                <w:left w:space="0" w:sz="0" w:color="auto" w:val="none"/>
                                <w:bottom w:space="0" w:sz="6" w:color="CCCCCC" w:val="single"/>
                                <w:right w:space="0" w:sz="0" w:color="auto" w:val="none"/>
                              </w:divBdr>
                              <w:divsChild>
                                <w:div w:id="93174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600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351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615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8304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825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8939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0880028">
          <w:marLeft w:val="150"/>
          <w:marRight w:val="1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0313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466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3390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62653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75799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9667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31547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43581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6322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864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771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9173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00307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86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43466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991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9074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3658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50575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6718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2770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574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4733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50608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02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62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184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93621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604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061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696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6181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71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4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9714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4508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5295405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380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200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788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72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86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666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6" w:color="CCCCCC" w:val="single"/>
                                            <w:left w:space="0" w:sz="0" w:color="auto" w:val="none"/>
                                            <w:bottom w:space="0" w:sz="6" w:color="CCCCCC" w:val="single"/>
                                            <w:right w:space="0" w:sz="0" w:color="auto" w:val="none"/>
                                          </w:divBdr>
                                          <w:divsChild>
                                            <w:div w:id="194866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938946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621496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55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03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76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56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6602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331842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54250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4171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4922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251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444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043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537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6" w:color="CCCCCC" w:val="single"/>
                                            <w:left w:space="0" w:sz="0" w:color="auto" w:val="none"/>
                                            <w:bottom w:space="0" w:sz="6" w:color="CCCCCC" w:val="single"/>
                                            <w:right w:space="0" w:sz="0" w:color="auto" w:val="none"/>
                                          </w:divBdr>
                                          <w:divsChild>
                                            <w:div w:id="773088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70304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845025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092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496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56611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73912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91903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0549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0946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35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798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275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0604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86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8989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40158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918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017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3584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113151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4662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9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259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38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PFZ</properties:Company>
  <properties:Pages>2</properties:Pages>
  <properties:Words>302</properties:Words>
  <properties:Characters>2064</properties:Characters>
  <properties:Lines>62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2018-04-25T15:50:00Z</dcterms:created>
  <dc:creator>Pravni fakultet u Zagrebu</dc:creator>
  <cp:lastModifiedBy>Monika Grbac</cp:lastModifiedBy>
  <cp:lastPrinted>2017-12-28T10:22:00Z</cp:lastPrinted>
  <dcterms:modified xmlns:xsi="http://www.w3.org/2001/XMLSchema-instance" xsi:type="dcterms:W3CDTF">2018-06-06T07:13:00Z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St-185/2017-46 / Podnesak - Podnesak (Auto Original_podnesak za sazivanje skupstine_250418_doc.docx)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