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dde2" w14:paraId="189dde2" w:rsidRDefault="006809E0" w:rsidP="00910611" w:rsidR="006809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09E0" w:rsidP="00910611" w:rsidR="006809E0">
      <w:r>
        <w:rPr>
          <w:rFonts w:eastAsia="MS Mincho"/>
        </w:rPr>
        <w:t>REPUBLIKA HRVATSKA</w:t>
      </w:r>
    </w:p>
    <w:p w:rsidRDefault="006809E0" w:rsidP="00910611" w:rsidR="006809E0">
      <w:r>
        <w:rPr>
          <w:rFonts w:eastAsia="MS Mincho"/>
        </w:rPr>
        <w:t>TRGOVAČKI SUD U RIJECI</w:t>
      </w:r>
    </w:p>
    <w:p w:rsidRDefault="006809E0" w:rsidR="006809E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809E0" w:rsidP="00910611" w:rsidR="006809E0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486BB3">
        <w:rPr>
          <w:b/>
        </w:rPr>
        <w:t>ACTINIA d.o.o. Opatija, Castel San. P. Terme 1</w:t>
      </w:r>
      <w:r w:rsidR="00F531E0">
        <w:t xml:space="preserve">, temeljem čl.111. Ovršnog zakona (NN 25/12, 112/12 i 93/14), </w:t>
      </w:r>
      <w:r w:rsidR="00A83E5B" w:rsidRPr="00A83E5B">
        <w:t xml:space="preserve">dana </w:t>
      </w:r>
      <w:r w:rsidR="00486BB3">
        <w:t>01. veljače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486BB3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 xml:space="preserve">Općinskog suda u </w:t>
      </w:r>
      <w:r w:rsidR="00486BB3">
        <w:t>Rijeci, zemljišnoknjižni odjel Opatija</w:t>
      </w:r>
      <w:r w:rsidR="00BB5A9F" w:rsidRPr="00BB5A9F">
        <w:t>,</w:t>
      </w:r>
      <w:r w:rsidR="00BB5A9F" w:rsidRPr="00486BB3">
        <w:rPr>
          <w:lang w:val="en-US"/>
        </w:rPr>
        <w:t xml:space="preserve"> </w:t>
      </w:r>
      <w:r w:rsidR="00486BB3" w:rsidRPr="00486BB3">
        <w:t>k.č. br. 668/2 kuća stanovanja i dvorište, površine 1224 m2, 5. etaža, 154/382 ugostiteljski lokal u prizemlju na nacrtu označeno crvenom bojom, upisane u z.k. ul. 1009, podulošku 5, k.o. Volosko</w:t>
      </w:r>
      <w:r w:rsidR="00F531E0">
        <w:t>,</w:t>
      </w:r>
      <w:r w:rsidR="00545437">
        <w:t xml:space="preserve"> </w:t>
      </w:r>
      <w:r>
        <w:t>za dan</w:t>
      </w:r>
    </w:p>
    <w:p w:rsidRDefault="007664ED" w:rsidP="007664ED" w:rsidR="007664ED">
      <w:pPr>
        <w:jc w:val="both"/>
      </w:pPr>
    </w:p>
    <w:p w:rsidRDefault="00486BB3" w:rsidP="007664ED" w:rsidR="007664ED">
      <w:pPr>
        <w:jc w:val="center"/>
        <w:rPr>
          <w:b/>
        </w:rPr>
      </w:pPr>
      <w:r>
        <w:rPr>
          <w:b/>
        </w:rPr>
        <w:t>16</w:t>
      </w:r>
      <w:r w:rsidR="00BB5A9F">
        <w:rPr>
          <w:b/>
        </w:rPr>
        <w:t xml:space="preserve">. </w:t>
      </w:r>
      <w:r w:rsidR="0004777D">
        <w:rPr>
          <w:b/>
        </w:rPr>
        <w:t>ožujka</w:t>
      </w:r>
      <w:r w:rsidR="007664ED">
        <w:rPr>
          <w:b/>
        </w:rPr>
        <w:t xml:space="preserve"> 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10,00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460839">
      <w:pPr>
        <w:pStyle w:val="Odlomakpopisa"/>
        <w:numPr>
          <w:ilvl w:val="0"/>
          <w:numId w:val="2"/>
        </w:numPr>
        <w:jc w:val="both"/>
      </w:pPr>
      <w:r>
        <w:t>razlučni vjerovni</w:t>
      </w:r>
      <w:r w:rsidR="00460839">
        <w:t>ci:</w:t>
      </w:r>
    </w:p>
    <w:p w:rsidRDefault="00460839" w:rsidP="00F531E0" w:rsidR="007664ED">
      <w:pPr>
        <w:pStyle w:val="Odlomakpopisa"/>
        <w:ind w:left="1440"/>
        <w:jc w:val="both"/>
      </w:pPr>
      <w:r>
        <w:tab/>
      </w:r>
      <w:r w:rsidR="00486BB3">
        <w:t xml:space="preserve">H - ABDUCO d.o.o. Zagreb, Slavonska avenija 6a  </w:t>
      </w:r>
      <w:r w:rsidR="00F531E0">
        <w:t xml:space="preserve"> </w:t>
      </w:r>
    </w:p>
    <w:p w:rsidRDefault="00033286" w:rsidP="00460839" w:rsidR="00033286">
      <w:pPr>
        <w:pStyle w:val="Odlomakpopisa"/>
        <w:ind w:left="1440"/>
        <w:jc w:val="both"/>
      </w:pPr>
      <w:r>
        <w:tab/>
        <w:t>REPUBLIKA HRVATSKA</w:t>
      </w:r>
      <w:r w:rsidR="00F531E0">
        <w:t xml:space="preserve"> 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>, 01. veljače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033286" w:rsidP="007664ED" w:rsidR="00033286">
      <w:pPr>
        <w:jc w:val="both"/>
      </w:pPr>
    </w:p>
    <w:p w:rsidRDefault="0004777D" w:rsidP="007664ED" w:rsidR="0004777D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486BB3">
        <w:rPr>
          <w:sz w:val="20"/>
          <w:szCs w:val="20"/>
        </w:rPr>
        <w:t>Zdravko Čupković</w:t>
      </w:r>
    </w:p>
    <w:p w:rsidRDefault="007664ED" w:rsidP="007664ED" w:rsidR="00033286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033286">
        <w:rPr>
          <w:sz w:val="20"/>
          <w:szCs w:val="20"/>
        </w:rPr>
        <w:t>ci</w:t>
      </w:r>
    </w:p>
    <w:p w:rsidRDefault="00F531E0" w:rsidP="00460839" w:rsidR="00033286" w:rsidRPr="00033286">
      <w:pPr>
        <w:pStyle w:val="Odlomakpopisa"/>
        <w:ind w:left="1440"/>
        <w:jc w:val="both"/>
        <w:rPr>
          <w:sz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486BB3">
        <w:rPr>
          <w:sz w:val="20"/>
          <w:szCs w:val="20"/>
        </w:rPr>
        <w:t>H-Abduco d.o.o. Zagreb, Slavonska avenija 6A uz podnesak st.upravitelja od 25.01.16</w:t>
      </w:r>
    </w:p>
    <w:p w:rsidRDefault="00033286" w:rsidP="00033286" w:rsidR="007664ED" w:rsidRPr="00033286">
      <w:pPr>
        <w:pStyle w:val="Odlomakpopisa"/>
        <w:ind w:left="1440"/>
        <w:jc w:val="both"/>
        <w:rPr>
          <w:sz w:val="20"/>
          <w:szCs w:val="20"/>
        </w:rPr>
      </w:pPr>
      <w:r w:rsidRPr="00033286">
        <w:rPr>
          <w:sz w:val="20"/>
        </w:rPr>
        <w:tab/>
        <w:t>REPUBLIKA HRVATSKA</w:t>
      </w:r>
      <w:r w:rsidR="007664ED" w:rsidRPr="00033286">
        <w:rPr>
          <w:sz w:val="16"/>
          <w:szCs w:val="20"/>
        </w:rPr>
        <w:t xml:space="preserve"> </w:t>
      </w:r>
      <w:r w:rsidRPr="00033286">
        <w:rPr>
          <w:sz w:val="20"/>
          <w:szCs w:val="20"/>
        </w:rPr>
        <w:t xml:space="preserve">po </w:t>
      </w:r>
      <w:r w:rsidR="00A83E5B" w:rsidRPr="00033286">
        <w:rPr>
          <w:sz w:val="20"/>
          <w:szCs w:val="20"/>
        </w:rPr>
        <w:t xml:space="preserve">ŽDO </w:t>
      </w:r>
      <w:r w:rsidR="00486BB3">
        <w:rPr>
          <w:sz w:val="20"/>
          <w:szCs w:val="20"/>
        </w:rPr>
        <w:t>Rijeka uz podnesak st. upravitelja od 25.01.16.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86BB3">
        <w:rPr>
          <w:sz w:val="20"/>
          <w:szCs w:val="20"/>
        </w:rPr>
        <w:t>01.02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09E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486BB3">
      <w:t>361</w:t>
    </w:r>
    <w:r w:rsidR="00F531E0">
      <w:t>/13-</w:t>
    </w:r>
    <w:r w:rsidR="00486BB3">
      <w:t>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86BB3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09E0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9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9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St-361/2013</izvorni_sadrzaj>
    <derivirana_varijabla naziv="DomainObject.Predmet.OznakaBroj_1">St-361/2013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ACTINIA d.o.o.  Opatija</izvorni_sadrzaj>
    <derivirana_varijabla naziv="DomainObject.Predmet.ProtustrankaFormated_1">  ACTINIA d.o.o.  Opatija</derivirana_varijabla>
  </DomainObject.Predmet.ProtustrankaFormated>
  <DomainObject.Predmet.ProtustrankaFormatedOIB>
    <izvorni_sadrzaj>  ACTINIA d.o.o.  Opatija, OIB 85155827613</izvorni_sadrzaj>
    <derivirana_varijabla naziv="DomainObject.Predmet.ProtustrankaFormatedOIB_1">  ACTINIA d.o.o.  Opatija, OIB 85155827613</derivirana_varijabla>
  </DomainObject.Predmet.ProtustrankaFormatedOIB>
  <DomainObject.Predmet.ProtustrankaFormatedWithAdress>
    <izvorni_sadrzaj> ACTINIA d.o.o.  Opatija, Castel San Pietro Terme 1, 51 410 Opatija</izvorni_sadrzaj>
    <derivirana_varijabla naziv="DomainObject.Predmet.ProtustrankaFormatedWithAdress_1"> ACTINIA d.o.o.  Opatija, Castel San Pietro Terme 1, 51 410 Opatija</derivirana_varijabla>
  </DomainObject.Predmet.ProtustrankaFormatedWithAdress>
  <DomainObject.Predmet.ProtustrankaFormatedWithAdressOIB>
    <izvorni_sadrzaj> ACTINIA d.o.o.  Opatija, OIB 85155827613, Castel San Pietro Terme 1, 51 410 Opatija</izvorni_sadrzaj>
    <derivirana_varijabla naziv="DomainObject.Predmet.ProtustrankaFormatedWithAdressOIB_1"> ACTINIA d.o.o.  Opatija, OIB 85155827613, Castel San Pietro Terme 1, 51 410 Opatija</derivirana_varijabla>
  </DomainObject.Predmet.ProtustrankaFormatedWithAdressOIB>
  <DomainObject.Predmet.ProtustrankaWithAdress>
    <izvorni_sadrzaj>ACTINIA d.o.o.  Opatija Castel San Pietro Terme 1, 51 410 Opatija</izvorni_sadrzaj>
    <derivirana_varijabla naziv="DomainObject.Predmet.ProtustrankaWithAdress_1">ACTINIA d.o.o.  Opatija Castel San Pietro Terme 1, 51 410 Opatija</derivirana_varijabla>
  </DomainObject.Predmet.ProtustrankaWithAdress>
  <DomainObject.Predmet.ProtustrankaWithAdressOIB>
    <izvorni_sadrzaj>ACTINIA d.o.o.  Opatija, OIB 85155827613, Castel San Pietro Terme 1, 51 410 Opatija</izvorni_sadrzaj>
    <derivirana_varijabla naziv="DomainObject.Predmet.ProtustrankaWithAdressOIB_1">ACTINIA d.o.o.  Opatija, OIB 85155827613, Castel San Pietro Terme 1, 51 410 Opatija</derivirana_varijabla>
  </DomainObject.Predmet.ProtustrankaWithAdressOIB>
  <DomainObject.Predmet.ProtustrankaNazivFormated>
    <izvorni_sadrzaj>ACTINIA d.o.o.  Opatija</izvorni_sadrzaj>
    <derivirana_varijabla naziv="DomainObject.Predmet.ProtustrankaNazivFormated_1">ACTINIA d.o.o.  Opatija</derivirana_varijabla>
  </DomainObject.Predmet.ProtustrankaNazivFormated>
  <DomainObject.Predmet.ProtustrankaNazivFormatedOIB>
    <izvorni_sadrzaj>ACTINIA d.o.o.  Opatija, OIB 85155827613</izvorni_sadrzaj>
    <derivirana_varijabla naziv="DomainObject.Predmet.ProtustrankaNazivFormatedOIB_1">ACTINIA d.o.o.  Opatija, OIB 85155827613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ACTINIA d.o.o.  Opatija</item>
    </izvorni_sadrzaj>
    <derivirana_varijabla naziv="DomainObject.Predmet.ProtuStrankaListFormated_1">
      <item>ACTINIA d.o.o.  Opatija</item>
    </derivirana_varijabla>
  </DomainObject.Predmet.ProtuStrankaListFormated>
  <DomainObject.Predmet.ProtuStrankaListFormatedOIB>
    <izvorni_sadrzaj>
      <item>ACTINIA d.o.o.  Opatija, OIB 85155827613</item>
    </izvorni_sadrzaj>
    <derivirana_varijabla naziv="DomainObject.Predmet.ProtuStrankaListFormatedOIB_1">
      <item>ACTINIA d.o.o.  Opatija, OIB 85155827613</item>
    </derivirana_varijabla>
  </DomainObject.Predmet.ProtuStrankaListFormatedOIB>
  <DomainObject.Predmet.ProtuStrankaListFormatedWithAdress>
    <izvorni_sadrzaj>
      <item>ACTINIA d.o.o.  Opatija, Castel San Pietro Terme 1, 51 410 Opatija</item>
    </izvorni_sadrzaj>
    <derivirana_varijabla naziv="DomainObject.Predmet.ProtuStrankaListFormatedWithAdress_1">
      <item>ACTINIA d.o.o.  Opatija, Castel San Pietro Terme 1, 51 410 Opatija</item>
    </derivirana_varijabla>
  </DomainObject.Predmet.ProtuStrankaListFormatedWithAdress>
  <DomainObject.Predmet.ProtuStrankaListFormatedWithAdressOIB>
    <izvorni_sadrzaj>
      <item>ACTINIA d.o.o.  Opatija, OIB 85155827613, Castel San Pietro Terme 1, 51 410 Opatija</item>
    </izvorni_sadrzaj>
    <derivirana_varijabla naziv="DomainObject.Predmet.ProtuStrankaListFormatedWithAdressOIB_1">
      <item>ACTINIA d.o.o.  Opatija, OIB 85155827613, Castel San Pietro Terme 1, 51 410 Opatija</item>
    </derivirana_varijabla>
  </DomainObject.Predmet.ProtuStrankaListFormatedWithAdressOIB>
  <DomainObject.Predmet.ProtuStrankaListNazivFormated>
    <izvorni_sadrzaj>
      <item>ACTINIA d.o.o.  Opatija</item>
    </izvorni_sadrzaj>
    <derivirana_varijabla naziv="DomainObject.Predmet.ProtuStrankaListNazivFormated_1">
      <item>ACTINIA d.o.o.  Opatija</item>
    </derivirana_varijabla>
  </DomainObject.Predmet.ProtuStrankaListNazivFormated>
  <DomainObject.Predmet.ProtuStrankaListNazivFormatedOIB>
    <izvorni_sadrzaj>
      <item>ACTINIA d.o.o.  Opatija, OIB 85155827613</item>
    </izvorni_sadrzaj>
    <derivirana_varijabla naziv="DomainObject.Predmet.ProtuStrankaListNazivFormatedOIB_1">
      <item>ACTINIA d.o.o.  Opatija, OIB 85155827613</item>
    </derivirana_varijabla>
  </DomainObject.Predmet.ProtuStrankaListNazivFormatedOIB>
  <DomainObject.Predmet.OstaliListFormated>
    <izvorni_sadrzaj>
      <item>Alan Šikić</item>
      <item>Igor Udovičić</item>
      <item>Slađana Kirinčić</item>
      <item>CROATIA osiguranje d.d.</item>
      <item>Zdravko Čupković</item>
      <item>JAGODA ĐORĐEVIĆ</item>
      <item>RI - HOME d.o.o.</item>
      <item>RI - RENT d.o.o.</item>
      <item>RI - HOME d.o.o.</item>
      <item>FERNANDO KIRIGIN</item>
    </izvorni_sadrzaj>
    <derivirana_varijabla naziv="DomainObject.Predmet.OstaliListFormated_1">
      <item>Alan Šikić</item>
      <item>Igor Udovičić</item>
      <item>Slađana Kirinčić</item>
      <item>CROATIA osiguranje d.d.</item>
      <item>Zdravko Čupković</item>
      <item>JAGODA ĐORĐEVIĆ</item>
      <item>RI - HOME d.o.o.</item>
      <item>RI - RENT d.o.o.</item>
      <item>RI - HOME d.o.o.</item>
      <item>FERNANDO KIRIGIN</item>
    </derivirana_varijabla>
  </DomainObject.Predmet.OstaliListFormated>
  <DomainObject.Predmet.OstaliListFormatedOIB>
    <izvorni_sadrzaj>
      <item>Alan Šikić</item>
      <item>Igor Udovičić</item>
      <item>Slađana Kirinčić</item>
      <item>CROATIA osiguranje d.d., OIB 26187994862</item>
      <item>Zdravko Čupković, OIB 74095088079</item>
      <item>JAGODA ĐORĐEVIĆ</item>
      <item>RI - HOME d.o.o.</item>
      <item>RI - RENT d.o.o.</item>
      <item>RI - HOME d.o.o.</item>
      <item>FERNANDO KIRIGIN</item>
    </izvorni_sadrzaj>
    <derivirana_varijabla naziv="DomainObject.Predmet.OstaliListFormatedOIB_1">
      <item>Alan Šikić</item>
      <item>Igor Udovičić</item>
      <item>Slađana Kirinčić</item>
      <item>CROATIA osiguranje d.d., OIB 26187994862</item>
      <item>Zdravko Čupković, OIB 74095088079</item>
      <item>JAGODA ĐORĐEVIĆ</item>
      <item>RI - HOME d.o.o.</item>
      <item>RI - RENT d.o.o.</item>
      <item>RI - HOME d.o.o.</item>
      <item>FERNANDO KIRIGIN</item>
    </derivirana_varijabla>
  </DomainObject.Predmet.OstaliListFormatedOIB>
  <DomainObject.Predmet.OstaliListFormatedWithAdress>
    <izvorni_sadrzaj>
      <item>Alan Šikić, 51000 Rijeka</item>
      <item>Igor Udovičić, 51000 Rijeka</item>
      <item>Slađana Kirinčić, 51000 Rijeka</item>
      <item>CROATIA osiguranje d.d., Miramarska 22, 10000 Zagreb</item>
      <item>Zdravko Čupković, Zdravka Kučića 3, 51000 Rijeka</item>
      <item>JAGODA ĐORĐEVIĆ</item>
      <item>RI - HOME d.o.o.</item>
      <item>RI - RENT d.o.o.</item>
      <item>RI - HOME d.o.o.</item>
      <item>FERNANDO KIRIGIN</item>
    </izvorni_sadrzaj>
    <derivirana_varijabla naziv="DomainObject.Predmet.OstaliListFormatedWithAdress_1">
      <item>Alan Šikić, 51000 Rijeka</item>
      <item>Igor Udovičić, 51000 Rijeka</item>
      <item>Slađana Kirinčić, 51000 Rijeka</item>
      <item>CROATIA osiguranje d.d., Miramarska 22, 10000 Zagreb</item>
      <item>Zdravko Čupković, Zdravka Kučića 3, 51000 Rijeka</item>
      <item>JAGODA ĐORĐEVIĆ</item>
      <item>RI - HOME d.o.o.</item>
      <item>RI - RENT d.o.o.</item>
      <item>RI - HOME d.o.o.</item>
      <item>FERNANDO KIRIGIN</item>
    </derivirana_varijabla>
  </DomainObject.Predmet.OstaliListFormatedWithAdress>
  <DomainObject.Predmet.OstaliListFormatedWithAdressOIB>
    <izvorni_sadrzaj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Zdravka Kučića 3, 51000 Rijeka</item>
      <item>JAGODA ĐORĐEVIĆ</item>
      <item>RI - HOME d.o.o.</item>
      <item>RI - RENT d.o.o.</item>
      <item>RI - HOME d.o.o.</item>
      <item>FERNANDO KIRIGIN</item>
    </izvorni_sadrzaj>
    <derivirana_varijabla naziv="DomainObject.Predmet.OstaliListFormatedWithAdressOIB_1"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Zdravka Kučića 3, 51000 Rijeka</item>
      <item>JAGODA ĐORĐEVIĆ</item>
      <item>RI - HOME d.o.o.</item>
      <item>RI - RENT d.o.o.</item>
      <item>RI - HOME d.o.o.</item>
      <item>FERNANDO KIRIGIN</item>
    </derivirana_varijabla>
  </DomainObject.Predmet.OstaliListFormatedWithAdressOIB>
  <DomainObject.Predmet.OstaliListNazivFormated>
    <izvorni_sadrzaj>
      <item>Alan Šikić</item>
      <item>Igor Udovičić</item>
      <item>Slađana Kirinčić</item>
      <item>CROATIA osiguranje d.d.</item>
      <item>Zdravko Čupković</item>
      <item>JAGODA ĐORĐEVIĆ</item>
      <item>RI - HOME d.o.o.</item>
      <item>RI - RENT d.o.o.</item>
      <item>RI - HOME d.o.o.</item>
      <item>FERNANDO KIRIGIN</item>
    </izvorni_sadrzaj>
    <derivirana_varijabla naziv="DomainObject.Predmet.OstaliListNazivFormated_1">
      <item>Alan Šikić</item>
      <item>Igor Udovičić</item>
      <item>Slađana Kirinčić</item>
      <item>CROATIA osiguranje d.d.</item>
      <item>Zdravko Čupković</item>
      <item>JAGODA ĐORĐEVIĆ</item>
      <item>RI - HOME d.o.o.</item>
      <item>RI - RENT d.o.o.</item>
      <item>RI - HOME d.o.o.</item>
      <item>FERNANDO KIRIGIN</item>
    </derivirana_varijabla>
  </DomainObject.Predmet.OstaliListNazivFormated>
  <DomainObject.Predmet.OstaliListNazivFormatedOIB>
    <izvorni_sadrzaj>
      <item>Alan Šikić</item>
      <item>Igor Udovičić</item>
      <item>Slađana Kirinčić</item>
      <item>CROATIA osiguranje d.d., OIB 26187994862</item>
      <item>Zdravko Čupković, OIB 74095088079</item>
      <item>JAGODA ĐORĐEVIĆ</item>
      <item>RI - HOME d.o.o.</item>
      <item>RI - RENT d.o.o.</item>
      <item>RI - HOME d.o.o.</item>
      <item>FERNANDO KIRIGIN</item>
    </izvorni_sadrzaj>
    <derivirana_varijabla naziv="DomainObject.Predmet.OstaliListNazivFormatedOIB_1">
      <item>Alan Šikić</item>
      <item>Igor Udovičić</item>
      <item>Slađana Kirinčić</item>
      <item>CROATIA osiguranje d.d., OIB 26187994862</item>
      <item>Zdravko Čupković, OIB 74095088079</item>
      <item>JAGODA ĐORĐEVIĆ</item>
      <item>RI - HOME d.o.o.</item>
      <item>RI - RENT d.o.o.</item>
      <item>RI - HOME d.o.o.</item>
      <item>FERNANDO KIRIGIN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ACTINIA d.o.o.  Opatija</izvorni_sadrzaj>
    <derivirana_varijabla naziv="DomainObject.Predmet.ProtustrankaIDrugi_1">ACTINIA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ACTINIA d.o.o.  Opatija, OIB 85155827613, Castel San Pietro Terme 1, 51 410 Opatija</izvorni_sadrzaj>
    <derivirana_varijabla naziv="DomainObject.Predmet.ProtustrankaIDrugiAdressOIB_1">ACTINIA d.o.o.  Opatija, OIB 85155827613, Castel San Pietro Terme 1,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ACTINIA d.o.o.  Opatija</item>
      <item>Alan Šikić</item>
      <item>Igor Udovičić</item>
      <item>Slađana Kirinčić</item>
      <item>CROATIA osiguranje d.d.</item>
      <item>Zdravko Čupković</item>
      <item>JAGODA ĐORĐEVIĆ</item>
      <item>RI - HOME d.o.o.</item>
      <item>RI - RENT d.o.o.</item>
      <item>RI - HOME d.o.o.</item>
      <item>FERNANDO KIRIGIN</item>
    </izvorni_sadrzaj>
    <derivirana_varijabla naziv="DomainObject.Predmet.SudioniciListNaziv_1">
      <item>FINA  Rijeka</item>
      <item>ACTINIA d.o.o.  Opatija</item>
      <item>Alan Šikić</item>
      <item>Igor Udovičić</item>
      <item>Slađana Kirinčić</item>
      <item>CROATIA osiguranje d.d.</item>
      <item>Zdravko Čupković</item>
      <item>JAGODA ĐORĐEVIĆ</item>
      <item>RI - HOME d.o.o.</item>
      <item>RI - RENT d.o.o.</item>
      <item>RI - HOME d.o.o.</item>
      <item>FERNANDO KIRIGIN</item>
    </derivirana_varijabla>
  </DomainObject.Predmet.SudioniciListNaziv>
  <DomainObject.Predmet.SudioniciListAdressOIB>
    <izvorni_sadrzaj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Zdravka Kučića 3,51000 Rijeka</item>
      <item>JAGODA ĐORĐEVIĆ</item>
      <item>RI - HOME d.o.o.</item>
      <item>RI - RENT d.o.o.</item>
      <item>RI - HOME d.o.o.</item>
      <item>FERNANDO KIRIGIN</item>
    </izvorni_sadrzaj>
    <derivirana_varijabla naziv="DomainObject.Predmet.SudioniciListAdressOIB_1"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Zdravka Kučića 3,51000 Rijeka</item>
      <item>JAGODA ĐORĐEVIĆ</item>
      <item>RI - HOME d.o.o.</item>
      <item>RI - RENT d.o.o.</item>
      <item>RI - HOME d.o.o.</item>
      <item>FERNANDO KIRIGIN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85155827613</item>
      <item>, OIB null</item>
      <item>, OIB null</item>
      <item>, OIB null</item>
      <item>, OIB 26187994862</item>
      <item>, OIB 74095088079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85155827613</item>
      <item>, OIB null</item>
      <item>, OIB null</item>
      <item>, OIB null</item>
      <item>, OIB 26187994862</item>
      <item>, OIB 74095088079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1516</properties:Characters>
  <properties:Lines>60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2016-02-01T13:56:00Z</dcterms:created>
  <dc:creator>dcmelik</dc:creator>
  <cp:lastModifiedBy>Jasna Radulović</cp:lastModifiedBy>
  <cp:lastPrinted>2016-02-01T13:56:00Z</cp:lastPrinted>
  <dcterms:modified xmlns:xsi="http://www.w3.org/2001/XMLSchema-instance" xsi:type="dcterms:W3CDTF">2016-02-01T13:58:00Z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