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1eef" w14:paraId="65f1eef" w:rsidRDefault="002D5525" w:rsidP="004961F9" w:rsidR="002D5525">
      <w:pPr>
        <w:spacing w:before="20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76200</wp:posOffset>
            </wp:positionH>
            <wp:positionV relativeFrom="paragraph">
              <wp:posOffset>-59055</wp:posOffset>
            </wp:positionV>
            <wp:extent cy="960120" cx="718820"/>
            <wp:effectExtent b="0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5525" w:rsidP="004961F9" w:rsidR="002D5525">
      <w:pPr>
        <w:spacing w:before="200"/>
      </w:pPr>
    </w:p>
    <w:p w:rsidRDefault="002D5525" w:rsidP="002D5525" w:rsidR="002D5525"/>
    <w:p w:rsidRDefault="002D5525" w:rsidP="002D5525" w:rsidR="002D5525"/>
    <w:p w:rsidRDefault="004961F9" w:rsidP="002D5525" w:rsidR="004961F9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4961F9" w:rsidP="002D5525" w:rsidR="004961F9">
      <w:pPr>
        <w:jc w:val="both"/>
      </w:pPr>
      <w:r w:rsidRPr="00A16878">
        <w:t>TRGOVAČKI SUD U SPLITU</w:t>
      </w:r>
      <w:r>
        <w:t xml:space="preserve"> </w:t>
      </w:r>
    </w:p>
    <w:p w:rsidRDefault="004961F9" w:rsidP="002D5525" w:rsidR="004961F9">
      <w:pPr>
        <w:jc w:val="both"/>
      </w:pPr>
      <w:r>
        <w:t xml:space="preserve">Split, Sukoišanska 6                                                          </w:t>
      </w:r>
    </w:p>
    <w:p w:rsidRDefault="004961F9" w:rsidP="004961F9" w:rsidR="004961F9">
      <w:pPr>
        <w:spacing w:after="300" w:before="300"/>
        <w:jc w:val="center"/>
      </w:pPr>
      <w:r>
        <w:t>R E P U B L I K A    H R V A T S K A</w:t>
      </w:r>
    </w:p>
    <w:p w:rsidRDefault="004961F9" w:rsidP="004961F9" w:rsidR="004961F9">
      <w:pPr>
        <w:spacing w:after="300" w:before="300"/>
        <w:jc w:val="center"/>
      </w:pPr>
      <w:r>
        <w:t>R J E Š E N J E</w:t>
      </w:r>
    </w:p>
    <w:p w:rsidRDefault="004961F9" w:rsidP="004961F9" w:rsidR="004961F9" w:rsidRPr="00037EED">
      <w:pPr>
        <w:jc w:val="both"/>
      </w:pPr>
      <w:r>
        <w:tab/>
        <w:t xml:space="preserve">Trgovački sud u Splitu, po </w:t>
      </w:r>
      <w:r w:rsidR="004E16B4">
        <w:t>sucu</w:t>
      </w:r>
      <w:r w:rsidR="002D5525">
        <w:t xml:space="preserve"> Velimiru Vuković</w:t>
      </w:r>
      <w:r w:rsidRPr="00DF524F">
        <w:t xml:space="preserve">, u stečajnom  postupku </w:t>
      </w:r>
      <w:r>
        <w:t xml:space="preserve">koji se vodi u ime i za račun stečajne mase stečajnog dužnika </w:t>
      </w:r>
      <w:r w:rsidR="002D5525">
        <w:t>TEHNOSPOJ d.o.o. u stečaju, Split, Ulica fra Bone Razmilovića 1</w:t>
      </w:r>
      <w:r>
        <w:t xml:space="preserve">, odlučujući o prijedlogu stečajne upraviteljice </w:t>
      </w:r>
      <w:r w:rsidR="002D5525">
        <w:t>Damira Stjepića</w:t>
      </w:r>
      <w:r w:rsidRPr="00231900">
        <w:t xml:space="preserve"> za upis stečajne mase dužnika u sudski registar</w:t>
      </w:r>
      <w:r w:rsidRPr="00792894">
        <w:t>,</w:t>
      </w:r>
      <w:r>
        <w:t xml:space="preserve"> </w:t>
      </w:r>
      <w:r w:rsidR="002D5525">
        <w:t>8</w:t>
      </w:r>
      <w:r>
        <w:t xml:space="preserve">. </w:t>
      </w:r>
      <w:r w:rsidR="002D5525">
        <w:t>studenog</w:t>
      </w:r>
      <w:r>
        <w:t xml:space="preserve"> 2017</w:t>
      </w:r>
      <w:r w:rsidR="002D5525">
        <w:t xml:space="preserve">. </w:t>
      </w:r>
    </w:p>
    <w:p w:rsidRDefault="004961F9" w:rsidP="004961F9" w:rsidR="004961F9">
      <w:pPr>
        <w:spacing w:after="300" w:before="300"/>
        <w:jc w:val="center"/>
      </w:pPr>
      <w:r>
        <w:t>r i j e š i o</w:t>
      </w:r>
      <w:r w:rsidRPr="00037EED">
        <w:t xml:space="preserve">  j e </w:t>
      </w:r>
    </w:p>
    <w:p w:rsidRDefault="004961F9" w:rsidP="004961F9" w:rsidR="004961F9" w:rsidRPr="002D5525">
      <w:pPr>
        <w:pStyle w:val="Naslov3"/>
        <w:ind w:firstLine="708"/>
        <w:jc w:val="both"/>
        <w:rPr>
          <w:b w:val="false"/>
        </w:rPr>
      </w:pPr>
      <w:r>
        <w:rPr>
          <w:b w:val="false"/>
        </w:rPr>
        <w:t xml:space="preserve">I.  Određuje se upis stečajne mase iza dužnika </w:t>
      </w:r>
      <w:r w:rsidR="002D5525" w:rsidRPr="002D5525">
        <w:rPr>
          <w:b w:val="false"/>
        </w:rPr>
        <w:t>TEHNOSPOJ d.o.o. u stečaju, Split, Ulica fra Bone Razmilovića 1</w:t>
      </w:r>
      <w:r w:rsidRPr="002D5525">
        <w:rPr>
          <w:b w:val="false"/>
        </w:rPr>
        <w:t>, u sudski registar Trgovačkog suda u Splitu.</w:t>
      </w:r>
    </w:p>
    <w:p w:rsidRDefault="004961F9" w:rsidP="004961F9" w:rsidR="004961F9">
      <w:pPr>
        <w:spacing w:before="200"/>
        <w:ind w:firstLine="709"/>
        <w:jc w:val="both"/>
        <w:rPr>
          <w:lang w:val="en-US"/>
        </w:rPr>
      </w:pPr>
      <w:r w:rsidRPr="002D5525">
        <w:t xml:space="preserve">II. U sudski registar, pored stečajne mase, </w:t>
      </w:r>
      <w:r>
        <w:t>određuje se i upis stečajn</w:t>
      </w:r>
      <w:r w:rsidR="002D5525">
        <w:t>og</w:t>
      </w:r>
      <w:r>
        <w:t xml:space="preserve"> upravitelj</w:t>
      </w:r>
      <w:r w:rsidR="002D5525">
        <w:t xml:space="preserve">a </w:t>
      </w:r>
      <w:r w:rsidR="002D5525">
        <w:rPr>
          <w:lang w:val="fr-FR"/>
        </w:rPr>
        <w:t xml:space="preserve">Ivan Grbić, dipl. oec iz </w:t>
      </w:r>
      <w:r w:rsidR="002D5525" w:rsidRPr="00112EC7">
        <w:rPr>
          <w:lang w:val="fr-FR"/>
        </w:rPr>
        <w:t>Splita, Žnjanska 2, OIB :88634166495</w:t>
      </w:r>
      <w:r>
        <w:t>.</w:t>
      </w:r>
    </w:p>
    <w:p w:rsidRDefault="004961F9" w:rsidP="004961F9" w:rsidR="004961F9">
      <w:pPr>
        <w:spacing w:after="200" w:before="280"/>
        <w:jc w:val="center"/>
      </w:pPr>
      <w:r>
        <w:t>Obrazloženje</w:t>
      </w:r>
    </w:p>
    <w:p w:rsidRDefault="002D5525" w:rsidP="002D5525" w:rsidR="004961F9">
      <w:pPr>
        <w:pStyle w:val="Tijeloteksta-uvlaka3"/>
        <w:ind w:firstLine="708" w:left="0"/>
        <w:jc w:val="both"/>
      </w:pPr>
      <w:r>
        <w:t xml:space="preserve">Rješenjem ovog suda br. 4.St-147/2013 od 17. srpnja 2013. otvoren je stečajni postupak nad stečajnim dužnikom </w:t>
      </w:r>
      <w:r w:rsidRPr="00D4735C">
        <w:t>TEHNOSPOJ, d.o.o., "u stečaju"</w:t>
      </w:r>
      <w:r>
        <w:t>, Split, Ulica fra Bone Razmilovića 1, OIB: 01665083803</w:t>
      </w:r>
      <w:r w:rsidR="004961F9" w:rsidRPr="00652DCA">
        <w:t>.</w:t>
      </w:r>
      <w:r w:rsidR="004961F9">
        <w:t xml:space="preserve"> </w:t>
      </w:r>
      <w:r w:rsidRPr="00D4735C">
        <w:t>Istim rješenjem za stečajnog upravitelja imenovan je Ivan Grbić, dipl. oec iz Splita, Žnjanska 2, OIB :88634166495.</w:t>
      </w:r>
      <w:r>
        <w:t xml:space="preserve"> </w:t>
      </w:r>
      <w:r w:rsidR="004961F9">
        <w:t xml:space="preserve">Rješenjem </w:t>
      </w:r>
      <w:r>
        <w:t>4.</w:t>
      </w:r>
      <w:r w:rsidR="004961F9">
        <w:t>St-</w:t>
      </w:r>
      <w:r>
        <w:t>147/2013 od 17. veljače 2017.</w:t>
      </w:r>
      <w:r w:rsidR="004961F9">
        <w:t xml:space="preserve"> zaključen je stečajni postupak nad navedenim stečajnim dužnikom i određeno je brisanje subjekta iz sudskog registra.</w:t>
      </w:r>
    </w:p>
    <w:p w:rsidRDefault="004961F9" w:rsidP="004961F9" w:rsidR="004961F9">
      <w:pPr>
        <w:spacing w:before="240"/>
        <w:jc w:val="both"/>
      </w:pPr>
      <w:r>
        <w:tab/>
        <w:t xml:space="preserve">Nakon pravomoćnosti rješenja o zaključenju poslovni broj </w:t>
      </w:r>
      <w:r w:rsidR="002D5525">
        <w:t>4</w:t>
      </w:r>
      <w:r w:rsidRPr="00652DCA">
        <w:t>.St-</w:t>
      </w:r>
      <w:r w:rsidR="002D5525">
        <w:t>147/2013 od 17. veljače 2017.</w:t>
      </w:r>
      <w:r>
        <w:t>, a temeljem registarskog rješenja ovog suda br.</w:t>
      </w:r>
      <w:r w:rsidRPr="00652DCA">
        <w:t xml:space="preserve"> </w:t>
      </w:r>
      <w:r w:rsidR="002D5525" w:rsidRPr="002D5525">
        <w:t xml:space="preserve">Tt-17/2919-2 </w:t>
      </w:r>
      <w:r>
        <w:t>od</w:t>
      </w:r>
      <w:r w:rsidRPr="00652DCA">
        <w:t xml:space="preserve"> </w:t>
      </w:r>
      <w:r w:rsidR="002D5525" w:rsidRPr="002D5525">
        <w:t>1. lipnja 2017</w:t>
      </w:r>
      <w:r>
        <w:t xml:space="preserve">. godine, dužnik </w:t>
      </w:r>
      <w:r w:rsidR="002D5525" w:rsidRPr="00D4735C">
        <w:t>TEHNOSPOJ, d.o.o., "u stečaju"</w:t>
      </w:r>
      <w:r>
        <w:t>je brisan iz sudskog registra.</w:t>
      </w:r>
    </w:p>
    <w:p w:rsidRDefault="004961F9" w:rsidP="004961F9" w:rsidR="004961F9">
      <w:pPr>
        <w:spacing w:before="240"/>
        <w:jc w:val="both"/>
      </w:pPr>
      <w:r>
        <w:tab/>
        <w:t xml:space="preserve">Podneskom zaprimljenim kod ovog suda </w:t>
      </w:r>
      <w:r w:rsidR="002D5525">
        <w:t>6. srpnja</w:t>
      </w:r>
      <w:r>
        <w:t xml:space="preserve"> 2017. </w:t>
      </w:r>
      <w:r w:rsidR="002D5525">
        <w:t xml:space="preserve">Damir Stjepić, zakonski zastupnik stečajnog dužnika do otvaranja stečaja, po punomoćniku Ivici Parlovu, odvjetniku u Splitu, predložio je donošenje rješenja </w:t>
      </w:r>
      <w:r>
        <w:t xml:space="preserve">kojim se određuje upis stečajne mase iza </w:t>
      </w:r>
      <w:r w:rsidR="002D5525" w:rsidRPr="00D4735C">
        <w:t>TEHNOSPOJ, d.o.o., "u stečaju"</w:t>
      </w:r>
      <w:r w:rsidRPr="001D5345">
        <w:t xml:space="preserve"> Split</w:t>
      </w:r>
      <w:r>
        <w:t xml:space="preserve"> u registar Trgovačkog suda u Splitu.</w:t>
      </w:r>
    </w:p>
    <w:p w:rsidRDefault="004961F9" w:rsidP="004961F9" w:rsidR="004961F9">
      <w:pPr>
        <w:spacing w:before="240"/>
        <w:jc w:val="both"/>
      </w:pPr>
      <w:r>
        <w:tab/>
        <w:t xml:space="preserve">Uzimajući u obzir iznesene navode </w:t>
      </w:r>
      <w:r w:rsidR="002D5525">
        <w:t>navedenog punomoćnika</w:t>
      </w:r>
      <w:r>
        <w:t xml:space="preserve"> o neophodnosti upisa stečajne mase u sudski registar, a za potrebe daljnjeg postupanja u odnosu na stečajnu masu ovog dužnika (prvenstveno nastavka vođenja parničnih postupaka u kojima stečajni dužnik sudjeluje kao stranka), ovaj sud je odlučio</w:t>
      </w:r>
      <w:r w:rsidR="00290405">
        <w:t>, po službenoj dužnosti,</w:t>
      </w:r>
      <w:r>
        <w:t xml:space="preserve"> prihvatiti prijedlog </w:t>
      </w:r>
      <w:r w:rsidR="002D5525">
        <w:t>punomoćnika zakonskog zastupnika stečajnog dužnika do otvaranja stečaja</w:t>
      </w:r>
      <w:r>
        <w:t xml:space="preserve"> pa je, temeljem </w:t>
      </w:r>
      <w:r>
        <w:lastRenderedPageBreak/>
        <w:t xml:space="preserve">odredbe čl. 289. st. 4. i 5. u vezi s odredbama čl. 438. te čl. 441. st.1. i 2. </w:t>
      </w:r>
      <w:r w:rsidRPr="00A86A2B">
        <w:t>Stečajnog zakona (</w:t>
      </w:r>
      <w:r>
        <w:t>„</w:t>
      </w:r>
      <w:r w:rsidRPr="00A86A2B">
        <w:t>Narodne novine</w:t>
      </w:r>
      <w:r>
        <w:t>“</w:t>
      </w:r>
      <w:r w:rsidRPr="00A86A2B">
        <w:t xml:space="preserve"> br. 71/15)</w:t>
      </w:r>
      <w:r>
        <w:t xml:space="preserve">  odlučeno je kao u izreci ovog rješenja.</w:t>
      </w:r>
    </w:p>
    <w:p w:rsidRDefault="004961F9" w:rsidP="004961F9" w:rsidR="004961F9">
      <w:pPr>
        <w:spacing w:before="200"/>
        <w:jc w:val="center"/>
      </w:pPr>
      <w:r>
        <w:t xml:space="preserve">U Splitu </w:t>
      </w:r>
      <w:r w:rsidR="002D5525">
        <w:t>8. studenog</w:t>
      </w:r>
      <w:r>
        <w:t xml:space="preserve"> 2017. </w:t>
      </w:r>
    </w:p>
    <w:p w:rsidRDefault="002D5525" w:rsidP="002D5525" w:rsidR="002D5525">
      <w:pPr>
        <w:spacing w:before="200"/>
        <w:jc w:val="right"/>
      </w:pPr>
    </w:p>
    <w:p w:rsidRDefault="004E16B4" w:rsidP="002D5525" w:rsidR="004961F9">
      <w:pPr>
        <w:spacing w:before="200"/>
        <w:jc w:val="right"/>
      </w:pPr>
      <w:r>
        <w:t xml:space="preserve">SUDAC </w:t>
      </w:r>
    </w:p>
    <w:p w:rsidRDefault="002D5525" w:rsidP="002D5525" w:rsidR="002D5525">
      <w:pPr>
        <w:spacing w:before="200"/>
        <w:jc w:val="right"/>
      </w:pPr>
    </w:p>
    <w:p w:rsidRDefault="002D5525" w:rsidP="004961F9" w:rsidR="00350FA5">
      <w:pPr>
        <w:jc w:val="right"/>
      </w:pPr>
      <w:r>
        <w:t>Velimir Vuković</w:t>
      </w:r>
      <w:r w:rsidR="00350FA5">
        <w:t>,v.r.</w:t>
      </w:r>
    </w:p>
    <w:p w:rsidRDefault="00350FA5" w:rsidP="0071700F" w:rsidR="00350FA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50FA5" w:rsidP="0071700F" w:rsidR="00350FA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2D5525" w:rsidP="004961F9" w:rsidR="004961F9">
      <w:pPr>
        <w:jc w:val="right"/>
      </w:pPr>
      <w:r>
        <w:t xml:space="preserve"> </w:t>
      </w:r>
    </w:p>
    <w:p w:rsidRDefault="004961F9" w:rsidP="004961F9" w:rsidR="004961F9">
      <w:pPr>
        <w:spacing w:before="200"/>
        <w:jc w:val="center"/>
      </w:pPr>
    </w:p>
    <w:p w:rsidRDefault="004961F9" w:rsidP="004961F9" w:rsidR="004961F9" w:rsidRPr="0051333A">
      <w:pPr>
        <w:spacing w:before="160"/>
        <w:jc w:val="both"/>
        <w:rPr>
          <w:lang w:eastAsia="en-US"/>
        </w:rPr>
      </w:pPr>
      <w:r w:rsidRPr="0051333A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961F9" w:rsidP="004961F9" w:rsidR="004961F9">
      <w:pPr>
        <w:jc w:val="both"/>
      </w:pPr>
    </w:p>
    <w:p w:rsidRDefault="004961F9" w:rsidP="004961F9" w:rsidR="004961F9">
      <w:pPr>
        <w:jc w:val="both"/>
      </w:pPr>
    </w:p>
    <w:p w:rsidRDefault="004961F9" w:rsidP="004961F9" w:rsidR="004961F9">
      <w:pPr>
        <w:spacing w:before="160"/>
        <w:jc w:val="both"/>
        <w:rPr>
          <w:lang w:eastAsia="en-US"/>
        </w:rPr>
      </w:pPr>
    </w:p>
    <w:p w:rsidRDefault="00853B3E" w:rsidR="00853B3E"/>
    <w:sectPr w:rsidSect="002D5525" w:rsidR="00853B3E">
      <w:headerReference w:type="default" r:id="rId9"/>
      <w:foot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525" w:rsidP="002D5525" w:rsidR="002D5525">
      <w:r>
        <w:separator/>
      </w:r>
    </w:p>
  </w:endnote>
  <w:endnote w:id="0" w:type="continuationSeparator">
    <w:p w:rsidRDefault="002D5525" w:rsidP="002D5525" w:rsidR="002D5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525" w:rsidR="002D5525">
    <w:pPr>
      <w:pStyle w:val="Podnoje"/>
      <w:jc w:val="center"/>
    </w:pPr>
  </w:p>
  <w:p w:rsidRDefault="002D5525" w:rsidR="002D55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722140"/>
      <w:docPartObj>
        <w:docPartGallery w:val="Page Numbers (Bottom of Page)"/>
        <w:docPartUnique/>
      </w:docPartObj>
    </w:sdtPr>
    <w:sdtEndPr/>
    <w:sdtContent>
      <w:p w:rsidRDefault="002D5525" w:rsidR="002D55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2D5525" w:rsidR="002D55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525" w:rsidP="002D5525" w:rsidR="002D5525">
      <w:r>
        <w:separator/>
      </w:r>
    </w:p>
  </w:footnote>
  <w:footnote w:id="0" w:type="continuationSeparator">
    <w:p w:rsidRDefault="002D5525" w:rsidP="002D5525" w:rsidR="002D55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525" w:rsidP="007C4C36" w:rsidR="00B92914">
    <w:pPr>
      <w:pStyle w:val="Zaglavlje"/>
      <w:jc w:val="right"/>
    </w:pPr>
    <w:r>
      <w:t>Poslovni broj:4.</w:t>
    </w:r>
    <w:r w:rsidR="00290405">
      <w:t>St-</w:t>
    </w:r>
    <w:r>
      <w:t>147/2013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525" w:rsidP="007C4C36" w:rsidR="007C4C36">
    <w:pPr>
      <w:pStyle w:val="Zaglavlje"/>
      <w:jc w:val="right"/>
    </w:pPr>
    <w:r>
      <w:t>Poslovni broj:4</w:t>
    </w:r>
    <w:r w:rsidR="00290405">
      <w:t>. St-</w:t>
    </w:r>
    <w:r>
      <w:t>147/2013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61F9"/>
    <w:rsid w:val="00066650"/>
    <w:rsid w:val="00085E7C"/>
    <w:rsid w:val="000B4D96"/>
    <w:rsid w:val="000D5416"/>
    <w:rsid w:val="000E6D83"/>
    <w:rsid w:val="00290405"/>
    <w:rsid w:val="002C285B"/>
    <w:rsid w:val="002D5525"/>
    <w:rsid w:val="00350FA5"/>
    <w:rsid w:val="003C2F22"/>
    <w:rsid w:val="00417EA6"/>
    <w:rsid w:val="004419CC"/>
    <w:rsid w:val="004961F9"/>
    <w:rsid w:val="004E16B4"/>
    <w:rsid w:val="0071519E"/>
    <w:rsid w:val="007F7A84"/>
    <w:rsid w:val="00814EDB"/>
    <w:rsid w:val="00815142"/>
    <w:rsid w:val="00853B3E"/>
    <w:rsid w:val="00981D37"/>
    <w:rsid w:val="00A51DE9"/>
    <w:rsid w:val="00B7506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61F9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4961F9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4961F9"/>
    <w:rPr>
      <w:rFonts w:cs="Times New Roman" w:eastAsia="Times New Roman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4961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61F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5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52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5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5525"/>
    <w:rPr>
      <w:rFonts w:cs="Times New Roman" w:eastAsia="Times New Roman"/>
      <w:szCs w:val="24"/>
      <w:lang w:eastAsia="hr-HR"/>
    </w:rPr>
  </w:style>
  <w:style w:styleId="Tijeloteksta-uvlaka3" w:type="paragraph">
    <w:name w:val="Body Text Indent 3"/>
    <w:aliases w:val=" uvlaka 3"/>
    <w:basedOn w:val="Normal"/>
    <w:link w:val="Tijeloteksta-uvlaka3Char"/>
    <w:rsid w:val="002D5525"/>
    <w:pPr>
      <w:ind w:left="708"/>
    </w:p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2D552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350FA5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41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61F9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4961F9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4961F9"/>
    <w:rPr>
      <w:rFonts w:cs="Times New Roman" w:eastAsia="Times New Roman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4961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61F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5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52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5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5525"/>
    <w:rPr>
      <w:rFonts w:cs="Times New Roman" w:eastAsia="Times New Roman"/>
      <w:szCs w:val="24"/>
      <w:lang w:eastAsia="hr-HR"/>
    </w:rPr>
  </w:style>
  <w:style w:styleId="Tijeloteksta-uvlaka3" w:type="paragraph">
    <w:name w:val="Body Text Indent 3"/>
    <w:aliases w:val=" uvlaka 3"/>
    <w:basedOn w:val="Normal"/>
    <w:link w:val="Tijeloteksta-uvlaka3Char"/>
    <w:rsid w:val="002D5525"/>
    <w:pPr>
      <w:ind w:left="708"/>
    </w:p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2D552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350FA5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41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2017.</izvorni_sadrzaj>
    <derivirana_varijabla naziv="DomainObject.Predmet.DatumRjesavanja_1">17.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TEHNOSPOJ, d.o.o. za trgovinu i usluge, "u stečaju"</izvorni_sadrzaj>
    <derivirana_varijabla naziv="DomainObject.Predmet.ProtustrankaFormated_1">  TEHNOSPOJ, d.o.o. za trgovinu i usluge, "u stečaju"</derivirana_varijabla>
  </DomainObject.Predmet.ProtustrankaFormated>
  <DomainObject.Predmet.ProtustrankaFormatedOIB>
    <izvorni_sadrzaj>  TEHNOSPOJ, d.o.o. za trgovinu i usluge, "u stečaju", OIB 01665083803</izvorni_sadrzaj>
    <derivirana_varijabla naziv="DomainObject.Predmet.ProtustrankaFormatedOIB_1">  TEHNOSPOJ, d.o.o. za trgovinu i usluge, "u stečaju", OIB 01665083803</derivirana_varijabla>
  </DomainObject.Predmet.ProtustrankaFormatedOIB>
  <DomainObject.Predmet.ProtustrankaFormatedWithAdress>
    <izvorni_sadrzaj> TEHNOSPOJ, d.o.o. za trgovinu i usluge, "u stečaju", Ulica Fra Bone Razmilovića 1, 21000 Split</izvorni_sadrzaj>
    <derivirana_varijabla naziv="DomainObject.Predmet.ProtustrankaFormatedWithAdress_1"> TEHNOSPOJ, d.o.o. za trgovinu i usluge, "u stečaju", Ulica Fra Bone Razmilovića 1, 21000 Split</derivirana_varijabla>
  </DomainObject.Predmet.ProtustrankaFormatedWithAdress>
  <DomainObject.Predmet.ProtustrankaFormatedWithAdressOIB>
    <izvorni_sadrzaj> TEHNOSPOJ, d.o.o. za trgovinu i usluge, "u stečaju", OIB 01665083803, Ulica Fra Bone Razmilovića 1, 21000 Split</izvorni_sadrzaj>
    <derivirana_varijabla naziv="DomainObject.Predmet.ProtustrankaFormatedWithAdressOIB_1"> TEHNOSPOJ, d.o.o. za trgovinu i usluge, "u stečaju", OIB 01665083803, Ulica Fra Bone Razmilovića 1, 21000 Split</derivirana_varijabla>
  </DomainObject.Predmet.ProtustrankaFormatedWithAdressOIB>
  <DomainObject.Predmet.ProtustrankaWithAdress>
    <izvorni_sadrzaj>TEHNOSPOJ, d.o.o. za trgovinu i usluge, "u stečaju" Ulica Fra Bone Razmilovića 1, 21000 Split</izvorni_sadrzaj>
    <derivirana_varijabla naziv="DomainObject.Predmet.ProtustrankaWithAdress_1">TEHNOSPOJ, d.o.o. za trgovinu i usluge, "u stečaju" Ulica Fra Bone Razmilovića 1, 21000 Split</derivirana_varijabla>
  </DomainObject.Predmet.ProtustrankaWithAdress>
  <DomainObject.Predmet.ProtustrankaWithAdressOIB>
    <izvorni_sadrzaj>TEHNOSPOJ, d.o.o. za trgovinu i usluge, "u stečaju", OIB 01665083803, Ulica Fra Bone Razmilovića 1, 21000 Split</izvorni_sadrzaj>
    <derivirana_varijabla naziv="DomainObject.Predmet.ProtustrankaWithAdressOIB_1">TEHNOSPOJ, d.o.o. za trgovinu i usluge, "u stečaju", OIB 01665083803, Ulica Fra Bone Razmilovića 1, 21000 Split</derivirana_varijabla>
  </DomainObject.Predmet.ProtustrankaWithAdressOIB>
  <DomainObject.Predmet.ProtustrankaNazivFormated>
    <izvorni_sadrzaj>TEHNOSPOJ, d.o.o. za trgovinu i usluge, "u stečaju"</izvorni_sadrzaj>
    <derivirana_varijabla naziv="DomainObject.Predmet.ProtustrankaNazivFormated_1">TEHNOSPOJ, d.o.o. za trgovinu i usluge, "u stečaju"</derivirana_varijabla>
  </DomainObject.Predmet.ProtustrankaNazivFormated>
  <DomainObject.Predmet.ProtustrankaNazivFormatedOIB>
    <izvorni_sadrzaj>TEHNOSPOJ, d.o.o. za trgovinu i usluge, "u stečaju", OIB 01665083803</izvorni_sadrzaj>
    <derivirana_varijabla naziv="DomainObject.Predmet.ProtustrankaNazivFormatedOIB_1">TEHNOSPOJ, d.o.o. za trgovinu i usluge, "u stečaju", OIB 01665083803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RHEA d.o.o. zastupanog po punomoćniku ODVJETNIČKO DRUŠTVO MIHOČEVIĆ&amp;BAJS društvo s ograničenom odgovornošću; HRVATSKE ŠUME d.o.o. zastupanog po punomoćniku Zoran Tomić; HRVATSKE VODE; Ankica Luetić; DUJMOVAČA društvo za trgovinu, d.o.o. zastupanog po punomoćniku ZAJEDNIČKI ODVJETNIČKI URED BORO RAJIĆ I TOMISLAV KASALO; HEP-Operator distribucijskog sustava d.o.o. za distribuciju i opskrbu električne energije; Tanasija Marković; MINISTARSTVO FINANCIJA zastupanog po punomoćniku ŽUPANIJSKO DRŽAVNO ODVJETNIŠTVO U SPLITU; HYPO ALPE-ADRIA-BANK dioničko društvo; SLOBODNA DALMACIJA izdavačka i tiskarska djelatnost, dioničko društvo; GRAD SOLIN; SOCIETE GENERALE-SPLITSKA BANKA dioničko društvo; POSOJILNICA-BANK zastupanog po punomoćniku OD BUTERIN&amp;POSAVEC; IMS-5 društvo s ograničenom odgovornošću za trgovinu i usluge zastupanog po punomoćniku Ivica Stjepić; FAB s.r.l. zastupanog po punomoćniku Matej Klaričić; BRODOMERKUR; PORSCHE LEASING d.o.o. zastupanog po punomoćniku SEBASTIJAN MIŠE; CAPRICORNO d.o.o.; REHAU d.o.o. zastupanog po punomoćniku ODVJETNIČKO DRUŠTVO ANIĆ I PARTNERI; Grad Split</izvorni_sadrzaj>
    <derivirana_varijabla naziv="DomainObject.Predmet.StrankaFormated_1">  Financijska agencija Split; RHEA d.o.o. zastupanog po punomoćniku ODVJETNIČKO DRUŠTVO MIHOČEVIĆ&amp;BAJS društvo s ograničenom odgovornošću; HRVATSKE ŠUME d.o.o. zastupanog po punomoćniku Zoran Tomić; HRVATSKE VODE; Ankica Luetić; DUJMOVAČA društvo za trgovinu, d.o.o. zastupanog po punomoćniku ZAJEDNIČKI ODVJETNIČKI URED BORO RAJIĆ I TOMISLAV KASALO; HEP-Operator distribucijskog sustava d.o.o. za distribuciju i opskrbu električne energije; Tanasija Marković; MINISTARSTVO FINANCIJA zastupanog po punomoćniku ŽUPANIJSKO DRŽAVNO ODVJETNIŠTVO U SPLITU; HYPO ALPE-ADRIA-BANK dioničko društvo; SLOBODNA DALMACIJA izdavačka i tiskarska djelatnost, dioničko društvo; GRAD SOLIN; SOCIETE GENERALE-SPLITSKA BANKA dioničko društvo; POSOJILNICA-BANK zastupanog po punomoćniku OD BUTERIN&amp;POSAVEC; IMS-5 društvo s ograničenom odgovornošću za trgovinu i usluge zastupanog po punomoćniku Ivica Stjepić; FAB s.r.l. zastupanog po punomoćniku Matej Klaričić; BRODOMERKUR; PORSCHE LEASING d.o.o. zastupanog po punomoćniku SEBASTIJAN MIŠE; CAPRICORNO d.o.o.; REHAU d.o.o. zastupanog po punomoćniku ODVJETNIČKO DRUŠTVO ANIĆ I PARTNERI; Grad Split</derivirana_varijabla>
  </DomainObject.Predmet.StrankaFormated>
  <DomainObject.Predmet.StrankaFormatedOIB>
    <izvorni_sadrzaj>  Financijska agencija Split, OIB 85821130368; RHEA d.o.o., OIB 43354566311 zastupanog po punomoćniku ODVJETNIČKO DRUŠTVO MIHOČEVIĆ&amp;BAJS društvo s ograničenom odgovornošću; HRVATSKE ŠUME d.o.o., OIB 69693144506 zastupanog po punomoćniku Zoran Tomić; HRVATSKE VODE, OIB 28921383001; Ankica Luetić, OIB 79709758602; DUJMOVAČA društvo za trgovinu, d.o.o., OIB 71377021534 zastupanog po punomoćniku ZAJEDNIČKI ODVJETNIČKI URED BORO RAJIĆ I TOMISLAV KASALO; HEP-Operator distribucijskog sustava d.o.o. za distribuciju i opskrbu električne energije, OIB 46830600751; Tanasija Marković, OIB 15362271646; MINISTARSTVO FINANCIJA, OIB 18683136487 zastupanog po punomoćniku ŽUPANIJSKO DRŽAVNO ODVJETNIŠTVO U SPLITU; HYPO ALPE-ADRIA-BANK dioničko društvo, OIB 14036333877; SLOBODNA DALMACIJA izdavačka i tiskarska djelatnost, dioničko društvo, OIB 35075764438; GRAD SOLIN, OIB 40642464411; SOCIETE GENERALE-SPLITSKA BANKA dioničko društvo, OIB 69326397242; POSOJILNICA-BANK, OIB 69427775688 zastupanog po punomoćniku OD BUTERIN&amp;POSAVEC; IMS-5 društvo s ograničenom odgovornošću za trgovinu i usluge, OIB 21399583704 zastupanog po punomoćniku Ivica Stjepić; FAB s.r.l. zastupanog po punomoćniku Matej Klaričić; BRODOMERKUR, OIB 33956120458; PORSCHE LEASING d.o.o., OIB 90275854576 zastupanog po punomoćniku SEBASTIJAN MIŠE; CAPRICORNO d.o.o., OIB 09517317411; REHAU d.o.o., OIB 39268025266 zastupanog po punomoćniku ODVJETNIČKO DRUŠTVO ANIĆ I PARTNERI; Grad Split, OIB 78755598868</izvorni_sadrzaj>
    <derivirana_varijabla naziv="DomainObject.Predmet.StrankaFormatedOIB_1">  Financijska agencija Split, OIB 85821130368; RHEA d.o.o., OIB 43354566311 zastupanog po punomoćniku ODVJETNIČKO DRUŠTVO MIHOČEVIĆ&amp;BAJS društvo s ograničenom odgovornošću; HRVATSKE ŠUME d.o.o., OIB 69693144506 zastupanog po punomoćniku Zoran Tomić; HRVATSKE VODE, OIB 28921383001; Ankica Luetić, OIB 79709758602; DUJMOVAČA društvo za trgovinu, d.o.o., OIB 71377021534 zastupanog po punomoćniku ZAJEDNIČKI ODVJETNIČKI URED BORO RAJIĆ I TOMISLAV KASALO; HEP-Operator distribucijskog sustava d.o.o. za distribuciju i opskrbu električne energije, OIB 46830600751; Tanasija Marković, OIB 15362271646; MINISTARSTVO FINANCIJA, OIB 18683136487 zastupanog po punomoćniku ŽUPANIJSKO DRŽAVNO ODVJETNIŠTVO U SPLITU; HYPO ALPE-ADRIA-BANK dioničko društvo, OIB 14036333877; SLOBODNA DALMACIJA izdavačka i tiskarska djelatnost, dioničko društvo, OIB 35075764438; GRAD SOLIN, OIB 40642464411; SOCIETE GENERALE-SPLITSKA BANKA dioničko društvo, OIB 69326397242; POSOJILNICA-BANK, OIB 69427775688 zastupanog po punomoćniku OD BUTERIN&amp;POSAVEC; IMS-5 društvo s ograničenom odgovornošću za trgovinu i usluge, OIB 21399583704 zastupanog po punomoćniku Ivica Stjepić; FAB s.r.l. zastupanog po punomoćniku Matej Klaričić; BRODOMERKUR, OIB 33956120458; PORSCHE LEASING d.o.o., OIB 90275854576 zastupanog po punomoćniku SEBASTIJAN MIŠE; CAPRICORNO d.o.o., OIB 09517317411; REHAU d.o.o., OIB 39268025266 zastupanog po punomoćniku ODVJETNIČKO DRUŠTVO ANIĆ I PARTNERI; Grad Split, OIB 78755598868</derivirana_varijabla>
  </DomainObject.Predmet.StrankaFormatedOIB>
  <DomainObject.Predmet.StrankaFormatedWithAdress>
    <izvorni_sadrzaj> Financijska agencija Split, Mažuranić. šetalište 24 b, 21000 Split; RHEA d.o.o., Buzinski prilaz 36/a, 10000 Zagreb zastupanog po punomoćniku ODVJETNIČKO DRUŠTVO MIHOČEVIĆ&amp;BAJS društvo s ograničenom odgovornošću; HRVATSKE ŠUME d.o.o., Ljudevita Farkaša Vukotinovića 2, 10000 Zagreb zastupanog po punomoćniku Zoran Tomić; HRVATSKE VODE, Ulica grada Vukovara 220, 10000 Zagreb; Ankica Luetić, Priora Petra 7/I, 21000 Split; DUJMOVAČA društvo za trgovinu, d.o.o., Solinska 45, 21000 Split zastupanog po punomoćniku ZAJEDNIČKI ODVJETNIČKI URED BORO RAJIĆ I TOMISLAV KASALO; HEP-Operator distribucijskog sustava d.o.o. za distribuciju i opskrbu električne energije, Poljička cesta bb, 21000 Split; Tanasija Marković, Vrbovačka  cesta 44, 43500 Daruvar; MINISTARSTVO FINANCIJA zastupanog po punomoćniku ŽUPANIJSKO DRŽAVNO ODVJETNIŠTVO U SPLITU; HYPO ALPE-ADRIA-BANK dioničko društvo, Slavonska avenija 6, 10000 Zagreb; SLOBODNA DALMACIJA izdavačka i tiskarska djelatnost, dioničko društvo, Ulica Hrvatske Mornarice 4, 21000 Split; GRAD SOLIN, Stjepana Radića 42, 21210 Solin; SOCIETE GENERALE-SPLITSKA BANKA dioničko društvo, Ruđera Boškovića 16, 21000 Split; POSOJILNICA-BANK, Hauptplatz 16, 9170 BOROVLJE/FERLACH zastupanog po punomoćniku OD BUTERIN&amp;POSAVEC; IMS-5 društvo s ograničenom odgovornošću za trgovinu i usluge, Šetalište kalafata/b.b., 21000 Split zastupanog po punomoćniku Ivica Stjepić; FAB s.r.l., Via Milano 3/4/5/6/7, 61020 GALLO DI PETRIANO (PU) zastupanog po punomoćniku Matej Klaričić; BRODOMERKUR, POLJIČKA CESTA 35, Split; PORSCHE LEASING d.o.o., Velimira Škorpika 21, 10000 Zagreb zastupanog po punomoćniku SEBASTIJAN MIŠE; CAPRICORNO d.o.o., Hercegovačka 57/A, 21000 Split; REHAU d.o.o., Franje Lučića 34, 10000 Zagreb zastupanog po punomoćniku ODVJETNIČKO DRUŠTVO ANIĆ I PARTNERI; Grad Split, OBALAK.BRANIMIRA 14, 21000 Split</izvorni_sadrzaj>
    <derivirana_varijabla naziv="DomainObject.Predmet.StrankaFormatedWithAdress_1"> Financijska agencija Split, Mažuranić. šetalište 24 b, 21000 Split; RHEA d.o.o., Buzinski prilaz 36/a, 10000 Zagreb zastupanog po punomoćniku ODVJETNIČKO DRUŠTVO MIHOČEVIĆ&amp;BAJS društvo s ograničenom odgovornošću; HRVATSKE ŠUME d.o.o., Ljudevita Farkaša Vukotinovića 2, 10000 Zagreb zastupanog po punomoćniku Zoran Tomić; HRVATSKE VODE, Ulica grada Vukovara 220, 10000 Zagreb; Ankica Luetić, Priora Petra 7/I, 21000 Split; DUJMOVAČA društvo za trgovinu, d.o.o., Solinska 45, 21000 Split zastupanog po punomoćniku ZAJEDNIČKI ODVJETNIČKI URED BORO RAJIĆ I TOMISLAV KASALO; HEP-Operator distribucijskog sustava d.o.o. za distribuciju i opskrbu električne energije, Poljička cesta bb, 21000 Split; Tanasija Marković, Vrbovačka  cesta 44, 43500 Daruvar; MINISTARSTVO FINANCIJA zastupanog po punomoćniku ŽUPANIJSKO DRŽAVNO ODVJETNIŠTVO U SPLITU; HYPO ALPE-ADRIA-BANK dioničko društvo, Slavonska avenija 6, 10000 Zagreb; SLOBODNA DALMACIJA izdavačka i tiskarska djelatnost, dioničko društvo, Ulica Hrvatske Mornarice 4, 21000 Split; GRAD SOLIN, Stjepana Radića 42, 21210 Solin; SOCIETE GENERALE-SPLITSKA BANKA dioničko društvo, Ruđera Boškovića 16, 21000 Split; POSOJILNICA-BANK, Hauptplatz 16, 9170 BOROVLJE/FERLACH zastupanog po punomoćniku OD BUTERIN&amp;POSAVEC; IMS-5 društvo s ograničenom odgovornošću za trgovinu i usluge, Šetalište kalafata/b.b., 21000 Split zastupanog po punomoćniku Ivica Stjepić; FAB s.r.l., Via Milano 3/4/5/6/7, 61020 GALLO DI PETRIANO (PU) zastupanog po punomoćniku Matej Klaričić; BRODOMERKUR, POLJIČKA CESTA 35, Split; PORSCHE LEASING d.o.o., Velimira Škorpika 21, 10000 Zagreb zastupanog po punomoćniku SEBASTIJAN MIŠE; CAPRICORNO d.o.o., Hercegovačka 57/A, 21000 Split; REHAU d.o.o., Franje Lučića 34, 10000 Zagreb zastupanog po punomoćniku ODVJETNIČKO DRUŠTVO ANIĆ I PARTNERI; Grad Split, OBALAK.BRANIMIRA 14, 21000 Split</derivirana_varijabla>
  </DomainObject.Predmet.StrankaFormatedWithAdress>
  <DomainObject.Predmet.StrankaFormatedWithAdressOIB>
    <izvorni_sadrzaj> Financijska agencija Split, OIB 85821130368, Mažuranić. šetalište 24 b, 21000 Split; RHEA d.o.o., OIB 43354566311, Buzinski prilaz 36/a, 10000 Zagreb zastupanog po punomoćniku ODVJETNIČKO DRUŠTVO MIHOČEVIĆ&amp;BAJS društvo s ograničenom odgovornošću; HRVATSKE ŠUME d.o.o., OIB 69693144506, Ljudevita Farkaša Vukotinovića 2, 10000 Zagreb zastupanog po punomoćniku Zoran Tomić; HRVATSKE VODE, OIB 28921383001, Ulica grada Vukovara 220, 10000 Zagreb; Ankica Luetić, OIB 79709758602, Priora Petra 7/I, 21000 Split; DUJMOVAČA društvo za trgovinu, d.o.o., OIB 71377021534, Solinska 45, 21000 Split zastupanog po punomoćniku ZAJEDNIČKI ODVJETNIČKI URED BORO RAJIĆ I TOMISLAV KASALO; HEP-Operator distribucijskog sustava d.o.o. za distribuciju i opskrbu električne energije, OIB 46830600751, Poljička cesta bb, 21000 Split; Tanasija Marković, OIB 15362271646, Vrbovačka  cesta 44, 43500 Daruvar; MINISTARSTVO FINANCIJA, OIB 18683136487 zastupanog po punomoćniku ŽUPANIJSKO DRŽAVNO ODVJETNIŠTVO U SPLITU; HYPO ALPE-ADRIA-BANK dioničko društvo, OIB 14036333877, Slavonska avenija 6, 10000 Zagreb; SLOBODNA DALMACIJA izdavačka i tiskarska djelatnost, dioničko društvo, OIB 35075764438, Ulica Hrvatske Mornarice 4, 21000 Split; GRAD SOLIN, OIB 40642464411, Stjepana Radića 42, 21210 Solin; SOCIETE GENERALE-SPLITSKA BANKA dioničko društvo, OIB 69326397242, Ruđera Boškovića 16, 21000 Split; POSOJILNICA-BANK, OIB 69427775688, Hauptplatz 16, 9170 BOROVLJE/FERLACH zastupanog po punomoćniku OD BUTERIN&amp;POSAVEC; IMS-5 društvo s ograničenom odgovornošću za trgovinu i usluge, OIB 21399583704, Šetalište kalafata/b.b., 21000 Split zastupanog po punomoćniku Ivica Stjepić; FAB s.r.l., Via Milano 3/4/5/6/7, 61020 GALLO DI PETRIANO (PU) zastupanog po punomoćniku Matej Klaričić; BRODOMERKUR, OIB 33956120458, POLJIČKA CESTA 35, Split; PORSCHE LEASING d.o.o., OIB 90275854576, Velimira Škorpika 21, 10000 Zagreb zastupanog po punomoćniku SEBASTIJAN MIŠE; CAPRICORNO d.o.o., OIB 09517317411, Hercegovačka 57/A, 21000 Split; REHAU d.o.o., OIB 39268025266, Franje Lučića 34, 10000 Zagreb zastupanog po punomoćniku ODVJETNIČKO DRUŠTVO ANIĆ I PARTNERI; Grad Split, OIB 78755598868, OBALAK.BRANIMIRA 14, 21000 Split</izvorni_sadrzaj>
    <derivirana_varijabla naziv="DomainObject.Predmet.StrankaFormatedWithAdressOIB_1"> Financijska agencija Split, OIB 85821130368, Mažuranić. šetalište 24 b, 21000 Split; RHEA d.o.o., OIB 43354566311, Buzinski prilaz 36/a, 10000 Zagreb zastupanog po punomoćniku ODVJETNIČKO DRUŠTVO MIHOČEVIĆ&amp;BAJS društvo s ograničenom odgovornošću; HRVATSKE ŠUME d.o.o., OIB 69693144506, Ljudevita Farkaša Vukotinovića 2, 10000 Zagreb zastupanog po punomoćniku Zoran Tomić; HRVATSKE VODE, OIB 28921383001, Ulica grada Vukovara 220, 10000 Zagreb; Ankica Luetić, OIB 79709758602, Priora Petra 7/I, 21000 Split; DUJMOVAČA društvo za trgovinu, d.o.o., OIB 71377021534, Solinska 45, 21000 Split zastupanog po punomoćniku ZAJEDNIČKI ODVJETNIČKI URED BORO RAJIĆ I TOMISLAV KASALO; HEP-Operator distribucijskog sustava d.o.o. za distribuciju i opskrbu električne energije, OIB 46830600751, Poljička cesta bb, 21000 Split; Tanasija Marković, OIB 15362271646, Vrbovačka  cesta 44, 43500 Daruvar; MINISTARSTVO FINANCIJA, OIB 18683136487 zastupanog po punomoćniku ŽUPANIJSKO DRŽAVNO ODVJETNIŠTVO U SPLITU; HYPO ALPE-ADRIA-BANK dioničko društvo, OIB 14036333877, Slavonska avenija 6, 10000 Zagreb; SLOBODNA DALMACIJA izdavačka i tiskarska djelatnost, dioničko društvo, OIB 35075764438, Ulica Hrvatske Mornarice 4, 21000 Split; GRAD SOLIN, OIB 40642464411, Stjepana Radića 42, 21210 Solin; SOCIETE GENERALE-SPLITSKA BANKA dioničko društvo, OIB 69326397242, Ruđera Boškovića 16, 21000 Split; POSOJILNICA-BANK, OIB 69427775688, Hauptplatz 16, 9170 BOROVLJE/FERLACH zastupanog po punomoćniku OD BUTERIN&amp;POSAVEC; IMS-5 društvo s ograničenom odgovornošću za trgovinu i usluge, OIB 21399583704, Šetalište kalafata/b.b., 21000 Split zastupanog po punomoćniku Ivica Stjepić; FAB s.r.l., Via Milano 3/4/5/6/7, 61020 GALLO DI PETRIANO (PU) zastupanog po punomoćniku Matej Klaričić; BRODOMERKUR, OIB 33956120458, POLJIČKA CESTA 35, Split; PORSCHE LEASING d.o.o., OIB 90275854576, Velimira Škorpika 21, 10000 Zagreb zastupanog po punomoćniku SEBASTIJAN MIŠE; CAPRICORNO d.o.o., OIB 09517317411, Hercegovačka 57/A, 21000 Split; REHAU d.o.o., OIB 39268025266, Franje Lučića 34, 10000 Zagreb zastupanog po punomoćniku ODVJETNIČKO DRUŠTVO ANIĆ I PARTNERI; Grad Split, OIB 78755598868, OBALAK.BRANIMIRA 14, 21000 Split</derivirana_varijabla>
  </DomainObject.Predmet.StrankaFormatedWithAdressOIB>
  <DomainObject.Predmet.StrankaWithAdress>
    <izvorni_sadrzaj>Financijska agencija Split Mažuranić. šetalište 24 b,21000 Split,RHEA d.o.o. Buzinski prilaz 36/a,10000 Zagreb,HRVATSKE ŠUME d.o.o. Ljudevita Farkaša Vukotinovića 2,10000 Zagreb,HRVATSKE VODE Ulica grada Vukovara 220,10000 Zagreb,Ankica Luetić Priora Petra 7/I,21000 Split,DUJMOVAČA društvo za trgovinu, d.o.o. Solinska 45,21000 Split,HEP-Operator distribucijskog sustava d.o.o. za distribuciju i opskrbu električne energije Poljička cesta bb,21000 Split,Tanasija Marković Vrbovačka  cesta 44,43500 Daruvar,MINISTARSTVO FINANCIJA ,HYPO ALPE-ADRIA-BANK dioničko društvo Slavonska avenija 6,10000 Zagreb,SLOBODNA DALMACIJA izdavačka i tiskarska djelatnost, dioničko društvo Ulica Hrvatske Mornarice 4,21000 Split,GRAD SOLIN Stjepana Radića 42,21210 Solin,SOCIETE GENERALE-SPLITSKA BANKA dioničko društvo Ruđera Boškovića 16,21000 Split,POSOJILNICA-BANK Hauptplatz 16,9170 BOROVLJE/FERLACH,IMS-5 društvo s ograničenom odgovornošću za trgovinu i usluge Šetalište kalafata/b.b.,21000 Split,FAB s.r.l. Via Milano 3/4/5/6/7,61020 GALLO DI PETRIANO (PU),BRODOMERKUR POLJIČKA CESTA 35,Split,PORSCHE LEASING d.o.o. Velimira Škorpika 21,10000 Zagreb,CAPRICORNO d.o.o. Hercegovačka 57/A,21000 Split,REHAU d.o.o. Franje Lučića 34,10000 Zagreb,Grad Split OBALAK.BRANIMIRA 14,21000 Split</izvorni_sadrzaj>
    <derivirana_varijabla naziv="DomainObject.Predmet.StrankaWithAdress_1">Financijska agencija Split Mažuranić. šetalište 24 b,21000 Split,RHEA d.o.o. Buzinski prilaz 36/a,10000 Zagreb,HRVATSKE ŠUME d.o.o. Ljudevita Farkaša Vukotinovića 2,10000 Zagreb,HRVATSKE VODE Ulica grada Vukovara 220,10000 Zagreb,Ankica Luetić Priora Petra 7/I,21000 Split,DUJMOVAČA društvo za trgovinu, d.o.o. Solinska 45,21000 Split,HEP-Operator distribucijskog sustava d.o.o. za distribuciju i opskrbu električne energije Poljička cesta bb,21000 Split,Tanasija Marković Vrbovačka  cesta 44,43500 Daruvar,MINISTARSTVO FINANCIJA ,HYPO ALPE-ADRIA-BANK dioničko društvo Slavonska avenija 6,10000 Zagreb,SLOBODNA DALMACIJA izdavačka i tiskarska djelatnost, dioničko društvo Ulica Hrvatske Mornarice 4,21000 Split,GRAD SOLIN Stjepana Radića 42,21210 Solin,SOCIETE GENERALE-SPLITSKA BANKA dioničko društvo Ruđera Boškovića 16,21000 Split,POSOJILNICA-BANK Hauptplatz 16,9170 BOROVLJE/FERLACH,IMS-5 društvo s ograničenom odgovornošću za trgovinu i usluge Šetalište kalafata/b.b.,21000 Split,FAB s.r.l. Via Milano 3/4/5/6/7,61020 GALLO DI PETRIANO (PU),BRODOMERKUR POLJIČKA CESTA 35,Split,PORSCHE LEASING d.o.o. Velimira Škorpika 21,10000 Zagreb,CAPRICORNO d.o.o. Hercegovačka 57/A,21000 Split,REHAU d.o.o. Franje Lučića 34,10000 Zagreb,Grad Split OBALAK.BRANIMIRA 14,21000 Split</derivirana_varijabla>
  </DomainObject.Predmet.StrankaWithAdress>
  <DomainObject.Predmet.StrankaWithAdressOIB>
    <izvorni_sadrzaj>Financijska agencija Split, OIB 85821130368, Mažuranić. šetalište 24 b,21000 Split,RHEA d.o.o., OIB 43354566311, Buzinski prilaz 36/a,10000 Zagreb,HRVATSKE ŠUME d.o.o., OIB 69693144506, Ljudevita Farkaša Vukotinovića 2,10000 Zagreb,HRVATSKE VODE, OIB 28921383001, Ulica grada Vukovara 220,10000 Zagreb,Ankica Luetić, OIB 79709758602, Priora Petra 7/I,21000 Split,DUJMOVAČA društvo za trgovinu, d.o.o., OIB 71377021534, Solinska 45,21000 Split,HEP-Operator distribucijskog sustava d.o.o. za distribuciju i opskrbu električne energije, OIB 46830600751, Poljička cesta bb,21000 Split,Tanasija Marković, OIB 15362271646, Vrbovačka  cesta 44,43500 Daruvar,MINISTARSTVO FINANCIJA, OIB 18683136487,HYPO ALPE-ADRIA-BANK dioničko društvo, OIB 14036333877, Slavonska avenija 6,10000 Zagreb,SLOBODNA DALMACIJA izdavačka i tiskarska djelatnost, dioničko društvo, OIB 35075764438, Ulica Hrvatske Mornarice 4,21000 Split,GRAD SOLIN, OIB 40642464411, Stjepana Radića 42,21210 Solin,SOCIETE GENERALE-SPLITSKA BANKA dioničko društvo, OIB 69326397242, Ruđera Boškovića 16,21000 Split,POSOJILNICA-BANK, OIB 69427775688, Hauptplatz 16,9170 BOROVLJE/FERLACH,IMS-5 društvo s ograničenom odgovornošću za trgovinu i usluge, OIB 21399583704, Šetalište kalafata/b.b.,21000 Split,FAB s.r.l., Via Milano 3/4/5/6/7,61020 GALLO DI PETRIANO (PU),BRODOMERKUR, OIB 33956120458, POLJIČKA CESTA 35,Split,PORSCHE LEASING d.o.o., OIB 90275854576, Velimira Škorpika 21,10000 Zagreb,CAPRICORNO d.o.o., OIB 09517317411, Hercegovačka 57/A,21000 Split,REHAU d.o.o., OIB 39268025266, Franje Lučića 34,10000 Zagreb,Grad Split, OIB 78755598868, OBALAK.BRANIMIRA 14,21000 Split</izvorni_sadrzaj>
    <derivirana_varijabla naziv="DomainObject.Predmet.StrankaWithAdressOIB_1">Financijska agencija Split, OIB 85821130368, Mažuranić. šetalište 24 b,21000 Split,RHEA d.o.o., OIB 43354566311, Buzinski prilaz 36/a,10000 Zagreb,HRVATSKE ŠUME d.o.o., OIB 69693144506, Ljudevita Farkaša Vukotinovića 2,10000 Zagreb,HRVATSKE VODE, OIB 28921383001, Ulica grada Vukovara 220,10000 Zagreb,Ankica Luetić, OIB 79709758602, Priora Petra 7/I,21000 Split,DUJMOVAČA društvo za trgovinu, d.o.o., OIB 71377021534, Solinska 45,21000 Split,HEP-Operator distribucijskog sustava d.o.o. za distribuciju i opskrbu električne energije, OIB 46830600751, Poljička cesta bb,21000 Split,Tanasija Marković, OIB 15362271646, Vrbovačka  cesta 44,43500 Daruvar,MINISTARSTVO FINANCIJA, OIB 18683136487,HYPO ALPE-ADRIA-BANK dioničko društvo, OIB 14036333877, Slavonska avenija 6,10000 Zagreb,SLOBODNA DALMACIJA izdavačka i tiskarska djelatnost, dioničko društvo, OIB 35075764438, Ulica Hrvatske Mornarice 4,21000 Split,GRAD SOLIN, OIB 40642464411, Stjepana Radića 42,21210 Solin,SOCIETE GENERALE-SPLITSKA BANKA dioničko društvo, OIB 69326397242, Ruđera Boškovića 16,21000 Split,POSOJILNICA-BANK, OIB 69427775688, Hauptplatz 16,9170 BOROVLJE/FERLACH,IMS-5 društvo s ograničenom odgovornošću za trgovinu i usluge, OIB 21399583704, Šetalište kalafata/b.b.,21000 Split,FAB s.r.l., Via Milano 3/4/5/6/7,61020 GALLO DI PETRIANO (PU),BRODOMERKUR, OIB 33956120458, POLJIČKA CESTA 35,Split,PORSCHE LEASING d.o.o., OIB 90275854576, Velimira Škorpika 21,10000 Zagreb,CAPRICORNO d.o.o., OIB 09517317411, Hercegovačka 57/A,21000 Split,REHAU d.o.o., OIB 39268025266, Franje Lučića 34,10000 Zagreb,Grad Split, OIB 78755598868, OBALAK.BRANIMIRA 14,21000 Split</derivirana_varijabla>
  </DomainObject.Predmet.StrankaWithAdressOIB>
  <DomainObject.Predmet.StrankaNazivFormated>
    <izvorni_sadrzaj>Financijska agencija Split,RHEA d.o.o.,HRVATSKE ŠUME d.o.o.,HRVATSKE VODE,Ankica Luetić,DUJMOVAČA društvo za trgovinu, d.o.o.,HEP-Operator distribucijskog sustava d.o.o. za distribuciju i opskrbu električne energije,Tanasija Marković,MINISTARSTVO FINANCIJA,HYPO ALPE-ADRIA-BANK dioničko društvo,SLOBODNA DALMACIJA izdavačka i tiskarska djelatnost, dioničko društvo,GRAD SOLIN,SOCIETE GENERALE-SPLITSKA BANKA dioničko društvo,POSOJILNICA-BANK,IMS-5 društvo s ograničenom odgovornošću za trgovinu i usluge,FAB s.r.l.,BRODOMERKUR,PORSCHE LEASING d.o.o.,CAPRICORNO d.o.o.,REHAU d.o.o.,Grad Split</izvorni_sadrzaj>
    <derivirana_varijabla naziv="DomainObject.Predmet.StrankaNazivFormated_1">Financijska agencija Split,RHEA d.o.o.,HRVATSKE ŠUME d.o.o.,HRVATSKE VODE,Ankica Luetić,DUJMOVAČA društvo za trgovinu, d.o.o.,HEP-Operator distribucijskog sustava d.o.o. za distribuciju i opskrbu električne energije,Tanasija Marković,MINISTARSTVO FINANCIJA,HYPO ALPE-ADRIA-BANK dioničko društvo,SLOBODNA DALMACIJA izdavačka i tiskarska djelatnost, dioničko društvo,GRAD SOLIN,SOCIETE GENERALE-SPLITSKA BANKA dioničko društvo,POSOJILNICA-BANK,IMS-5 društvo s ograničenom odgovornošću za trgovinu i usluge,FAB s.r.l.,BRODOMERKUR,PORSCHE LEASING d.o.o.,CAPRICORNO d.o.o.,REHAU d.o.o.,Grad Split</derivirana_varijabla>
  </DomainObject.Predmet.StrankaNazivFormated>
  <DomainObject.Predmet.StrankaNazivFormatedOIB>
    <izvorni_sadrzaj>Financijska agencija Split, OIB 85821130368,RHEA d.o.o., OIB 43354566311,HRVATSKE ŠUME d.o.o., OIB 69693144506,HRVATSKE VODE, OIB 28921383001,Ankica Luetić, OIB 79709758602,DUJMOVAČA društvo za trgovinu, d.o.o., OIB 71377021534,HEP-Operator distribucijskog sustava d.o.o. za distribuciju i opskrbu električne energije, OIB 46830600751,Tanasija Marković, OIB 15362271646,MINISTARSTVO FINANCIJA, OIB 18683136487,HYPO ALPE-ADRIA-BANK dioničko društvo, OIB 14036333877,SLOBODNA DALMACIJA izdavačka i tiskarska djelatnost, dioničko društvo, OIB 35075764438,GRAD SOLIN, OIB 40642464411,SOCIETE GENERALE-SPLITSKA BANKA dioničko društvo, OIB 69326397242,POSOJILNICA-BANK, OIB 69427775688,IMS-5 društvo s ograničenom odgovornošću za trgovinu i usluge, OIB 21399583704,FAB s.r.l.,BRODOMERKUR, OIB 33956120458,PORSCHE LEASING d.o.o., OIB 90275854576,CAPRICORNO d.o.o., OIB 09517317411,REHAU d.o.o., OIB 39268025266,Grad Split, OIB 78755598868</izvorni_sadrzaj>
    <derivirana_varijabla naziv="DomainObject.Predmet.StrankaNazivFormatedOIB_1">Financijska agencija Split, OIB 85821130368,RHEA d.o.o., OIB 43354566311,HRVATSKE ŠUME d.o.o., OIB 69693144506,HRVATSKE VODE, OIB 28921383001,Ankica Luetić, OIB 79709758602,DUJMOVAČA društvo za trgovinu, d.o.o., OIB 71377021534,HEP-Operator distribucijskog sustava d.o.o. za distribuciju i opskrbu električne energije, OIB 46830600751,Tanasija Marković, OIB 15362271646,MINISTARSTVO FINANCIJA, OIB 18683136487,HYPO ALPE-ADRIA-BANK dioničko društvo, OIB 14036333877,SLOBODNA DALMACIJA izdavačka i tiskarska djelatnost, dioničko društvo, OIB 35075764438,GRAD SOLIN, OIB 40642464411,SOCIETE GENERALE-SPLITSKA BANKA dioničko društvo, OIB 69326397242,POSOJILNICA-BANK, OIB 69427775688,IMS-5 društvo s ograničenom odgovornošću za trgovinu i usluge, OIB 21399583704,FAB s.r.l.,BRODOMERKUR, OIB 33956120458,PORSCHE LEASING d.o.o., OIB 90275854576,CAPRICORNO d.o.o., OIB 09517317411,REHAU d.o.o., OIB 39268025266,Grad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RHEA d.o.o. zastupanog po punomoćniku ODVJETNIČKO DRUŠTVO MIHOČEVIĆ&amp;BAJS društvo s ograničenom odgovornošću</item>
      <item>HRVATSKE ŠUME d.o.o. zastupanog po punomoćniku Zoran Tomić</item>
      <item>HRVATSKE VODE</item>
      <item>Ankica Luetić</item>
      <item>DUJMOVAČA društvo za trgovinu, d.o.o. zastupanog po punomoćniku ZAJEDNIČKI ODVJETNIČKI URED BORO RAJIĆ I TOMISLAV KASALO</item>
      <item>HEP-Operator distribucijskog sustava d.o.o. za distribuciju i opskrbu električne energije</item>
      <item>Tanasija Marković</item>
      <item>MINISTARSTVO FINANCIJA zastupanog po punomoćniku ŽUPANIJSKO DRŽAVNO ODVJETNIŠTVO U SPLITU</item>
      <item>HYPO ALPE-ADRIA-BANK dioničko društvo</item>
      <item>SLOBODNA DALMACIJA izdavačka i tiskarska djelatnost, dioničko društvo</item>
      <item>GRAD SOLIN</item>
      <item>SOCIETE GENERALE-SPLITSKA BANKA dioničko društvo</item>
      <item>POSOJILNICA-BANK zastupanog po punomoćniku OD BUTERIN&amp;POSAVEC</item>
      <item>IMS-5 društvo s ograničenom odgovornošću za trgovinu i usluge zastupanog po punomoćniku Ivica Stjepić</item>
      <item>FAB s.r.l. zastupanog po punomoćniku Matej Klaričić</item>
      <item>BRODOMERKUR</item>
      <item>PORSCHE LEASING d.o.o. zastupanog po punomoćniku SEBASTIJAN MIŠE</item>
      <item>CAPRICORNO d.o.o.</item>
      <item>REHAU d.o.o. zastupanog po punomoćniku ODVJETNIČKO DRUŠTVO ANIĆ I PARTNERI</item>
      <item>Grad Split</item>
    </izvorni_sadrzaj>
    <derivirana_varijabla naziv="DomainObject.Predmet.StrankaListFormated_1">
      <item>Financijska agencija Split</item>
      <item>RHEA d.o.o. zastupanog po punomoćniku ODVJETNIČKO DRUŠTVO MIHOČEVIĆ&amp;BAJS društvo s ograničenom odgovornošću</item>
      <item>HRVATSKE ŠUME d.o.o. zastupanog po punomoćniku Zoran Tomić</item>
      <item>HRVATSKE VODE</item>
      <item>Ankica Luetić</item>
      <item>DUJMOVAČA društvo za trgovinu, d.o.o. zastupanog po punomoćniku ZAJEDNIČKI ODVJETNIČKI URED BORO RAJIĆ I TOMISLAV KASALO</item>
      <item>HEP-Operator distribucijskog sustava d.o.o. za distribuciju i opskrbu električne energije</item>
      <item>Tanasija Marković</item>
      <item>MINISTARSTVO FINANCIJA zastupanog po punomoćniku ŽUPANIJSKO DRŽAVNO ODVJETNIŠTVO U SPLITU</item>
      <item>HYPO ALPE-ADRIA-BANK dioničko društvo</item>
      <item>SLOBODNA DALMACIJA izdavačka i tiskarska djelatnost, dioničko društvo</item>
      <item>GRAD SOLIN</item>
      <item>SOCIETE GENERALE-SPLITSKA BANKA dioničko društvo</item>
      <item>POSOJILNICA-BANK zastupanog po punomoćniku OD BUTERIN&amp;POSAVEC</item>
      <item>IMS-5 društvo s ograničenom odgovornošću za trgovinu i usluge zastupanog po punomoćniku Ivica Stjepić</item>
      <item>FAB s.r.l. zastupanog po punomoćniku Matej Klaričić</item>
      <item>BRODOMERKUR</item>
      <item>PORSCHE LEASING d.o.o. zastupanog po punomoćniku SEBASTIJAN MIŠE</item>
      <item>CAPRICORNO d.o.o.</item>
      <item>REHAU d.o.o. zastupanog po punomoćniku ODVJETNIČKO DRUŠTVO ANIĆ I PARTNERI</item>
      <item>Grad Split</item>
    </derivirana_varijabla>
  </DomainObject.Predmet.StrankaListFormated>
  <DomainObject.Predmet.StrankaListFormatedOIB>
    <izvorni_sadrzaj>
      <item>Financijska agencija Split, OIB 85821130368</item>
      <item>RHEA d.o.o., OIB 43354566311 zastupanog po punomoćniku ODVJETNIČKO DRUŠTVO MIHOČEVIĆ&amp;BAJS društvo s ograničenom odgovornošću</item>
      <item>HRVATSKE ŠUME d.o.o., OIB 69693144506 zastupanog po punomoćniku Zoran Tomić</item>
      <item>HRVATSKE VODE, OIB 28921383001</item>
      <item>Ankica Luetić, OIB 79709758602</item>
      <item>DUJMOVAČA društvo za trgovinu, d.o.o., OIB 71377021534 zastupanog po punomoćniku ZAJEDNIČKI ODVJETNIČKI URED BORO RAJIĆ I TOMISLAV KASALO</item>
      <item>HEP-Operator distribucijskog sustava d.o.o. za distribuciju i opskrbu električne energije, OIB 46830600751</item>
      <item>Tanasija Marković, OIB 15362271646</item>
      <item>MINISTARSTVO FINANCIJA, OIB 18683136487 zastupanog po punomoćniku ŽUPANIJSKO DRŽAVNO ODVJETNIŠTVO U SPLITU</item>
      <item>HYPO ALPE-ADRIA-BANK dioničko društvo, OIB 14036333877</item>
      <item>SLOBODNA DALMACIJA izdavačka i tiskarska djelatnost, dioničko društvo, OIB 35075764438</item>
      <item>GRAD SOLIN, OIB 40642464411</item>
      <item>SOCIETE GENERALE-SPLITSKA BANKA dioničko društvo, OIB 69326397242</item>
      <item>POSOJILNICA-BANK, OIB 69427775688 zastupanog po punomoćniku OD BUTERIN&amp;POSAVEC</item>
      <item>IMS-5 društvo s ograničenom odgovornošću za trgovinu i usluge, OIB 21399583704 zastupanog po punomoćniku Ivica Stjepić</item>
      <item>FAB s.r.l. zastupanog po punomoćniku Matej Klaričić</item>
      <item>BRODOMERKUR, OIB 33956120458</item>
      <item>PORSCHE LEASING d.o.o., OIB 90275854576 zastupanog po punomoćniku SEBASTIJAN MIŠE</item>
      <item>CAPRICORNO d.o.o., OIB 09517317411</item>
      <item>REHAU d.o.o., OIB 39268025266 zastupanog po punomoćniku ODVJETNIČKO DRUŠTVO ANIĆ I PARTNERI</item>
      <item>Grad Split, OIB 78755598868</item>
    </izvorni_sadrzaj>
    <derivirana_varijabla naziv="DomainObject.Predmet.StrankaListFormatedOIB_1">
      <item>Financijska agencija Split, OIB 85821130368</item>
      <item>RHEA d.o.o., OIB 43354566311 zastupanog po punomoćniku ODVJETNIČKO DRUŠTVO MIHOČEVIĆ&amp;BAJS društvo s ograničenom odgovornošću</item>
      <item>HRVATSKE ŠUME d.o.o., OIB 69693144506 zastupanog po punomoćniku Zoran Tomić</item>
      <item>HRVATSKE VODE, OIB 28921383001</item>
      <item>Ankica Luetić, OIB 79709758602</item>
      <item>DUJMOVAČA društvo za trgovinu, d.o.o., OIB 71377021534 zastupanog po punomoćniku ZAJEDNIČKI ODVJETNIČKI URED BORO RAJIĆ I TOMISLAV KASALO</item>
      <item>HEP-Operator distribucijskog sustava d.o.o. za distribuciju i opskrbu električne energije, OIB 46830600751</item>
      <item>Tanasija Marković, OIB 15362271646</item>
      <item>MINISTARSTVO FINANCIJA, OIB 18683136487 zastupanog po punomoćniku ŽUPANIJSKO DRŽAVNO ODVJETNIŠTVO U SPLITU</item>
      <item>HYPO ALPE-ADRIA-BANK dioničko društvo, OIB 14036333877</item>
      <item>SLOBODNA DALMACIJA izdavačka i tiskarska djelatnost, dioničko društvo, OIB 35075764438</item>
      <item>GRAD SOLIN, OIB 40642464411</item>
      <item>SOCIETE GENERALE-SPLITSKA BANKA dioničko društvo, OIB 69326397242</item>
      <item>POSOJILNICA-BANK, OIB 69427775688 zastupanog po punomoćniku OD BUTERIN&amp;POSAVEC</item>
      <item>IMS-5 društvo s ograničenom odgovornošću za trgovinu i usluge, OIB 21399583704 zastupanog po punomoćniku Ivica Stjepić</item>
      <item>FAB s.r.l. zastupanog po punomoćniku Matej Klaričić</item>
      <item>BRODOMERKUR, OIB 33956120458</item>
      <item>PORSCHE LEASING d.o.o., OIB 90275854576 zastupanog po punomoćniku SEBASTIJAN MIŠE</item>
      <item>CAPRICORNO d.o.o., OIB 09517317411</item>
      <item>REHAU d.o.o., OIB 39268025266 zastupanog po punomoćniku ODVJETNIČKO DRUŠTVO ANIĆ I PARTNERI</item>
      <item>Grad Split, OIB 78755598868</item>
    </derivirana_varijabla>
  </DomainObject.Predmet.StrankaListFormatedOIB>
  <DomainObject.Predmet.StrankaListFormatedWithAdress>
    <izvorni_sadrzaj>
      <item>Financijska agencija Split, Mažuranić. šetalište 24 b, 21000 Split</item>
      <item>RHEA d.o.o., Buzinski prilaz 36/a, 10000 Zagreb zastupanog po punomoćniku ODVJETNIČKO DRUŠTVO MIHOČEVIĆ&amp;BAJS društvo s ograničenom odgovornošću</item>
      <item>HRVATSKE ŠUME d.o.o., Ljudevita Farkaša Vukotinovića 2, 10000 Zagreb zastupanog po punomoćniku Zoran Tomić</item>
      <item>HRVATSKE VODE, Ulica grada Vukovara 220, 10000 Zagreb</item>
      <item>Ankica Luetić, Priora Petra 7/I, 21000 Split</item>
      <item>DUJMOVAČA društvo za trgovinu, d.o.o., Solinska 45, 21000 Split zastupanog po punomoćniku ZAJEDNIČKI ODVJETNIČKI URED BORO RAJIĆ I TOMISLAV KASALO</item>
      <item>HEP-Operator distribucijskog sustava d.o.o. za distribuciju i opskrbu električne energije, Poljička cesta bb, 21000 Split</item>
      <item>Tanasija Marković, Vrbovačka  cesta 44, 43500 Daruvar</item>
      <item>MINISTARSTVO FINANCIJA zastupanog po punomoćniku ŽUPANIJSKO DRŽAVNO ODVJETNIŠTVO U SPLITU</item>
      <item>HYPO ALPE-ADRIA-BANK dioničko društvo, Slavonska avenija 6, 10000 Zagreb</item>
      <item>SLOBODNA DALMACIJA izdavačka i tiskarska djelatnost, dioničko društvo, Ulica Hrvatske Mornarice 4, 21000 Split</item>
      <item>GRAD SOLIN, Stjepana Radića 42, 21210 Solin</item>
      <item>SOCIETE GENERALE-SPLITSKA BANKA dioničko društvo, Ruđera Boškovića 16, 21000 Split</item>
      <item>POSOJILNICA-BANK, Hauptplatz 16, 9170 BOROVLJE/FERLACH zastupanog po punomoćniku OD BUTERIN&amp;POSAVEC</item>
      <item>IMS-5 društvo s ograničenom odgovornošću za trgovinu i usluge, Šetalište kalafata/b.b., 21000 Split zastupanog po punomoćniku Ivica Stjepić</item>
      <item>FAB s.r.l., Via Milano 3/4/5/6/7, 61020 GALLO DI PETRIANO (PU) zastupanog po punomoćniku Matej Klaričić</item>
      <item>BRODOMERKUR, POLJIČKA CESTA 35, Split</item>
      <item>PORSCHE LEASING d.o.o., Velimira Škorpika 21, 10000 Zagreb zastupanog po punomoćniku SEBASTIJAN MIŠE</item>
      <item>CAPRICORNO d.o.o., Hercegovačka 57/A, 21000 Split</item>
      <item>REHAU d.o.o., Franje Lučića 34, 10000 Zagreb zastupanog po punomoćniku ODVJETNIČKO DRUŠTVO ANIĆ I PARTNERI</item>
      <item>Grad Split, OBALAK.BRANIMIRA 14, 21000 Split</item>
    </izvorni_sadrzaj>
    <derivirana_varijabla naziv="DomainObject.Predmet.StrankaListFormatedWithAdress_1">
      <item>Financijska agencija Split, Mažuranić. šetalište 24 b, 21000 Split</item>
      <item>RHEA d.o.o., Buzinski prilaz 36/a, 10000 Zagreb zastupanog po punomoćniku ODVJETNIČKO DRUŠTVO MIHOČEVIĆ&amp;BAJS društvo s ograničenom odgovornošću</item>
      <item>HRVATSKE ŠUME d.o.o., Ljudevita Farkaša Vukotinovića 2, 10000 Zagreb zastupanog po punomoćniku Zoran Tomić</item>
      <item>HRVATSKE VODE, Ulica grada Vukovara 220, 10000 Zagreb</item>
      <item>Ankica Luetić, Priora Petra 7/I, 21000 Split</item>
      <item>DUJMOVAČA društvo za trgovinu, d.o.o., Solinska 45, 21000 Split zastupanog po punomoćniku ZAJEDNIČKI ODVJETNIČKI URED BORO RAJIĆ I TOMISLAV KASALO</item>
      <item>HEP-Operator distribucijskog sustava d.o.o. za distribuciju i opskrbu električne energije, Poljička cesta bb, 21000 Split</item>
      <item>Tanasija Marković, Vrbovačka  cesta 44, 43500 Daruvar</item>
      <item>MINISTARSTVO FINANCIJA zastupanog po punomoćniku ŽUPANIJSKO DRŽAVNO ODVJETNIŠTVO U SPLITU</item>
      <item>HYPO ALPE-ADRIA-BANK dioničko društvo, Slavonska avenija 6, 10000 Zagreb</item>
      <item>SLOBODNA DALMACIJA izdavačka i tiskarska djelatnost, dioničko društvo, Ulica Hrvatske Mornarice 4, 21000 Split</item>
      <item>GRAD SOLIN, Stjepana Radića 42, 21210 Solin</item>
      <item>SOCIETE GENERALE-SPLITSKA BANKA dioničko društvo, Ruđera Boškovića 16, 21000 Split</item>
      <item>POSOJILNICA-BANK, Hauptplatz 16, 9170 BOROVLJE/FERLACH zastupanog po punomoćniku OD BUTERIN&amp;POSAVEC</item>
      <item>IMS-5 društvo s ograničenom odgovornošću za trgovinu i usluge, Šetalište kalafata/b.b., 21000 Split zastupanog po punomoćniku Ivica Stjepić</item>
      <item>FAB s.r.l., Via Milano 3/4/5/6/7, 61020 GALLO DI PETRIANO (PU) zastupanog po punomoćniku Matej Klaričić</item>
      <item>BRODOMERKUR, POLJIČKA CESTA 35, Split</item>
      <item>PORSCHE LEASING d.o.o., Velimira Škorpika 21, 10000 Zagreb zastupanog po punomoćniku SEBASTIJAN MIŠE</item>
      <item>CAPRICORNO d.o.o., Hercegovačka 57/A, 21000 Split</item>
      <item>REHAU d.o.o., Franje Lučića 34, 10000 Zagreb zastupanog po punomoćniku ODVJETNIČKO DRUŠTVO ANIĆ I PARTNERI</item>
      <item>Grad Split, OBALAK.BRANIMIRA 14, 21000 Split</item>
    </derivirana_varijabla>
  </DomainObject.Predmet.StrankaListFormatedWithAdress>
  <DomainObject.Predmet.StrankaListFormatedWithAdressOIB>
    <izvorni_sadrzaj>
      <item>Financijska agencija Split, OIB 85821130368, Mažuranić. šetalište 24 b, 21000 Split</item>
      <item>RHEA d.o.o., OIB 43354566311, Buzinski prilaz 36/a, 10000 Zagreb zastupanog po punomoćniku ODVJETNIČKO DRUŠTVO MIHOČEVIĆ&amp;BAJS društvo s ograničenom odgovornošću</item>
      <item>HRVATSKE ŠUME d.o.o., OIB 69693144506, Ljudevita Farkaša Vukotinovića 2, 10000 Zagreb zastupanog po punomoćniku Zoran Tomić</item>
      <item>HRVATSKE VODE, OIB 28921383001, Ulica grada Vukovara 220, 10000 Zagreb</item>
      <item>Ankica Luetić, OIB 79709758602, Priora Petra 7/I, 21000 Split</item>
      <item>DUJMOVAČA društvo za trgovinu, d.o.o., OIB 71377021534, Solinska 45, 21000 Split zastupanog po punomoćniku ZAJEDNIČKI ODVJETNIČKI URED BORO RAJIĆ I TOMISLAV KASALO</item>
      <item>HEP-Operator distribucijskog sustava d.o.o. za distribuciju i opskrbu električne energije, OIB 46830600751, Poljička cesta bb, 21000 Split</item>
      <item>Tanasija Marković, OIB 15362271646, Vrbovačka  cesta 44, 43500 Daruvar</item>
      <item>MINISTARSTVO FINANCIJA, OIB 18683136487 zastupanog po punomoćniku ŽUPANIJSKO DRŽAVNO ODVJETNIŠTVO U SPLITU</item>
      <item>HYPO ALPE-ADRIA-BANK dioničko društvo, OIB 14036333877, Slavonska avenija 6, 10000 Zagreb</item>
      <item>SLOBODNA DALMACIJA izdavačka i tiskarska djelatnost, dioničko društvo, OIB 35075764438, Ulica Hrvatske Mornarice 4, 21000 Split</item>
      <item>GRAD SOLIN, OIB 40642464411, Stjepana Radića 42, 21210 Solin</item>
      <item>SOCIETE GENERALE-SPLITSKA BANKA dioničko društvo, OIB 69326397242, Ruđera Boškovića 16, 21000 Split</item>
      <item>POSOJILNICA-BANK, OIB 69427775688, Hauptplatz 16, 9170 BOROVLJE/FERLACH zastupanog po punomoćniku OD BUTERIN&amp;POSAVEC</item>
      <item>IMS-5 društvo s ograničenom odgovornošću za trgovinu i usluge, OIB 21399583704, Šetalište kalafata/b.b., 21000 Split zastupanog po punomoćniku Ivica Stjepić</item>
      <item>FAB s.r.l., Via Milano 3/4/5/6/7, 61020 GALLO DI PETRIANO (PU) zastupanog po punomoćniku Matej Klaričić</item>
      <item>BRODOMERKUR, OIB 33956120458, POLJIČKA CESTA 35, Split</item>
      <item>PORSCHE LEASING d.o.o., OIB 90275854576, Velimira Škorpika 21, 10000 Zagreb zastupanog po punomoćniku SEBASTIJAN MIŠE</item>
      <item>CAPRICORNO d.o.o., OIB 09517317411, Hercegovačka 57/A, 21000 Split</item>
      <item>REHAU d.o.o., OIB 39268025266, Franje Lučića 34, 10000 Zagreb zastupanog po punomoćniku ODVJETNIČKO DRUŠTVO ANIĆ I PARTNERI</item>
      <item>Grad Split, OIB 78755598868, OBALAK.BRANIMIRA 14, 21000 Split</item>
    </izvorni_sadrzaj>
    <derivirana_varijabla naziv="DomainObject.Predmet.StrankaListFormatedWithAdressOIB_1">
      <item>Financijska agencija Split, OIB 85821130368, Mažuranić. šetalište 24 b, 21000 Split</item>
      <item>RHEA d.o.o., OIB 43354566311, Buzinski prilaz 36/a, 10000 Zagreb zastupanog po punomoćniku ODVJETNIČKO DRUŠTVO MIHOČEVIĆ&amp;BAJS društvo s ograničenom odgovornošću</item>
      <item>HRVATSKE ŠUME d.o.o., OIB 69693144506, Ljudevita Farkaša Vukotinovića 2, 10000 Zagreb zastupanog po punomoćniku Zoran Tomić</item>
      <item>HRVATSKE VODE, OIB 28921383001, Ulica grada Vukovara 220, 10000 Zagreb</item>
      <item>Ankica Luetić, OIB 79709758602, Priora Petra 7/I, 21000 Split</item>
      <item>DUJMOVAČA društvo za trgovinu, d.o.o., OIB 71377021534, Solinska 45, 21000 Split zastupanog po punomoćniku ZAJEDNIČKI ODVJETNIČKI URED BORO RAJIĆ I TOMISLAV KASALO</item>
      <item>HEP-Operator distribucijskog sustava d.o.o. za distribuciju i opskrbu električne energije, OIB 46830600751, Poljička cesta bb, 21000 Split</item>
      <item>Tanasija Marković, OIB 15362271646, Vrbovačka  cesta 44, 43500 Daruvar</item>
      <item>MINISTARSTVO FINANCIJA, OIB 18683136487 zastupanog po punomoćniku ŽUPANIJSKO DRŽAVNO ODVJETNIŠTVO U SPLITU</item>
      <item>HYPO ALPE-ADRIA-BANK dioničko društvo, OIB 14036333877, Slavonska avenija 6, 10000 Zagreb</item>
      <item>SLOBODNA DALMACIJA izdavačka i tiskarska djelatnost, dioničko društvo, OIB 35075764438, Ulica Hrvatske Mornarice 4, 21000 Split</item>
      <item>GRAD SOLIN, OIB 40642464411, Stjepana Radića 42, 21210 Solin</item>
      <item>SOCIETE GENERALE-SPLITSKA BANKA dioničko društvo, OIB 69326397242, Ruđera Boškovića 16, 21000 Split</item>
      <item>POSOJILNICA-BANK, OIB 69427775688, Hauptplatz 16, 9170 BOROVLJE/FERLACH zastupanog po punomoćniku OD BUTERIN&amp;POSAVEC</item>
      <item>IMS-5 društvo s ograničenom odgovornošću za trgovinu i usluge, OIB 21399583704, Šetalište kalafata/b.b., 21000 Split zastupanog po punomoćniku Ivica Stjepić</item>
      <item>FAB s.r.l., Via Milano 3/4/5/6/7, 61020 GALLO DI PETRIANO (PU) zastupanog po punomoćniku Matej Klaričić</item>
      <item>BRODOMERKUR, OIB 33956120458, POLJIČKA CESTA 35, Split</item>
      <item>PORSCHE LEASING d.o.o., OIB 90275854576, Velimira Škorpika 21, 10000 Zagreb zastupanog po punomoćniku SEBASTIJAN MIŠE</item>
      <item>CAPRICORNO d.o.o., OIB 09517317411, Hercegovačka 57/A, 21000 Split</item>
      <item>REHAU d.o.o., OIB 39268025266, Franje Lučića 34, 10000 Zagreb zastupanog po punomoćniku ODVJETNIČKO DRUŠTVO ANIĆ I PARTNERI</item>
      <item>Grad Split, OIB 78755598868, OBALAK.BRANIMIRA 14, 21000 Split</item>
    </derivirana_varijabla>
  </DomainObject.Predmet.StrankaListFormatedWithAdressOIB>
  <DomainObject.Predmet.StrankaListNazivFormated>
    <izvorni_sadrzaj>
      <item>Financijska agencija Split</item>
      <item>RHEA d.o.o.</item>
      <item>HRVATSKE ŠUME d.o.o.</item>
      <item>HRVATSKE VODE</item>
      <item>Ankica Luetić</item>
      <item>DUJMOVAČA društvo za trgovinu, d.o.o.</item>
      <item>HEP-Operator distribucijskog sustava d.o.o. za distribuciju i opskrbu električne energije</item>
      <item>Tanasija Marković</item>
      <item>MINISTARSTVO FINANCIJA</item>
      <item>HYPO ALPE-ADRIA-BANK dioničko društvo</item>
      <item>SLOBODNA DALMACIJA izdavačka i tiskarska djelatnost, dioničko društvo</item>
      <item>GRAD SOLIN</item>
      <item>SOCIETE GENERALE-SPLITSKA BANKA dioničko društvo</item>
      <item>POSOJILNICA-BANK</item>
      <item>IMS-5 društvo s ograničenom odgovornošću za trgovinu i usluge</item>
      <item>FAB s.r.l.</item>
      <item>BRODOMERKUR</item>
      <item>PORSCHE LEASING d.o.o.</item>
      <item>CAPRICORNO d.o.o.</item>
      <item>REHAU d.o.o.</item>
      <item>Grad Split</item>
    </izvorni_sadrzaj>
    <derivirana_varijabla naziv="DomainObject.Predmet.StrankaListNazivFormated_1">
      <item>Financijska agencija Split</item>
      <item>RHEA d.o.o.</item>
      <item>HRVATSKE ŠUME d.o.o.</item>
      <item>HRVATSKE VODE</item>
      <item>Ankica Luetić</item>
      <item>DUJMOVAČA društvo za trgovinu, d.o.o.</item>
      <item>HEP-Operator distribucijskog sustava d.o.o. za distribuciju i opskrbu električne energije</item>
      <item>Tanasija Marković</item>
      <item>MINISTARSTVO FINANCIJA</item>
      <item>HYPO ALPE-ADRIA-BANK dioničko društvo</item>
      <item>SLOBODNA DALMACIJA izdavačka i tiskarska djelatnost, dioničko društvo</item>
      <item>GRAD SOLIN</item>
      <item>SOCIETE GENERALE-SPLITSKA BANKA dioničko društvo</item>
      <item>POSOJILNICA-BANK</item>
      <item>IMS-5 društvo s ograničenom odgovornošću za trgovinu i usluge</item>
      <item>FAB s.r.l.</item>
      <item>BRODOMERKUR</item>
      <item>PORSCHE LEASING d.o.o.</item>
      <item>CAPRICORNO d.o.o.</item>
      <item>REHAU d.o.o.</item>
      <item>Grad Split</item>
    </derivirana_varijabla>
  </DomainObject.Predmet.StrankaListNazivFormated>
  <DomainObject.Predmet.StrankaListNazivFormatedOIB>
    <izvorni_sadrzaj>
      <item>Financijska agencija Split, OIB 85821130368</item>
      <item>RHEA d.o.o., OIB 43354566311</item>
      <item>HRVATSKE ŠUME d.o.o., OIB 69693144506</item>
      <item>HRVATSKE VODE, OIB 28921383001</item>
      <item>Ankica Luetić, OIB 79709758602</item>
      <item>DUJMOVAČA društvo za trgovinu, d.o.o., OIB 71377021534</item>
      <item>HEP-Operator distribucijskog sustava d.o.o. za distribuciju i opskrbu električne energije, OIB 46830600751</item>
      <item>Tanasija Marković, OIB 15362271646</item>
      <item>MINISTARSTVO FINANCIJA, OIB 18683136487</item>
      <item>HYPO ALPE-ADRIA-BANK dioničko društvo, OIB 14036333877</item>
      <item>SLOBODNA DALMACIJA izdavačka i tiskarska djelatnost, dioničko društvo, OIB 35075764438</item>
      <item>GRAD SOLIN, OIB 40642464411</item>
      <item>SOCIETE GENERALE-SPLITSKA BANKA dioničko društvo, OIB 69326397242</item>
      <item>POSOJILNICA-BANK, OIB 69427775688</item>
      <item>IMS-5 društvo s ograničenom odgovornošću za trgovinu i usluge, OIB 21399583704</item>
      <item>FAB s.r.l.</item>
      <item>BRODOMERKUR, OIB 33956120458</item>
      <item>PORSCHE LEASING d.o.o., OIB 90275854576</item>
      <item>CAPRICORNO d.o.o., OIB 09517317411</item>
      <item>REHAU d.o.o., OIB 39268025266</item>
      <item>Grad Split, OIB 78755598868</item>
    </izvorni_sadrzaj>
    <derivirana_varijabla naziv="DomainObject.Predmet.StrankaListNazivFormatedOIB_1">
      <item>Financijska agencija Split, OIB 85821130368</item>
      <item>RHEA d.o.o., OIB 43354566311</item>
      <item>HRVATSKE ŠUME d.o.o., OIB 69693144506</item>
      <item>HRVATSKE VODE, OIB 28921383001</item>
      <item>Ankica Luetić, OIB 79709758602</item>
      <item>DUJMOVAČA društvo za trgovinu, d.o.o., OIB 71377021534</item>
      <item>HEP-Operator distribucijskog sustava d.o.o. za distribuciju i opskrbu električne energije, OIB 46830600751</item>
      <item>Tanasija Marković, OIB 15362271646</item>
      <item>MINISTARSTVO FINANCIJA, OIB 18683136487</item>
      <item>HYPO ALPE-ADRIA-BANK dioničko društvo, OIB 14036333877</item>
      <item>SLOBODNA DALMACIJA izdavačka i tiskarska djelatnost, dioničko društvo, OIB 35075764438</item>
      <item>GRAD SOLIN, OIB 40642464411</item>
      <item>SOCIETE GENERALE-SPLITSKA BANKA dioničko društvo, OIB 69326397242</item>
      <item>POSOJILNICA-BANK, OIB 69427775688</item>
      <item>IMS-5 društvo s ograničenom odgovornošću za trgovinu i usluge, OIB 21399583704</item>
      <item>FAB s.r.l.</item>
      <item>BRODOMERKUR, OIB 33956120458</item>
      <item>PORSCHE LEASING d.o.o., OIB 90275854576</item>
      <item>CAPRICORNO d.o.o., OIB 09517317411</item>
      <item>REHAU d.o.o., OIB 39268025266</item>
      <item>Grad Split, OIB 78755598868</item>
    </derivirana_varijabla>
  </DomainObject.Predmet.StrankaListNazivFormatedOIB>
  <DomainObject.Predmet.ProtuStrankaListFormated>
    <izvorni_sadrzaj>
      <item>TEHNOSPOJ, d.o.o. za trgovinu i usluge, "u stečaju"</item>
    </izvorni_sadrzaj>
    <derivirana_varijabla naziv="DomainObject.Predmet.ProtuStrankaListFormated_1">
      <item>TEHNOSPOJ, d.o.o. za trgovinu i usluge, "u stečaju"</item>
    </derivirana_varijabla>
  </DomainObject.Predmet.ProtuStrankaListFormated>
  <DomainObject.Predmet.ProtuStrankaListFormatedOIB>
    <izvorni_sadrzaj>
      <item>TEHNOSPOJ, d.o.o. za trgovinu i usluge, "u stečaju", OIB 01665083803</item>
    </izvorni_sadrzaj>
    <derivirana_varijabla naziv="DomainObject.Predmet.ProtuStrankaListFormatedOIB_1">
      <item>TEHNOSPOJ, d.o.o. za trgovinu i usluge, "u stečaju", OIB 01665083803</item>
    </derivirana_varijabla>
  </DomainObject.Predmet.ProtuStrankaListFormatedOIB>
  <DomainObject.Predmet.ProtuStrankaListFormatedWithAdress>
    <izvorni_sadrzaj>
      <item>TEHNOSPOJ, d.o.o. za trgovinu i usluge, "u stečaju", Ulica Fra Bone Razmilovića 1, 21000 Split</item>
    </izvorni_sadrzaj>
    <derivirana_varijabla naziv="DomainObject.Predmet.ProtuStrankaListFormatedWithAdress_1">
      <item>TEHNOSPOJ, d.o.o. za trgovinu i usluge, "u stečaju", Ulica Fra Bone Razmilovića 1, 21000 Split</item>
    </derivirana_varijabla>
  </DomainObject.Predmet.ProtuStrankaListFormatedWithAdress>
  <DomainObject.Predmet.ProtuStrankaListFormatedWithAdressOIB>
    <izvorni_sadrzaj>
      <item>TEHNOSPOJ, d.o.o. za trgovinu i usluge, "u stečaju", OIB 01665083803, Ulica Fra Bone Razmilovića 1, 21000 Split</item>
    </izvorni_sadrzaj>
    <derivirana_varijabla naziv="DomainObject.Predmet.ProtuStrankaListFormatedWithAdressOIB_1">
      <item>TEHNOSPOJ, d.o.o. za trgovinu i usluge, "u stečaju", OIB 01665083803, Ulica Fra Bone Razmilovića 1, 21000 Split</item>
    </derivirana_varijabla>
  </DomainObject.Predmet.ProtuStrankaListFormatedWithAdressOIB>
  <DomainObject.Predmet.ProtuStrankaListNazivFormated>
    <izvorni_sadrzaj>
      <item>TEHNOSPOJ, d.o.o. za trgovinu i usluge, "u stečaju"</item>
    </izvorni_sadrzaj>
    <derivirana_varijabla naziv="DomainObject.Predmet.ProtuStrankaListNazivFormated_1">
      <item>TEHNOSPOJ, d.o.o. za trgovinu i usluge, "u stečaju"</item>
    </derivirana_varijabla>
  </DomainObject.Predmet.ProtuStrankaListNazivFormated>
  <DomainObject.Predmet.ProtuStrankaListNazivFormatedOIB>
    <izvorni_sadrzaj>
      <item>TEHNOSPOJ, d.o.o. za trgovinu i usluge, "u stečaju", OIB 01665083803</item>
    </izvorni_sadrzaj>
    <derivirana_varijabla naziv="DomainObject.Predmet.ProtuStrankaListNazivFormatedOIB_1">
      <item>TEHNOSPOJ, d.o.o. za trgovinu i usluge, "u stečaju", OIB 01665083803</item>
    </derivirana_varijabla>
  </DomainObject.Predmet.ProtuStrankaListNazivFormatedOIB>
  <DomainObject.Predmet.OstaliListFormated>
    <izvorni_sadrzaj>
      <item>HEP-ELEKTRODALMACIJA SPLIT</item>
      <item>ŽUPANIJSKO DRŽAVNO ODVJETNIŠTVO U SPLITU punomoćnik sudionika u postupku MINISTARSTVO FINANCIJA</item>
      <item>Zoran Tomić punomoćnik sudionika u postupku HRVATSKE ŠUME d.o.o.</item>
      <item>Ivica Stjepić punomoćnik sudionika u postupku IMS-5 društvo s ograničenom odgovornošću za trgovinu i usluge</item>
      <item>ODVJETNIČKO DRUŠTVO ANIĆ I PARTNERI punomoćnik sudionika u postupku REHAU d.o.o.</item>
      <item>Ivica Parlov</item>
      <item>Ivica Stjepić</item>
      <item>SEBASTIJAN MIŠE punomoćnik sudionika u postupku PORSCHE LEASING d.o.o.</item>
      <item>ZAJEDNIČKI ODVJETNIČKI URED BORO RAJIĆ I TOMISLAV KASALO punomoćnik sudionika u postupku DUJMOVAČA društvo za trgovinu, d.o.o.</item>
      <item>Matej Klaričić punomoćnik sudionika u postupku FAB s.r.l.</item>
      <item>OD BUTERIN&amp;POSAVEC punomoćnik sudionika u postupku POSOJILNICA-BANK</item>
      <item>ODVJETNIČKO DRUŠTVO MIHOČEVIĆ&amp;BAJS društvo s ograničenom odgovornošću punomoćnik sudionika u postupku RHEA d.o.o.</item>
      <item>Ivan Grbić</item>
    </izvorni_sadrzaj>
    <derivirana_varijabla naziv="DomainObject.Predmet.OstaliListFormated_1">
      <item>HEP-ELEKTRODALMACIJA SPLIT</item>
      <item>ŽUPANIJSKO DRŽAVNO ODVJETNIŠTVO U SPLITU punomoćnik sudionika u postupku MINISTARSTVO FINANCIJA</item>
      <item>Zoran Tomić punomoćnik sudionika u postupku HRVATSKE ŠUME d.o.o.</item>
      <item>Ivica Stjepić punomoćnik sudionika u postupku IMS-5 društvo s ograničenom odgovornošću za trgovinu i usluge</item>
      <item>ODVJETNIČKO DRUŠTVO ANIĆ I PARTNERI punomoćnik sudionika u postupku REHAU d.o.o.</item>
      <item>Ivica Parlov</item>
      <item>Ivica Stjepić</item>
      <item>SEBASTIJAN MIŠE punomoćnik sudionika u postupku PORSCHE LEASING d.o.o.</item>
      <item>ZAJEDNIČKI ODVJETNIČKI URED BORO RAJIĆ I TOMISLAV KASALO punomoćnik sudionika u postupku DUJMOVAČA društvo za trgovinu, d.o.o.</item>
      <item>Matej Klaričić punomoćnik sudionika u postupku FAB s.r.l.</item>
      <item>OD BUTERIN&amp;POSAVEC punomoćnik sudionika u postupku POSOJILNICA-BANK</item>
      <item>ODVJETNIČKO DRUŠTVO MIHOČEVIĆ&amp;BAJS društvo s ograničenom odgovornošću punomoćnik sudionika u postupku RHEA d.o.o.</item>
      <item>Ivan Grbić</item>
    </derivirana_varijabla>
  </DomainObject.Predmet.OstaliListFormated>
  <DomainObject.Predmet.OstaliListFormatedOIB>
    <izvorni_sadrzaj>
      <item>HEP-ELEKTRODALMACIJA SPLIT, OIB 46830600751</item>
      <item>ŽUPANIJSKO DRŽAVNO ODVJETNIŠTVO U SPLITU punomoćnik sudionika u postupku MINISTARSTVO FINANCIJA</item>
      <item>Zoran Tomić punomoćnik sudionika u postupku HRVATSKE ŠUME d.o.o.</item>
      <item>Ivica Stjepić punomoćnik sudionika u postupku IMS-5 društvo s ograničenom odgovornošću za trgovinu i usluge</item>
      <item>ODVJETNIČKO DRUŠTVO ANIĆ I PARTNERI, OIB 89872589061 punomoćnik sudionika u postupku REHAU d.o.o.</item>
      <item>Ivica Parlov</item>
      <item>Ivica Stjepić</item>
      <item>SEBASTIJAN MIŠE punomoćnik sudionika u postupku PORSCHE LEASING d.o.o.</item>
      <item>ZAJEDNIČKI ODVJETNIČKI URED BORO RAJIĆ I TOMISLAV KASALO punomoćnik sudionika u postupku DUJMOVAČA društvo za trgovinu, d.o.o.</item>
      <item>Matej Klaričić punomoćnik sudionika u postupku FAB s.r.l.</item>
      <item>OD BUTERIN&amp;POSAVEC punomoćnik sudionika u postupku POSOJILNICA-BANK</item>
      <item>ODVJETNIČKO DRUŠTVO MIHOČEVIĆ&amp;BAJS društvo s ograničenom odgovornošću, OIB 85817630867 punomoćnik sudionika u postupku RHEA d.o.o.</item>
      <item>Ivan Grbić, OIB 88634166495</item>
    </izvorni_sadrzaj>
    <derivirana_varijabla naziv="DomainObject.Predmet.OstaliListFormatedOIB_1">
      <item>HEP-ELEKTRODALMACIJA SPLIT, OIB 46830600751</item>
      <item>ŽUPANIJSKO DRŽAVNO ODVJETNIŠTVO U SPLITU punomoćnik sudionika u postupku MINISTARSTVO FINANCIJA</item>
      <item>Zoran Tomić punomoćnik sudionika u postupku HRVATSKE ŠUME d.o.o.</item>
      <item>Ivica Stjepić punomoćnik sudionika u postupku IMS-5 društvo s ograničenom odgovornošću za trgovinu i usluge</item>
      <item>ODVJETNIČKO DRUŠTVO ANIĆ I PARTNERI, OIB 89872589061 punomoćnik sudionika u postupku REHAU d.o.o.</item>
      <item>Ivica Parlov</item>
      <item>Ivica Stjepić</item>
      <item>SEBASTIJAN MIŠE punomoćnik sudionika u postupku PORSCHE LEASING d.o.o.</item>
      <item>ZAJEDNIČKI ODVJETNIČKI URED BORO RAJIĆ I TOMISLAV KASALO punomoćnik sudionika u postupku DUJMOVAČA društvo za trgovinu, d.o.o.</item>
      <item>Matej Klaričić punomoćnik sudionika u postupku FAB s.r.l.</item>
      <item>OD BUTERIN&amp;POSAVEC punomoćnik sudionika u postupku POSOJILNICA-BANK</item>
      <item>ODVJETNIČKO DRUŠTVO MIHOČEVIĆ&amp;BAJS društvo s ograničenom odgovornošću, OIB 85817630867 punomoćnik sudionika u postupku RHEA d.o.o.</item>
      <item>Ivan Grbić, OIB 88634166495</item>
    </derivirana_varijabla>
  </DomainObject.Predmet.OstaliListFormatedOIB>
  <DomainObject.Predmet.OstaliListFormatedWithAdress>
    <izvorni_sadrzaj>
      <item>HEP-ELEKTRODALMACIJA SPLIT, Poljička cesta 73, 21000 Split</item>
      <item>ŽUPANIJSKO DRŽAVNO ODVJETNIŠTVO U SPLITU, Gundulićeva 29a, 21000 Split punomoćnik sudionika u postupku MINISTARSTVO FINANCIJA</item>
      <item>Zoran Tomić, Zelinska 2/I, 10000 Zagreb punomoćnik sudionika u postupku HRVATSKE ŠUME d.o.o.</item>
      <item>Ivica Stjepić, Domovinskog rata 29, 21000 Split punomoćnik sudionika u postupku IMS-5 društvo s ograničenom odgovornošću za trgovinu i usluge</item>
      <item>ODVJETNIČKO DRUŠTVO ANIĆ I PARTNERI, Ulica Ljudevita Gaja 53, 10000 Zagreb punomoćnik sudionika u postupku REHAU d.o.o.</item>
      <item>Ivica Parlov, Gundulićeva 26 a/3, 21000 Split</item>
      <item>Ivica Stjepić, Domovinskog rata 29, 21000 Split</item>
      <item>SEBASTIJAN MIŠE, Petrinjska 48, 10000 Zagreb punomoćnik sudionika u postupku PORSCHE LEASING d.o.o.</item>
      <item>ZAJEDNIČKI ODVJETNIČKI URED BORO RAJIĆ I TOMISLAV KASALO, Hrvatske mornarnice 1/J, 21000 Split punomoćnik sudionika u postupku DUJMOVAČA društvo za trgovinu, d.o.o.</item>
      <item>Matej Klaričić, Strossmayerov trg 7, 10000 Zagreb punomoćnik sudionika u postupku FAB s.r.l.</item>
      <item>OD BUTERIN&amp;POSAVEC, Draškovićeva 82, 10000 Zagreb punomoćnik sudionika u postupku POSOJILNICA-BANK</item>
      <item>ODVJETNIČKO DRUŠTVO MIHOČEVIĆ&amp;BAJS društvo s ograničenom odgovornošću, Smičiklasova 18, 10000 Zagreb punomoćnik sudionika u postupku RHEA d.o.o.</item>
      <item>Ivan Grbić, Žnjanska 2, 21000 Split</item>
    </izvorni_sadrzaj>
    <derivirana_varijabla naziv="DomainObject.Predmet.OstaliListFormatedWithAdress_1">
      <item>HEP-ELEKTRODALMACIJA SPLIT, Poljička cesta 73, 21000 Split</item>
      <item>ŽUPANIJSKO DRŽAVNO ODVJETNIŠTVO U SPLITU, Gundulićeva 29a, 21000 Split punomoćnik sudionika u postupku MINISTARSTVO FINANCIJA</item>
      <item>Zoran Tomić, Zelinska 2/I, 10000 Zagreb punomoćnik sudionika u postupku HRVATSKE ŠUME d.o.o.</item>
      <item>Ivica Stjepić, Domovinskog rata 29, 21000 Split punomoćnik sudionika u postupku IMS-5 društvo s ograničenom odgovornošću za trgovinu i usluge</item>
      <item>ODVJETNIČKO DRUŠTVO ANIĆ I PARTNERI, Ulica Ljudevita Gaja 53, 10000 Zagreb punomoćnik sudionika u postupku REHAU d.o.o.</item>
      <item>Ivica Parlov, Gundulićeva 26 a/3, 21000 Split</item>
      <item>Ivica Stjepić, Domovinskog rata 29, 21000 Split</item>
      <item>SEBASTIJAN MIŠE, Petrinjska 48, 10000 Zagreb punomoćnik sudionika u postupku PORSCHE LEASING d.o.o.</item>
      <item>ZAJEDNIČKI ODVJETNIČKI URED BORO RAJIĆ I TOMISLAV KASALO, Hrvatske mornarnice 1/J, 21000 Split punomoćnik sudionika u postupku DUJMOVAČA društvo za trgovinu, d.o.o.</item>
      <item>Matej Klaričić, Strossmayerov trg 7, 10000 Zagreb punomoćnik sudionika u postupku FAB s.r.l.</item>
      <item>OD BUTERIN&amp;POSAVEC, Draškovićeva 82, 10000 Zagreb punomoćnik sudionika u postupku POSOJILNICA-BANK</item>
      <item>ODVJETNIČKO DRUŠTVO MIHOČEVIĆ&amp;BAJS društvo s ograničenom odgovornošću, Smičiklasova 18, 10000 Zagreb punomoćnik sudionika u postupku RHEA d.o.o.</item>
      <item>Ivan Grbić, Žnjanska 2, 21000 Split</item>
    </derivirana_varijabla>
  </DomainObject.Predmet.OstaliListFormatedWithAdress>
  <DomainObject.Predmet.OstaliListFormatedWithAdressOIB>
    <izvorni_sadrzaj>
      <item>HEP-ELEKTRODALMACIJA SPLIT, OIB 46830600751, Poljička cesta 73, 21000 Split</item>
      <item>ŽUPANIJSKO DRŽAVNO ODVJETNIŠTVO U SPLITU, Gundulićeva 29a, 21000 Split punomoćnik sudionika u postupku MINISTARSTVO FINANCIJA</item>
      <item>Zoran Tomić, Zelinska 2/I, 10000 Zagreb punomoćnik sudionika u postupku HRVATSKE ŠUME d.o.o.</item>
      <item>Ivica Stjepić, Domovinskog rata 29, 21000 Split punomoćnik sudionika u postupku IMS-5 društvo s ograničenom odgovornošću za trgovinu i usluge</item>
      <item>ODVJETNIČKO DRUŠTVO ANIĆ I PARTNERI, OIB 89872589061, Ulica Ljudevita Gaja 53, 10000 Zagreb punomoćnik sudionika u postupku REHAU d.o.o.</item>
      <item>Ivica Parlov, Gundulićeva 26 a/3, 21000 Split</item>
      <item>Ivica Stjepić, Domovinskog rata 29, 21000 Split</item>
      <item>SEBASTIJAN MIŠE, Petrinjska 48, 10000 Zagreb punomoćnik sudionika u postupku PORSCHE LEASING d.o.o.</item>
      <item>ZAJEDNIČKI ODVJETNIČKI URED BORO RAJIĆ I TOMISLAV KASALO, Hrvatske mornarnice 1/J, 21000 Split punomoćnik sudionika u postupku DUJMOVAČA društvo za trgovinu, d.o.o.</item>
      <item>Matej Klaričić, Strossmayerov trg 7, 10000 Zagreb punomoćnik sudionika u postupku FAB s.r.l.</item>
      <item>OD BUTERIN&amp;POSAVEC, Draškovićeva 82, 10000 Zagreb punomoćnik sudionika u postupku POSOJILNICA-BANK</item>
      <item>ODVJETNIČKO DRUŠTVO MIHOČEVIĆ&amp;BAJS društvo s ograničenom odgovornošću, OIB 85817630867, Smičiklasova 18, 10000 Zagreb punomoćnik sudionika u postupku RHEA d.o.o.</item>
      <item>Ivan Grbić, OIB 88634166495, Žnjanska 2, 21000 Split</item>
    </izvorni_sadrzaj>
    <derivirana_varijabla naziv="DomainObject.Predmet.OstaliListFormatedWithAdressOIB_1">
      <item>HEP-ELEKTRODALMACIJA SPLIT, OIB 46830600751, Poljička cesta 73, 21000 Split</item>
      <item>ŽUPANIJSKO DRŽAVNO ODVJETNIŠTVO U SPLITU, Gundulićeva 29a, 21000 Split punomoćnik sudionika u postupku MINISTARSTVO FINANCIJA</item>
      <item>Zoran Tomić, Zelinska 2/I, 10000 Zagreb punomoćnik sudionika u postupku HRVATSKE ŠUME d.o.o.</item>
      <item>Ivica Stjepić, Domovinskog rata 29, 21000 Split punomoćnik sudionika u postupku IMS-5 društvo s ograničenom odgovornošću za trgovinu i usluge</item>
      <item>ODVJETNIČKO DRUŠTVO ANIĆ I PARTNERI, OIB 89872589061, Ulica Ljudevita Gaja 53, 10000 Zagreb punomoćnik sudionika u postupku REHAU d.o.o.</item>
      <item>Ivica Parlov, Gundulićeva 26 a/3, 21000 Split</item>
      <item>Ivica Stjepić, Domovinskog rata 29, 21000 Split</item>
      <item>SEBASTIJAN MIŠE, Petrinjska 48, 10000 Zagreb punomoćnik sudionika u postupku PORSCHE LEASING d.o.o.</item>
      <item>ZAJEDNIČKI ODVJETNIČKI URED BORO RAJIĆ I TOMISLAV KASALO, Hrvatske mornarnice 1/J, 21000 Split punomoćnik sudionika u postupku DUJMOVAČA društvo za trgovinu, d.o.o.</item>
      <item>Matej Klaričić, Strossmayerov trg 7, 10000 Zagreb punomoćnik sudionika u postupku FAB s.r.l.</item>
      <item>OD BUTERIN&amp;POSAVEC, Draškovićeva 82, 10000 Zagreb punomoćnik sudionika u postupku POSOJILNICA-BANK</item>
      <item>ODVJETNIČKO DRUŠTVO MIHOČEVIĆ&amp;BAJS društvo s ograničenom odgovornošću, OIB 85817630867, Smičiklasova 18, 10000 Zagreb punomoćnik sudionika u postupku RHEA d.o.o.</item>
      <item>Ivan Grbić, OIB 88634166495, Žnjanska 2, 21000 Split</item>
    </derivirana_varijabla>
  </DomainObject.Predmet.OstaliListFormatedWithAdressOIB>
  <DomainObject.Predmet.OstaliListNazivFormated>
    <izvorni_sadrzaj>
      <item>HEP-ELEKTRODALMACIJA SPLIT</item>
      <item>ŽUPANIJSKO DRŽAVNO ODVJETNIŠTVO U SPLITU</item>
      <item>Zoran Tomić</item>
      <item>Ivica Stjepić</item>
      <item>ODVJETNIČKO DRUŠTVO ANIĆ I PARTNERI</item>
      <item>Ivica Parlov</item>
      <item>Ivica Stjepić</item>
      <item>SEBASTIJAN MIŠE</item>
      <item>ZAJEDNIČKI ODVJETNIČKI URED BORO RAJIĆ I TOMISLAV KASALO</item>
      <item>Matej Klaričić</item>
      <item>OD BUTERIN&amp;POSAVEC</item>
      <item>ODVJETNIČKO DRUŠTVO MIHOČEVIĆ&amp;BAJS društvo s ograničenom odgovornošću</item>
      <item>Ivan Grbić</item>
    </izvorni_sadrzaj>
    <derivirana_varijabla naziv="DomainObject.Predmet.OstaliListNazivFormated_1">
      <item>HEP-ELEKTRODALMACIJA SPLIT</item>
      <item>ŽUPANIJSKO DRŽAVNO ODVJETNIŠTVO U SPLITU</item>
      <item>Zoran Tomić</item>
      <item>Ivica Stjepić</item>
      <item>ODVJETNIČKO DRUŠTVO ANIĆ I PARTNERI</item>
      <item>Ivica Parlov</item>
      <item>Ivica Stjepić</item>
      <item>SEBASTIJAN MIŠE</item>
      <item>ZAJEDNIČKI ODVJETNIČKI URED BORO RAJIĆ I TOMISLAV KASALO</item>
      <item>Matej Klaričić</item>
      <item>OD BUTERIN&amp;POSAVEC</item>
      <item>ODVJETNIČKO DRUŠTVO MIHOČEVIĆ&amp;BAJS društvo s ograničenom odgovornošću</item>
      <item>Ivan Grbić</item>
    </derivirana_varijabla>
  </DomainObject.Predmet.OstaliListNazivFormated>
  <DomainObject.Predmet.OstaliListNazivFormatedOIB>
    <izvorni_sadrzaj>
      <item>HEP-ELEKTRODALMACIJA SPLIT, OIB 46830600751</item>
      <item>ŽUPANIJSKO DRŽAVNO ODVJETNIŠTVO U SPLITU</item>
      <item>Zoran Tomić</item>
      <item>Ivica Stjepić</item>
      <item>ODVJETNIČKO DRUŠTVO ANIĆ I PARTNERI, OIB 89872589061</item>
      <item>Ivica Parlov</item>
      <item>Ivica Stjepić</item>
      <item>SEBASTIJAN MIŠE</item>
      <item>ZAJEDNIČKI ODVJETNIČKI URED BORO RAJIĆ I TOMISLAV KASALO</item>
      <item>Matej Klaričić</item>
      <item>OD BUTERIN&amp;POSAVEC</item>
      <item>ODVJETNIČKO DRUŠTVO MIHOČEVIĆ&amp;BAJS društvo s ograničenom odgovornošću, OIB 85817630867</item>
      <item>Ivan Grbić, OIB 88634166495</item>
    </izvorni_sadrzaj>
    <derivirana_varijabla naziv="DomainObject.Predmet.OstaliListNazivFormatedOIB_1">
      <item>HEP-ELEKTRODALMACIJA SPLIT, OIB 46830600751</item>
      <item>ŽUPANIJSKO DRŽAVNO ODVJETNIŠTVO U SPLITU</item>
      <item>Zoran Tomić</item>
      <item>Ivica Stjepić</item>
      <item>ODVJETNIČKO DRUŠTVO ANIĆ I PARTNERI, OIB 89872589061</item>
      <item>Ivica Parlov</item>
      <item>Ivica Stjepić</item>
      <item>SEBASTIJAN MIŠE</item>
      <item>ZAJEDNIČKI ODVJETNIČKI URED BORO RAJIĆ I TOMISLAV KASALO</item>
      <item>Matej Klaričić</item>
      <item>OD BUTERIN&amp;POSAVEC</item>
      <item>ODVJETNIČKO DRUŠTVO MIHOČEVIĆ&amp;BAJS društvo s ograničenom odgovornošću, OIB 85817630867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Tanasija Marković i dr.</izvorni_sadrzaj>
    <derivirana_varijabla naziv="DomainObject.Predmet.StrankaIDrugi_1">Tanasija Marković i dr.</derivirana_varijabla>
  </DomainObject.Predmet.StrankaIDrugi>
  <DomainObject.Predmet.ProtustrankaIDrugi>
    <izvorni_sadrzaj>TEHNOSPOJ, d.o.o. za trgovinu i usluge, "u stečaju"</izvorni_sadrzaj>
    <derivirana_varijabla naziv="DomainObject.Predmet.ProtustrankaIDrugi_1">TEHNOSPOJ, d.o.o. za trgovinu i usluge, "u stečaju"</derivirana_varijabla>
  </DomainObject.Predmet.ProtustrankaIDrugi>
  <DomainObject.Predmet.StrankaIDrugiAdressOIB>
    <izvorni_sadrzaj>Tanasija Marković, OIB 15362271646, Vrbovačka  cesta 44, 43500 Daruvar i dr.</izvorni_sadrzaj>
    <derivirana_varijabla naziv="DomainObject.Predmet.StrankaIDrugiAdressOIB_1">Tanasija Marković, OIB 15362271646, Vrbovačka  cesta 44, 43500 Daruvar i dr.</derivirana_varijabla>
  </DomainObject.Predmet.StrankaIDrugiAdressOIB>
  <DomainObject.Predmet.ProtustrankaIDrugiAdressOIB>
    <izvorni_sadrzaj>TEHNOSPOJ, d.o.o. za trgovinu i usluge, "u stečaju", OIB 01665083803, Ulica Fra Bone Razmilovića 1, 21000 Split</izvorni_sadrzaj>
    <derivirana_varijabla naziv="DomainObject.Predmet.ProtustrankaIDrugiAdressOIB_1">TEHNOSPOJ, d.o.o. za trgovinu i usluge, "u stečaju", OIB 01665083803, Ulica Fra Bone Razmilovića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St-147/2013-176</izvorni_sadrzaj>
    <derivirana_varijabla naziv="DomainObject.Predmet.OdlukaRjesenje.Oznaka_1">St-147/2013-176</derivirana_varijabla>
  </DomainObject.Predmet.OdlukaRjesenje.Oznaka>
  <DomainObject.Predmet.SudioniciListNaziv>
    <izvorni_sadrzaj>
      <item>TEHNOSPOJ, d.o.o. za trgovinu i usluge, "u stečaju"</item>
      <item>Financijska agencija Split</item>
      <item>RHEA d.o.o.</item>
      <item>HRVATSKE ŠUME d.o.o.</item>
      <item>HRVATSKE VODE</item>
      <item>Ankica Luetić</item>
      <item>DUJMOVAČA društvo za trgovinu, d.o.o.</item>
      <item>HEP-Operator distribucijskog sustava d.o.o. za distribuciju i opskrbu električne energije</item>
      <item>Tanasija Marković</item>
      <item>MINISTARSTVO FINANCIJA</item>
      <item>HYPO ALPE-ADRIA-BANK dioničko društvo</item>
      <item>SLOBODNA DALMACIJA izdavačka i tiskarska djelatnost, dioničko društvo</item>
      <item>GRAD SOLIN</item>
      <item>SOCIETE GENERALE-SPLITSKA BANKA dioničko društvo</item>
      <item>POSOJILNICA-BANK</item>
      <item>IMS-5 društvo s ograničenom odgovornošću za trgovinu i usluge</item>
      <item>FAB s.r.l.</item>
      <item>BRODOMERKUR</item>
      <item>PORSCHE LEASING d.o.o.</item>
      <item>CAPRICORNO d.o.o.</item>
      <item>REHAU d.o.o.</item>
      <item>Grad Split</item>
      <item>HEP-ELEKTRODALMACIJA SPLIT</item>
      <item>ŽUPANIJSKO DRŽAVNO ODVJETNIŠTVO U SPLITU</item>
      <item>Zoran Tomić</item>
      <item>Ivica Stjepić</item>
      <item>ODVJETNIČKO DRUŠTVO ANIĆ I PARTNERI</item>
      <item>Ivica Parlov</item>
      <item>Ivica Stjepić</item>
      <item>SEBASTIJAN MIŠE</item>
      <item>ZAJEDNIČKI ODVJETNIČKI URED BORO RAJIĆ I TOMISLAV KASALO</item>
      <item>Matej Klaričić</item>
      <item>OD BUTERIN&amp;POSAVEC</item>
      <item>ODVJETNIČKO DRUŠTVO MIHOČEVIĆ&amp;BAJS društvo s ograničenom odgovornošću</item>
      <item>Ivan Grbić</item>
    </izvorni_sadrzaj>
    <derivirana_varijabla naziv="DomainObject.Predmet.SudioniciListNaziv_1">
      <item>TEHNOSPOJ, d.o.o. za trgovinu i usluge, "u stečaju"</item>
      <item>Financijska agencija Split</item>
      <item>RHEA d.o.o.</item>
      <item>HRVATSKE ŠUME d.o.o.</item>
      <item>HRVATSKE VODE</item>
      <item>Ankica Luetić</item>
      <item>DUJMOVAČA društvo za trgovinu, d.o.o.</item>
      <item>HEP-Operator distribucijskog sustava d.o.o. za distribuciju i opskrbu električne energije</item>
      <item>Tanasija Marković</item>
      <item>MINISTARSTVO FINANCIJA</item>
      <item>HYPO ALPE-ADRIA-BANK dioničko društvo</item>
      <item>SLOBODNA DALMACIJA izdavačka i tiskarska djelatnost, dioničko društvo</item>
      <item>GRAD SOLIN</item>
      <item>SOCIETE GENERALE-SPLITSKA BANKA dioničko društvo</item>
      <item>POSOJILNICA-BANK</item>
      <item>IMS-5 društvo s ograničenom odgovornošću za trgovinu i usluge</item>
      <item>FAB s.r.l.</item>
      <item>BRODOMERKUR</item>
      <item>PORSCHE LEASING d.o.o.</item>
      <item>CAPRICORNO d.o.o.</item>
      <item>REHAU d.o.o.</item>
      <item>Grad Split</item>
      <item>HEP-ELEKTRODALMACIJA SPLIT</item>
      <item>ŽUPANIJSKO DRŽAVNO ODVJETNIŠTVO U SPLITU</item>
      <item>Zoran Tomić</item>
      <item>Ivica Stjepić</item>
      <item>ODVJETNIČKO DRUŠTVO ANIĆ I PARTNERI</item>
      <item>Ivica Parlov</item>
      <item>Ivica Stjepić</item>
      <item>SEBASTIJAN MIŠE</item>
      <item>ZAJEDNIČKI ODVJETNIČKI URED BORO RAJIĆ I TOMISLAV KASALO</item>
      <item>Matej Klaričić</item>
      <item>OD BUTERIN&amp;POSAVEC</item>
      <item>ODVJETNIČKO DRUŠTVO MIHOČEVIĆ&amp;BAJS društvo s ograničenom odgovornošću</item>
      <item>Ivan Grbić</item>
    </derivirana_varijabla>
  </DomainObject.Predmet.SudioniciListNaziv>
  <DomainObject.Predmet.SudioniciListAdressOIB>
    <izvorni_sadrzaj>
      <item>TEHNOSPOJ, d.o.o. za trgovinu i usluge, "u stečaju", OIB 01665083803, Ulica Fra Bone Razmilovića 1,21000 Split</item>
      <item>Financijska agencija Split, OIB 85821130368, Mažuranić. šetalište 24 b,21000 Split</item>
      <item>RHEA d.o.o., OIB 43354566311, Buzinski prilaz 36/a,10000 Zagreb</item>
      <item>HRVATSKE ŠUME d.o.o., OIB 69693144506, Ljudevita Farkaša Vukotinovića 2,10000 Zagreb</item>
      <item>HRVATSKE VODE, OIB 28921383001, Ulica grada Vukovara 220,10000 Zagreb</item>
      <item>Ankica Luetić, OIB 79709758602, Priora Petra 7/I,21000 Split</item>
      <item>DUJMOVAČA društvo za trgovinu, d.o.o., OIB 71377021534, Solinska 45,21000 Split</item>
      <item>HEP-Operator distribucijskog sustava d.o.o. za distribuciju i opskrbu električne energije, OIB 46830600751, Poljička cesta bb,21000 Split</item>
      <item>Tanasija Marković, OIB 15362271646, Vrbovačka  cesta 44,43500 Daruvar</item>
      <item>MINISTARSTVO FINANCIJA, OIB 18683136487</item>
      <item>HYPO ALPE-ADRIA-BANK dioničko društvo, OIB 14036333877, Slavonska avenija 6,10000 Zagreb</item>
      <item>SLOBODNA DALMACIJA izdavačka i tiskarska djelatnost, dioničko društvo, OIB 35075764438, Ulica Hrvatske Mornarice 4,21000 Split</item>
      <item>GRAD SOLIN, OIB 40642464411, Stjepana Radića 42,21210 Solin</item>
      <item>SOCIETE GENERALE-SPLITSKA BANKA dioničko društvo, OIB 69326397242, Ruđera Boškovića 16,21000 Split</item>
      <item>POSOJILNICA-BANK, OIB 69427775688, Hauptplatz 16,9170 BOROVLJE/FERLACH</item>
      <item>IMS-5 društvo s ograničenom odgovornošću za trgovinu i usluge, OIB 21399583704, Šetalište kalafata/b.b.,21000 Split</item>
      <item>FAB s.r.l., Via Milano 3/4/5/6/7,61020 GALLO DI PETRIANO (PU)</item>
      <item>BRODOMERKUR, OIB 33956120458, POLJIČKA CESTA 35,Split</item>
      <item>PORSCHE LEASING d.o.o., OIB 90275854576, Velimira Škorpika 21,10000 Zagreb</item>
      <item>CAPRICORNO d.o.o., OIB 09517317411, Hercegovačka 57/A,21000 Split</item>
      <item>REHAU d.o.o., OIB 39268025266, Franje Lučića 34,10000 Zagreb</item>
      <item>Grad Split, OIB 78755598868, OBALAK.BRANIMIRA 14,21000 Split</item>
      <item>HEP-ELEKTRODALMACIJA SPLIT, OIB 46830600751, Poljička cesta 73,21000 Split</item>
      <item>ŽUPANIJSKO DRŽAVNO ODVJETNIŠTVO U SPLITU, Gundulićeva 29a,21000 Split</item>
      <item>Zoran Tomić, Zelinska 2/I,10000 Zagreb</item>
      <item>Ivica Stjepić, Domovinskog rata 29,21000 Split</item>
      <item>ODVJETNIČKO DRUŠTVO ANIĆ I PARTNERI, OIB 89872589061, Ulica Ljudevita Gaja 53,10000 Zagreb</item>
      <item>Ivica Parlov, Gundulićeva 26 a/3,21000 Split</item>
      <item>Ivica Stjepić, Domovinskog rata 29,21000 Split</item>
      <item>SEBASTIJAN MIŠE, Petrinjska 48,10000 Zagreb</item>
      <item>ZAJEDNIČKI ODVJETNIČKI URED BORO RAJIĆ I TOMISLAV KASALO, Hrvatske mornarnice 1/J,21000 Split</item>
      <item>Matej Klaričić, Strossmayerov trg 7,10000 Zagreb</item>
      <item>OD BUTERIN&amp;POSAVEC, Draškovićeva 82,10000 Zagreb</item>
      <item>ODVJETNIČKO DRUŠTVO MIHOČEVIĆ&amp;BAJS društvo s ograničenom odgovornošću, OIB 85817630867, Smičiklasova 18,10000 Zagreb</item>
      <item>Ivan Grbić, OIB 88634166495, Žnjanska 2,21000 Split</item>
    </izvorni_sadrzaj>
    <derivirana_varijabla naziv="DomainObject.Predmet.SudioniciListAdressOIB_1">
      <item>TEHNOSPOJ, d.o.o. za trgovinu i usluge, "u stečaju", OIB 01665083803, Ulica Fra Bone Razmilovića 1,21000 Split</item>
      <item>Financijska agencija Split, OIB 85821130368, Mažuranić. šetalište 24 b,21000 Split</item>
      <item>RHEA d.o.o., OIB 43354566311, Buzinski prilaz 36/a,10000 Zagreb</item>
      <item>HRVATSKE ŠUME d.o.o., OIB 69693144506, Ljudevita Farkaša Vukotinovića 2,10000 Zagreb</item>
      <item>HRVATSKE VODE, OIB 28921383001, Ulica grada Vukovara 220,10000 Zagreb</item>
      <item>Ankica Luetić, OIB 79709758602, Priora Petra 7/I,21000 Split</item>
      <item>DUJMOVAČA društvo za trgovinu, d.o.o., OIB 71377021534, Solinska 45,21000 Split</item>
      <item>HEP-Operator distribucijskog sustava d.o.o. za distribuciju i opskrbu električne energije, OIB 46830600751, Poljička cesta bb,21000 Split</item>
      <item>Tanasija Marković, OIB 15362271646, Vrbovačka  cesta 44,43500 Daruvar</item>
      <item>MINISTARSTVO FINANCIJA, OIB 18683136487</item>
      <item>HYPO ALPE-ADRIA-BANK dioničko društvo, OIB 14036333877, Slavonska avenija 6,10000 Zagreb</item>
      <item>SLOBODNA DALMACIJA izdavačka i tiskarska djelatnost, dioničko društvo, OIB 35075764438, Ulica Hrvatske Mornarice 4,21000 Split</item>
      <item>GRAD SOLIN, OIB 40642464411, Stjepana Radića 42,21210 Solin</item>
      <item>SOCIETE GENERALE-SPLITSKA BANKA dioničko društvo, OIB 69326397242, Ruđera Boškovića 16,21000 Split</item>
      <item>POSOJILNICA-BANK, OIB 69427775688, Hauptplatz 16,9170 BOROVLJE/FERLACH</item>
      <item>IMS-5 društvo s ograničenom odgovornošću za trgovinu i usluge, OIB 21399583704, Šetalište kalafata/b.b.,21000 Split</item>
      <item>FAB s.r.l., Via Milano 3/4/5/6/7,61020 GALLO DI PETRIANO (PU)</item>
      <item>BRODOMERKUR, OIB 33956120458, POLJIČKA CESTA 35,Split</item>
      <item>PORSCHE LEASING d.o.o., OIB 90275854576, Velimira Škorpika 21,10000 Zagreb</item>
      <item>CAPRICORNO d.o.o., OIB 09517317411, Hercegovačka 57/A,21000 Split</item>
      <item>REHAU d.o.o., OIB 39268025266, Franje Lučića 34,10000 Zagreb</item>
      <item>Grad Split, OIB 78755598868, OBALAK.BRANIMIRA 14,21000 Split</item>
      <item>HEP-ELEKTRODALMACIJA SPLIT, OIB 46830600751, Poljička cesta 73,21000 Split</item>
      <item>ŽUPANIJSKO DRŽAVNO ODVJETNIŠTVO U SPLITU, Gundulićeva 29a,21000 Split</item>
      <item>Zoran Tomić, Zelinska 2/I,10000 Zagreb</item>
      <item>Ivica Stjepić, Domovinskog rata 29,21000 Split</item>
      <item>ODVJETNIČKO DRUŠTVO ANIĆ I PARTNERI, OIB 89872589061, Ulica Ljudevita Gaja 53,10000 Zagreb</item>
      <item>Ivica Parlov, Gundulićeva 26 a/3,21000 Split</item>
      <item>Ivica Stjepić, Domovinskog rata 29,21000 Split</item>
      <item>SEBASTIJAN MIŠE, Petrinjska 48,10000 Zagreb</item>
      <item>ZAJEDNIČKI ODVJETNIČKI URED BORO RAJIĆ I TOMISLAV KASALO, Hrvatske mornarnice 1/J,21000 Split</item>
      <item>Matej Klaričić, Strossmayerov trg 7,10000 Zagreb</item>
      <item>OD BUTERIN&amp;POSAVEC, Draškovićeva 82,10000 Zagreb</item>
      <item>ODVJETNIČKO DRUŠTVO MIHOČEVIĆ&amp;BAJS društvo s ograničenom odgovornošću, OIB 85817630867, Smičiklasova 18,10000 Zagreb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01665083803</item>
      <item>, OIB 85821130368</item>
      <item>, OIB 43354566311</item>
      <item>, OIB 69693144506</item>
      <item>, OIB 28921383001</item>
      <item>, OIB 79709758602</item>
      <item>, OIB 71377021534</item>
      <item>, OIB 46830600751</item>
      <item>, OIB 15362271646</item>
      <item>, OIB 18683136487</item>
      <item>, OIB 14036333877</item>
      <item>, OIB 35075764438</item>
      <item>, OIB 40642464411</item>
      <item>, OIB 69326397242</item>
      <item>, OIB 69427775688</item>
      <item>, OIB 21399583704</item>
      <item>, OIB null</item>
      <item>, OIB 33956120458</item>
      <item>, OIB 90275854576</item>
      <item>, OIB 09517317411</item>
      <item>, OIB 39268025266</item>
      <item>, OIB 78755598868</item>
      <item>, OIB 46830600751</item>
      <item>, OIB null</item>
      <item>, OIB null</item>
      <item>, OIB null</item>
      <item>, OIB 89872589061</item>
      <item>, OIB null</item>
      <item>, OIB null</item>
      <item>, OIB null</item>
      <item>, OIB null</item>
      <item>, OIB null</item>
      <item>, OIB null</item>
      <item>, OIB 85817630867</item>
      <item>, OIB 88634166495</item>
    </izvorni_sadrzaj>
    <derivirana_varijabla naziv="DomainObject.Predmet.SudioniciListNazivOIB_1">
      <item>, OIB 01665083803</item>
      <item>, OIB 85821130368</item>
      <item>, OIB 43354566311</item>
      <item>, OIB 69693144506</item>
      <item>, OIB 28921383001</item>
      <item>, OIB 79709758602</item>
      <item>, OIB 71377021534</item>
      <item>, OIB 46830600751</item>
      <item>, OIB 15362271646</item>
      <item>, OIB 18683136487</item>
      <item>, OIB 14036333877</item>
      <item>, OIB 35075764438</item>
      <item>, OIB 40642464411</item>
      <item>, OIB 69326397242</item>
      <item>, OIB 69427775688</item>
      <item>, OIB 21399583704</item>
      <item>, OIB null</item>
      <item>, OIB 33956120458</item>
      <item>, OIB 90275854576</item>
      <item>, OIB 09517317411</item>
      <item>, OIB 39268025266</item>
      <item>, OIB 78755598868</item>
      <item>, OIB 46830600751</item>
      <item>, OIB null</item>
      <item>, OIB null</item>
      <item>, OIB null</item>
      <item>, OIB 89872589061</item>
      <item>, OIB null</item>
      <item>, OIB null</item>
      <item>, OIB null</item>
      <item>, OIB null</item>
      <item>, OIB null</item>
      <item>, OIB null</item>
      <item>, OIB 85817630867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458</properties:Words>
  <properties:Characters>2461</properties:Characters>
  <properties:Lines>56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2017-11-08T08:49:00Z</dcterms:created>
  <dc:creator>Katarina Mikulić</dc:creator>
  <cp:lastModifiedBy>Katarina Mikulić</cp:lastModifiedBy>
  <cp:lastPrinted>2017-11-08T09:33:00Z</cp:lastPrinted>
  <dcterms:modified xmlns:xsi="http://www.w3.org/2001/XMLSchema-instance" xsi:type="dcterms:W3CDTF">2017-11-08T09:34:00Z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