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f764" w14:paraId="9f8f764" w:rsidRDefault="00AE649C" w:rsidP="00FA5B5E" w:rsidR="00AE649C" w:rsidRPr="00B76F3C">
      <w:pPr>
        <w:pStyle w:val="Naslov3"/>
        <w15:collapsed w:val="false"/>
      </w:pPr>
    </w:p>
    <w:p w:rsidRDefault="00780383" w:rsidP="0078038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80383" w:rsidP="00780383" w:rsidR="00780383">
      <w:pPr>
        <w:ind w:firstLine="708"/>
      </w:pPr>
      <w:r>
        <w:t>REPUBLIKA HRVATSKA</w:t>
      </w:r>
    </w:p>
    <w:p w:rsidRDefault="00780383" w:rsidP="00780383" w:rsidR="00780383">
      <w:pPr>
        <w:ind w:firstLine="708"/>
      </w:pPr>
      <w:r>
        <w:t>TRGOVAČKI SUD U ZADRU</w:t>
      </w:r>
    </w:p>
    <w:p w:rsidRDefault="00780383" w:rsidP="00780383" w:rsidR="00780383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0383" w:rsidP="00780383" w:rsidR="00780383">
      <w:pPr>
        <w:ind w:firstLine="708"/>
      </w:pPr>
    </w:p>
    <w:p w:rsidRDefault="00780383" w:rsidP="00780383" w:rsidR="00780383"/>
    <w:p w:rsidRDefault="00780383" w:rsidP="00780383" w:rsidR="00780383">
      <w:pPr>
        <w:jc w:val="center"/>
      </w:pPr>
      <w:r>
        <w:t>U  I M E  R E P U B L I K E  H R V A T S K E</w:t>
      </w:r>
    </w:p>
    <w:p w:rsidRDefault="00780383" w:rsidP="00780383" w:rsidR="00780383">
      <w:pPr>
        <w:jc w:val="center"/>
      </w:pPr>
    </w:p>
    <w:p w:rsidRDefault="00780383" w:rsidP="00780383" w:rsidR="00780383">
      <w:pPr>
        <w:jc w:val="center"/>
      </w:pPr>
      <w:r>
        <w:t>R J E Š E NJ E</w:t>
      </w:r>
    </w:p>
    <w:p w:rsidRDefault="00780383" w:rsidP="00780383" w:rsidR="00780383">
      <w:pPr>
        <w:jc w:val="center"/>
      </w:pPr>
    </w:p>
    <w:p w:rsidRDefault="00780383" w:rsidP="00780383" w:rsidR="00780383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Split, Podružnica Zadar, Ivana Danila 4, OIB: 85821130368, za provedbu skraćenoga stečajnog postupka nad dužnikom NEBIS d.o.o. Zadar, Ulica Ivana Gundulića 2/d, OIB: 59650670982, od 10. kolovoza 2016., 15. rujna 2016. </w:t>
      </w:r>
    </w:p>
    <w:p w:rsidRDefault="00780383" w:rsidP="00780383" w:rsidR="00780383">
      <w:pPr>
        <w:pStyle w:val="Tijeloteksta"/>
      </w:pPr>
    </w:p>
    <w:p w:rsidRDefault="00780383" w:rsidP="00780383" w:rsidR="00780383">
      <w:pPr>
        <w:jc w:val="center"/>
      </w:pPr>
      <w:r>
        <w:t>r i j e š i o   j e</w:t>
      </w:r>
    </w:p>
    <w:p w:rsidRDefault="00780383" w:rsidP="00780383" w:rsidR="00780383">
      <w:pPr>
        <w:tabs>
          <w:tab w:pos="960" w:val="left"/>
        </w:tabs>
        <w:jc w:val="both"/>
      </w:pPr>
    </w:p>
    <w:p w:rsidRDefault="00780383" w:rsidP="00780383" w:rsidR="00780383">
      <w:pPr>
        <w:pStyle w:val="Tijeloteksta"/>
      </w:pPr>
      <w:r>
        <w:tab/>
        <w:t>Odbacuje se zahtjev Financijske agencije od 10. kolovoza 2016. za provedbu skraćenoga stečajnog postupka nad dužnikom NEBIS d.o.o. Zadar, Ulica Ivana Gundulića 2/d, OIB: 59650670982</w:t>
      </w:r>
    </w:p>
    <w:p w:rsidRDefault="00780383" w:rsidP="00780383" w:rsidR="00780383"/>
    <w:p w:rsidRDefault="00780383" w:rsidP="00780383" w:rsidR="00780383">
      <w:pPr>
        <w:jc w:val="center"/>
      </w:pPr>
      <w:r>
        <w:t>Obrazloženje</w:t>
      </w:r>
    </w:p>
    <w:p w:rsidRDefault="00780383" w:rsidP="00780383" w:rsidR="00780383">
      <w:pPr>
        <w:jc w:val="both"/>
      </w:pPr>
    </w:p>
    <w:p w:rsidRDefault="00780383" w:rsidP="00780383" w:rsidR="00780383">
      <w:pPr>
        <w:jc w:val="both"/>
      </w:pPr>
      <w:r>
        <w:tab/>
        <w:t>Financijska agencija je 10. kolovoza 2016. podnijela Trgovačkom sudu u Zadru zahtjev za provedbu skraćenoga stečajnog postupka nad uvodno označenim dužnikom na temelju čl. 444. st. 1. Stečajnog zakona (Narodne novine broj 71/15, dalje: SZ) navodeći da isti na dan 8. srpnja 2016. u Očevidniku redoslijeda osnova za plaćanje ima evidentirane neizvršene osnove za plaćanje u neprekinutom razdoblju od 120 dana u iznosu od 7.850,86 kn te da nema zaposlenih.</w:t>
      </w:r>
    </w:p>
    <w:p w:rsidRDefault="00780383" w:rsidP="00780383" w:rsidR="00780383">
      <w:pPr>
        <w:ind w:firstLine="708"/>
        <w:jc w:val="both"/>
      </w:pPr>
      <w:r>
        <w:lastRenderedPageBreak/>
        <w:t xml:space="preserve">Dopisom od 15. rujna 2016. dužnik po punomoćniku je obavijestio ovaj sud da je u međuvremenu podmirio navedeno dugovanje te da u Očevidniku redoslijeda osnova za plaćanje više nema evidentiranih neizvršenih osnova za plaćanje. </w:t>
      </w:r>
    </w:p>
    <w:p w:rsidRDefault="00780383" w:rsidP="00780383" w:rsidR="00780383">
      <w:pPr>
        <w:jc w:val="both"/>
      </w:pPr>
      <w: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80383" w:rsidP="00780383" w:rsidR="00780383">
      <w:pPr>
        <w:jc w:val="both"/>
      </w:pPr>
      <w:r>
        <w:tab/>
        <w:t xml:space="preserve">S obzirom da iz potvrde Financijske agencije od 14. rujna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780383" w:rsidP="00780383" w:rsidR="00780383">
      <w:pPr>
        <w:jc w:val="both"/>
      </w:pPr>
    </w:p>
    <w:p w:rsidRDefault="00780383" w:rsidP="00780383" w:rsidR="00780383">
      <w:pPr>
        <w:ind w:left="705"/>
        <w:jc w:val="center"/>
      </w:pPr>
      <w:r>
        <w:t xml:space="preserve">U Zadru 15. rujna 2016. </w:t>
      </w:r>
    </w:p>
    <w:p w:rsidRDefault="00780383" w:rsidP="00780383" w:rsidR="00780383">
      <w:pPr>
        <w:ind w:left="705"/>
        <w:jc w:val="center"/>
      </w:pPr>
    </w:p>
    <w:p w:rsidRDefault="00780383" w:rsidP="00780383" w:rsidR="00780383">
      <w:pPr>
        <w:ind w:left="705"/>
        <w:jc w:val="center"/>
      </w:pPr>
    </w:p>
    <w:p w:rsidRDefault="00780383" w:rsidP="00780383" w:rsidR="00780383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780383" w:rsidP="00780383" w:rsidR="00780383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780383" w:rsidP="00780383" w:rsidR="00780383">
      <w:pPr>
        <w:tabs>
          <w:tab w:pos="0" w:val="left"/>
        </w:tabs>
        <w:jc w:val="center"/>
      </w:pPr>
    </w:p>
    <w:p w:rsidRDefault="00780383" w:rsidP="00780383" w:rsidR="00780383">
      <w:pPr>
        <w:tabs>
          <w:tab w:pos="0" w:val="left"/>
        </w:tabs>
      </w:pPr>
    </w:p>
    <w:p w:rsidRDefault="00780383" w:rsidP="00780383" w:rsidR="00780383">
      <w:pPr>
        <w:tabs>
          <w:tab w:pos="0" w:val="left"/>
        </w:tabs>
      </w:pPr>
    </w:p>
    <w:p w:rsidRDefault="00780383" w:rsidP="00780383" w:rsidR="00780383">
      <w:pPr>
        <w:tabs>
          <w:tab w:pos="0" w:val="left"/>
        </w:tabs>
      </w:pPr>
      <w:r>
        <w:t xml:space="preserve">UPUTA O PRAVNOM LIJEKU: </w:t>
      </w:r>
    </w:p>
    <w:p w:rsidRDefault="00780383" w:rsidP="00780383" w:rsidR="00780383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780383" w:rsidP="00780383" w:rsidR="00780383">
      <w:pPr>
        <w:tabs>
          <w:tab w:pos="4438" w:val="left"/>
        </w:tabs>
        <w:jc w:val="both"/>
      </w:pPr>
    </w:p>
    <w:p w:rsidRDefault="00780383" w:rsidP="00780383" w:rsidR="00780383">
      <w:pPr>
        <w:tabs>
          <w:tab w:pos="4438" w:val="left"/>
        </w:tabs>
        <w:jc w:val="both"/>
      </w:pPr>
    </w:p>
    <w:p w:rsidRDefault="00780383" w:rsidP="00780383" w:rsidR="00780383">
      <w:pPr>
        <w:ind w:firstLine="360"/>
      </w:pPr>
      <w:r>
        <w:t xml:space="preserve">  </w:t>
      </w:r>
      <w:r>
        <w:tab/>
        <w:t xml:space="preserve">Dostaviti: </w:t>
      </w:r>
    </w:p>
    <w:p w:rsidRDefault="00780383" w:rsidP="00780383" w:rsidR="00780383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780383" w:rsidP="00780383" w:rsidR="00780383">
      <w:pPr>
        <w:numPr>
          <w:ilvl w:val="0"/>
          <w:numId w:val="47"/>
        </w:numPr>
        <w:spacing w:after="0"/>
      </w:pPr>
      <w:r>
        <w:t xml:space="preserve">dužniku po punomoćniku </w:t>
      </w:r>
      <w:proofErr w:type="spellStart"/>
      <w:r>
        <w:t>Gluić</w:t>
      </w:r>
      <w:proofErr w:type="spellEnd"/>
      <w:r>
        <w:t xml:space="preserve"> &amp; Ninčević, odvjetničko društvo, Zadar</w:t>
      </w:r>
    </w:p>
    <w:p w:rsidRDefault="00780383" w:rsidP="00A21F0D" w:rsidR="0071688E">
      <w:pPr>
        <w:numPr>
          <w:ilvl w:val="0"/>
          <w:numId w:val="47"/>
        </w:numPr>
        <w:spacing w:after="0"/>
      </w:pPr>
      <w:r>
        <w:t xml:space="preserve">u spis </w:t>
      </w:r>
    </w:p>
    <w:p w:rsidRDefault="00DA0242" w:rsidP="00780383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383" w:rsidR="008333A9">
    <w:pPr>
      <w:pStyle w:val="Zaglavlje"/>
    </w:pPr>
    <w:r>
      <w:t>Poslovni broj 5 St-999/16-8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383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55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St-999/2016-6</izvorni_sadrzaj>
    <derivirana_varijabla naziv="DomainObject.Oznaka_1">St-999/2016-6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NEBIS društvo s ograničenom odgovornošću za trgovinu i usluge</izvorni_sadrzaj>
    <derivirana_varijabla naziv="DomainObject.Predmet.ProtustrankaFormated_1">  NEBIS društvo s ograničenom odgovornošću za trgovinu i usluge</derivirana_varijabla>
  </DomainObject.Predmet.ProtustrankaFormated>
  <DomainObject.Predmet.ProtustrankaFormatedOIB>
    <izvorni_sadrzaj>  NEBIS društvo s ograničenom odgovornošću za trgovinu i usluge, OIB 59650670982</izvorni_sadrzaj>
    <derivirana_varijabla naziv="DomainObject.Predmet.ProtustrankaFormatedOIB_1">  NEBIS društvo s ograničenom odgovornošću za trgovinu i usluge, OIB 59650670982</derivirana_varijabla>
  </DomainObject.Predmet.ProtustrankaFormatedOIB>
  <DomainObject.Predmet.ProtustrankaFormatedWithAdress>
    <izvorni_sadrzaj> NEBIS društvo s ograničenom odgovornošću za trgovinu i usluge, Ulica Ivana Gundulića 2d, 23000 Zadar</izvorni_sadrzaj>
    <derivirana_varijabla naziv="DomainObject.Predmet.ProtustrankaFormatedWithAdress_1"> NEBIS društvo s ograničenom odgovornošću za trgovinu i usluge, Ulica Ivana Gundulića 2d, 23000 Zadar</derivirana_varijabla>
  </DomainObject.Predmet.ProtustrankaFormatedWithAdress>
  <DomainObject.Predmet.ProtustrankaFormatedWithAdressOIB>
    <izvorni_sadrzaj> NEBIS društvo s ograničenom odgovornošću za trgovinu i usluge, OIB 59650670982, Ulica Ivana Gundulića 2d, 23000 Zadar</izvorni_sadrzaj>
    <derivirana_varijabla naziv="DomainObject.Predmet.ProtustrankaFormatedWithAdressOIB_1"> NEBIS društvo s ograničenom odgovornošću za trgovinu i usluge, OIB 59650670982, Ulica Ivana Gundulića 2d, 23000 Zadar</derivirana_varijabla>
  </DomainObject.Predmet.ProtustrankaFormatedWithAdressOIB>
  <DomainObject.Predmet.ProtustrankaWithAdress>
    <izvorni_sadrzaj>NEBIS društvo s ograničenom odgovornošću za trgovinu i usluge Ulica Ivana Gundulića 2d, 23000 Zadar</izvorni_sadrzaj>
    <derivirana_varijabla naziv="DomainObject.Predmet.ProtustrankaWithAdress_1">NEBIS društvo s ograničenom odgovornošću za trgovinu i usluge Ulica Ivana Gundulića 2d, 23000 Zadar</derivirana_varijabla>
  </DomainObject.Predmet.ProtustrankaWithAdress>
  <DomainObject.Predmet.ProtustrankaWithAdressOIB>
    <izvorni_sadrzaj>NEBIS društvo s ograničenom odgovornošću za trgovinu i usluge, OIB 59650670982, Ulica Ivana Gundulića 2d, 23000 Zadar</izvorni_sadrzaj>
    <derivirana_varijabla naziv="DomainObject.Predmet.ProtustrankaWithAdressOIB_1">NEBIS društvo s ograničenom odgovornošću za trgovinu i usluge, OIB 59650670982, Ulica Ivana Gundulića 2d, 23000 Zadar</derivirana_varijabla>
  </DomainObject.Predmet.ProtustrankaWithAdressOIB>
  <DomainObject.Predmet.ProtustrankaNazivFormated>
    <izvorni_sadrzaj>NEBIS društvo s ograničenom odgovornošću za trgovinu i usluge</izvorni_sadrzaj>
    <derivirana_varijabla naziv="DomainObject.Predmet.ProtustrankaNazivFormated_1">NEBIS društvo s ograničenom odgovornošću za trgovinu i usluge</derivirana_varijabla>
  </DomainObject.Predmet.ProtustrankaNazivFormated>
  <DomainObject.Predmet.ProtustrankaNazivFormatedOIB>
    <izvorni_sadrzaj>NEBIS društvo s ograničenom odgovornošću za trgovinu i usluge, OIB 59650670982</izvorni_sadrzaj>
    <derivirana_varijabla naziv="DomainObject.Predmet.ProtustrankaNazivFormatedOIB_1">NEBIS društvo s ograničenom odgovornošću za trgovinu i usluge, OIB 59650670982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7850.86</izvorni_sadrzaj>
    <derivirana_varijabla naziv="DomainObject.Predmet.TrenutnaVrijednost_1">7850.86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NEBIS društvo s ograničenom odgovornošću za trgovinu i usluge</item>
    </izvorni_sadrzaj>
    <derivirana_varijabla naziv="DomainObject.Predmet.ProtuStrankaListFormated_1">
      <item>NEBIS društvo s ograničenom odgovornošću za trgovinu i usluge</item>
    </derivirana_varijabla>
  </DomainObject.Predmet.ProtuStrankaListFormated>
  <DomainObject.Predmet.ProtuStrankaListFormatedOIB>
    <izvorni_sadrzaj>
      <item>NEBIS društvo s ograničenom odgovornošću za trgovinu i usluge, OIB 59650670982</item>
    </izvorni_sadrzaj>
    <derivirana_varijabla naziv="DomainObject.Predmet.ProtuStrankaListFormatedOIB_1">
      <item>NEBIS društvo s ograničenom odgovornošću za trgovinu i usluge, OIB 59650670982</item>
    </derivirana_varijabla>
  </DomainObject.Predmet.ProtuStrankaListFormatedOIB>
  <DomainObject.Predmet.ProtuStrankaListFormatedWithAdress>
    <izvorni_sadrzaj>
      <item>NEBIS društvo s ograničenom odgovornošću za trgovinu i usluge, Ulica Ivana Gundulića 2d, 23000 Zadar</item>
    </izvorni_sadrzaj>
    <derivirana_varijabla naziv="DomainObject.Predmet.ProtuStrankaListFormatedWithAdress_1">
      <item>NEBIS društvo s ograničenom odgovornošću za trgovinu i usluge, Ulica Ivana Gundulića 2d, 23000 Zadar</item>
    </derivirana_varijabla>
  </DomainObject.Predmet.ProtuStrankaListFormatedWithAdress>
  <DomainObject.Predmet.ProtuStrankaListFormatedWithAdressOIB>
    <izvorni_sadrzaj>
      <item>NEBIS društvo s ograničenom odgovornošću za trgovinu i usluge, OIB 59650670982, Ulica Ivana Gundulića 2d, 23000 Zadar</item>
    </izvorni_sadrzaj>
    <derivirana_varijabla naziv="DomainObject.Predmet.ProtuStrankaListFormatedWithAdressOIB_1">
      <item>NEBIS društvo s ograničenom odgovornošću za trgovinu i usluge, OIB 59650670982, Ulica Ivana Gundulića 2d, 23000 Zadar</item>
    </derivirana_varijabla>
  </DomainObject.Predmet.ProtuStrankaListFormatedWithAdressOIB>
  <DomainObject.Predmet.ProtuStrankaListNazivFormated>
    <izvorni_sadrzaj>
      <item>NEBIS društvo s ograničenom odgovornošću za trgovinu i usluge</item>
    </izvorni_sadrzaj>
    <derivirana_varijabla naziv="DomainObject.Predmet.ProtuStrankaListNazivFormated_1">
      <item>NEBIS društvo s ograničenom odgovornošću za trgovinu i usluge</item>
    </derivirana_varijabla>
  </DomainObject.Predmet.ProtuStrankaListNazivFormated>
  <DomainObject.Predmet.ProtuStrankaListNazivFormatedOIB>
    <izvorni_sadrzaj>
      <item>NEBIS društvo s ograničenom odgovornošću za trgovinu i usluge, OIB 59650670982</item>
    </izvorni_sadrzaj>
    <derivirana_varijabla naziv="DomainObject.Predmet.ProtuStrankaListNazivFormatedOIB_1">
      <item>NEBIS društvo s ograničenom odgovornošću za trgovinu i usluge, OIB 59650670982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St-999/2016-6</izvorni_sadrzaj>
    <derivirana_varijabla naziv="DomainObject.PoslovniBrojDokumenta_1">St-999/2016-6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NEBIS društvo s ograničenom odgovornošću za trgovinu i usluge</izvorni_sadrzaj>
    <derivirana_varijabla naziv="DomainObject.Predmet.ProtustrankaIDrugi_1">NEBIS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NEBIS društvo s ograničenom odgovornošću za trgovinu i usluge, OIB 59650670982, Ulica Ivana Gundulića 2d, 23000 Zadar</izvorni_sadrzaj>
    <derivirana_varijabla naziv="DomainObject.Predmet.ProtustrankaIDrugiAdressOIB_1">NEBIS društvo s ograničenom odgovornošću za trgovinu i usluge, OIB 59650670982, Ulica Ivana Gundulića 2d,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NEBIS društvo s ograničenom odgovornošću za trgovinu i usluge</item>
    </izvorni_sadrzaj>
    <derivirana_varijabla naziv="DomainObject.Predmet.SudioniciListNaziv_1">
      <item>FINA</item>
      <item>NEBIS društvo s ograničenom odgovornošću za trgovinu i usluge</item>
    </derivirana_varijabla>
  </DomainObject.Predmet.SudioniciListNaziv>
  <DomainObject.Predmet.SudioniciListAdressOIB>
    <izvorni_sadrzaj>
      <item>FINA, OIB 85821130368</item>
      <item>NEBIS društvo s ograničenom odgovornošću za trgovinu i usluge, OIB 59650670982, Ulica Ivana Gundulića 2d,23000 Zadar</item>
    </izvorni_sadrzaj>
    <derivirana_varijabla naziv="DomainObject.Predmet.SudioniciListAdressOIB_1">
      <item>FINA, OIB 85821130368</item>
      <item>NEBIS društvo s ograničenom odgovornošću za trgovinu i usluge, OIB 59650670982, Ulica Ivana Gundulića 2d,23000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011F7-97E4-42E7-A099-2A5DD61EE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2234</properties:Characters>
  <properties:Lines>62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2016-09-16T07:02:00Z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