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54ab" w14:paraId="a7154ab" w:rsidRDefault="00D23B1A" w:rsidP="00D23B1A" w:rsidR="00D23B1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3B1A" w:rsidP="00D23B1A" w:rsidR="00D23B1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23B1A" w:rsidP="00D23B1A" w:rsidR="00D23B1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23B1A" w:rsidP="00D23B1A" w:rsidR="00D23B1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23B1A" w:rsidP="00D23B1A" w:rsidR="00D23B1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23B1A" w:rsidP="00D23B1A" w:rsidR="00D23B1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23B1A" w:rsidP="00D23B1A" w:rsidR="00D23B1A" w:rsidRPr="005D578C">
      <w:pPr>
        <w:jc w:val="center"/>
        <w:rPr>
          <w:rFonts w:cs="Times New Roman" w:eastAsia="Times New Roman"/>
          <w:szCs w:val="24"/>
        </w:rPr>
      </w:pPr>
    </w:p>
    <w:p w:rsidRDefault="00D23B1A" w:rsidP="00D23B1A" w:rsidR="00D23B1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23B1A" w:rsidP="00D23B1A" w:rsidR="00D23B1A" w:rsidRPr="005D578C">
      <w:pPr>
        <w:rPr>
          <w:rFonts w:cs="Times New Roman" w:eastAsia="Times New Roman"/>
          <w:szCs w:val="24"/>
        </w:rPr>
      </w:pPr>
    </w:p>
    <w:p w:rsidRDefault="00D23B1A" w:rsidP="00D23B1A" w:rsidR="00D23B1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TEAL d. o. o. Pula, Zadarska 11, OIB </w:t>
      </w:r>
      <w:r w:rsidRPr="00D23B1A">
        <w:rPr>
          <w:rFonts w:cs="Times New Roman" w:eastAsia="Times New Roman"/>
          <w:szCs w:val="24"/>
        </w:rPr>
        <w:t>44982437237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23B1A">
        <w:rPr>
          <w:rFonts w:cs="Times New Roman" w:eastAsia="Times New Roman"/>
          <w:szCs w:val="24"/>
        </w:rPr>
        <w:t>040007923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DA6A32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D23B1A" w:rsidP="00D23B1A" w:rsidR="00D23B1A" w:rsidRPr="005D578C">
      <w:pPr>
        <w:rPr>
          <w:rFonts w:cs="Times New Roman" w:eastAsia="Times New Roman"/>
          <w:szCs w:val="24"/>
        </w:rPr>
      </w:pPr>
    </w:p>
    <w:p w:rsidRDefault="00D23B1A" w:rsidP="00D23B1A" w:rsidR="00D23B1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23B1A" w:rsidP="00D23B1A" w:rsidR="00D23B1A" w:rsidRPr="005D578C">
      <w:pPr>
        <w:rPr>
          <w:rFonts w:cs="Times New Roman" w:eastAsia="Times New Roman"/>
          <w:szCs w:val="24"/>
        </w:rPr>
      </w:pPr>
    </w:p>
    <w:p w:rsidRDefault="00D23B1A" w:rsidP="00D23B1A" w:rsidR="00D23B1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TEAL d. o. o. Pula, Zadarska 11, OIB </w:t>
      </w:r>
      <w:r w:rsidRPr="00D23B1A">
        <w:rPr>
          <w:rFonts w:cs="Times New Roman" w:eastAsia="Times New Roman"/>
          <w:szCs w:val="24"/>
        </w:rPr>
        <w:t>44982437237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23B1A">
        <w:rPr>
          <w:rFonts w:cs="Times New Roman" w:eastAsia="Times New Roman"/>
          <w:szCs w:val="24"/>
        </w:rPr>
        <w:t>040007923</w:t>
      </w:r>
      <w:r>
        <w:rPr>
          <w:rFonts w:cs="Times New Roman" w:eastAsia="Times New Roman"/>
          <w:szCs w:val="24"/>
        </w:rPr>
        <w:t>.</w:t>
      </w:r>
    </w:p>
    <w:p w:rsidRDefault="00D23B1A" w:rsidP="00D23B1A" w:rsidR="00D23B1A" w:rsidRPr="005D578C">
      <w:pPr>
        <w:rPr>
          <w:rFonts w:cs="Times New Roman" w:eastAsia="Times New Roman"/>
          <w:szCs w:val="24"/>
        </w:rPr>
      </w:pPr>
    </w:p>
    <w:p w:rsidRDefault="00D23B1A" w:rsidP="00D23B1A" w:rsidR="00D23B1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D23B1A" w:rsidP="00D23B1A" w:rsidR="00D23B1A">
      <w:pPr>
        <w:rPr>
          <w:rFonts w:cs="Times New Roman" w:eastAsia="Times New Roman"/>
          <w:szCs w:val="20"/>
        </w:rPr>
      </w:pPr>
    </w:p>
    <w:p w:rsidRDefault="00D23B1A" w:rsidP="00D23B1A" w:rsidR="00D23B1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TEAL d. o. o. Pula, Zadarska 11, OIB </w:t>
      </w:r>
      <w:r w:rsidRPr="00D23B1A">
        <w:rPr>
          <w:rFonts w:cs="Times New Roman" w:eastAsia="Times New Roman"/>
          <w:szCs w:val="24"/>
        </w:rPr>
        <w:t>44982437237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23B1A">
        <w:rPr>
          <w:rFonts w:cs="Times New Roman" w:eastAsia="Times New Roman"/>
          <w:szCs w:val="24"/>
        </w:rPr>
        <w:t>040007923</w:t>
      </w:r>
      <w:r>
        <w:rPr>
          <w:rFonts w:cs="Times New Roman" w:eastAsia="Times New Roman"/>
          <w:szCs w:val="24"/>
        </w:rPr>
        <w:t>.</w:t>
      </w:r>
    </w:p>
    <w:p w:rsidRDefault="00D23B1A" w:rsidP="00D23B1A" w:rsidR="00D23B1A">
      <w:pPr>
        <w:ind w:firstLine="709"/>
        <w:rPr>
          <w:rFonts w:cs="Times New Roman" w:eastAsia="Times New Roman"/>
          <w:szCs w:val="24"/>
        </w:rPr>
      </w:pPr>
    </w:p>
    <w:p w:rsidRDefault="00D23B1A" w:rsidP="00D23B1A" w:rsidR="00D23B1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TEAL d. o. o. Pula, Zadarska 11, OIB </w:t>
      </w:r>
      <w:r w:rsidRPr="00D23B1A">
        <w:rPr>
          <w:rFonts w:cs="Times New Roman" w:eastAsia="Times New Roman"/>
          <w:szCs w:val="24"/>
        </w:rPr>
        <w:t>44982437237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23B1A">
        <w:rPr>
          <w:rFonts w:cs="Times New Roman" w:eastAsia="Times New Roman"/>
          <w:szCs w:val="24"/>
        </w:rPr>
        <w:t>040007923</w:t>
      </w:r>
      <w:r>
        <w:rPr>
          <w:rFonts w:cs="Times New Roman" w:eastAsia="Times New Roman"/>
          <w:szCs w:val="24"/>
        </w:rPr>
        <w:t>.</w:t>
      </w:r>
    </w:p>
    <w:p w:rsidRDefault="00D23B1A" w:rsidP="00D23B1A" w:rsidR="00D23B1A">
      <w:pPr>
        <w:rPr>
          <w:rFonts w:cs="Times New Roman" w:eastAsia="Times New Roman"/>
          <w:szCs w:val="24"/>
        </w:rPr>
      </w:pPr>
    </w:p>
    <w:p w:rsidRDefault="00D23B1A" w:rsidP="00D23B1A" w:rsidR="00D23B1A" w:rsidRPr="005D578C">
      <w:pPr>
        <w:rPr>
          <w:rFonts w:cs="Times New Roman" w:eastAsia="Times New Roman"/>
          <w:szCs w:val="24"/>
        </w:rPr>
      </w:pPr>
    </w:p>
    <w:p w:rsidRDefault="00D23B1A" w:rsidP="00D23B1A" w:rsidR="00D23B1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23B1A" w:rsidP="00D23B1A" w:rsidR="00D23B1A">
      <w:pPr>
        <w:ind w:firstLine="708"/>
        <w:rPr>
          <w:rFonts w:cs="Times New Roman" w:eastAsia="Times New Roman"/>
          <w:szCs w:val="24"/>
        </w:rPr>
      </w:pPr>
    </w:p>
    <w:p w:rsidRDefault="00D23B1A" w:rsidP="00D23B1A" w:rsidR="00D23B1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TEAL d. o. o. Pula. </w:t>
      </w:r>
      <w:r>
        <w:rPr>
          <w:rFonts w:eastAsiaTheme="minorHAnsi"/>
          <w:lang w:eastAsia="en-US"/>
        </w:rPr>
        <w:t>Kako su za to bile ispunjene pretpostavke predviđene čl. 428. Stečajnog zakona, sud je 5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St-190/2016-3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23B1A" w:rsidP="00D23B1A" w:rsidR="00D23B1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23B1A" w:rsidP="00D23B1A" w:rsidR="00D23B1A" w:rsidRPr="005D578C">
      <w:pPr>
        <w:rPr>
          <w:rFonts w:cs="Times New Roman" w:eastAsia="Times New Roman"/>
          <w:szCs w:val="24"/>
        </w:rPr>
      </w:pPr>
    </w:p>
    <w:p w:rsidRDefault="00D23B1A" w:rsidP="00D23B1A" w:rsidR="00D23B1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DA6A32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23B1A" w:rsidP="00D23B1A" w:rsidR="00D23B1A">
      <w:pPr>
        <w:rPr>
          <w:rFonts w:cs="Times New Roman" w:eastAsia="Times New Roman"/>
          <w:szCs w:val="24"/>
        </w:rPr>
      </w:pPr>
    </w:p>
    <w:p w:rsidRDefault="00D23B1A" w:rsidP="00D23B1A" w:rsidR="00D23B1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D23B1A" w:rsidP="00D23B1A" w:rsidR="00D23B1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D23B1A" w:rsidP="00D23B1A" w:rsidR="00D23B1A">
      <w:pPr>
        <w:jc w:val="left"/>
        <w:rPr>
          <w:rFonts w:cs="Times New Roman" w:eastAsia="Times New Roman"/>
          <w:szCs w:val="24"/>
        </w:rPr>
      </w:pPr>
    </w:p>
    <w:p w:rsidRDefault="00D23B1A" w:rsidP="00D23B1A" w:rsidR="00D23B1A" w:rsidRPr="005D578C">
      <w:pPr>
        <w:jc w:val="left"/>
        <w:rPr>
          <w:rFonts w:cs="Times New Roman" w:eastAsia="Times New Roman"/>
          <w:szCs w:val="24"/>
        </w:rPr>
      </w:pPr>
    </w:p>
    <w:p w:rsidRDefault="00DA6A32" w:rsidP="00D23B1A" w:rsidR="00DA6A32">
      <w:pPr>
        <w:jc w:val="left"/>
        <w:rPr>
          <w:rFonts w:cs="Times New Roman" w:eastAsia="Times New Roman"/>
          <w:szCs w:val="24"/>
        </w:rPr>
      </w:pPr>
    </w:p>
    <w:p w:rsidRDefault="00DA6A32" w:rsidP="00D23B1A" w:rsidR="00DA6A32">
      <w:pPr>
        <w:jc w:val="left"/>
        <w:rPr>
          <w:rFonts w:cs="Times New Roman" w:eastAsia="Times New Roman"/>
          <w:szCs w:val="24"/>
        </w:rPr>
      </w:pPr>
    </w:p>
    <w:p w:rsidRDefault="00D23B1A" w:rsidP="00D23B1A" w:rsidR="00D23B1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23B1A" w:rsidP="00D23B1A" w:rsidR="00D23B1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23B1A" w:rsidP="00D23B1A" w:rsidR="00D23B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23B1A" w:rsidP="00D23B1A" w:rsidR="00D23B1A">
      <w:pPr>
        <w:rPr>
          <w:rFonts w:cs="Times New Roman" w:eastAsia="Times New Roman"/>
          <w:szCs w:val="24"/>
        </w:rPr>
      </w:pPr>
    </w:p>
    <w:p w:rsidRDefault="00D23B1A" w:rsidP="00D23B1A" w:rsidR="00D23B1A" w:rsidRPr="005D578C">
      <w:pPr>
        <w:rPr>
          <w:rFonts w:cs="Times New Roman" w:eastAsia="Times New Roman"/>
          <w:szCs w:val="24"/>
        </w:rPr>
      </w:pPr>
    </w:p>
    <w:p w:rsidRDefault="00D23B1A" w:rsidP="00D23B1A" w:rsidR="00D23B1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23B1A" w:rsidP="00D23B1A" w:rsidR="00D23B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23B1A" w:rsidP="00D23B1A" w:rsidR="00D23B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TEAL d. o. o. Pula, Zadarska 11,</w:t>
      </w:r>
    </w:p>
    <w:p w:rsidRDefault="00D23B1A" w:rsidP="00D23B1A" w:rsidR="00D23B1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23B1A" w:rsidP="00D23B1A" w:rsidR="00D23B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23B1A" w:rsidP="00D23B1A" w:rsidR="00D23B1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D23B1A" w:rsidP="00D23B1A" w:rsidR="00D23B1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D23B1A" w:rsidP="00D23B1A" w:rsidR="00D23B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D23B1A" w:rsidP="00D23B1A" w:rsidR="00D23B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D23B1A" w:rsidP="00D23B1A" w:rsidR="00D23B1A"/>
    <w:p w:rsidRDefault="00D23B1A" w:rsidP="00D23B1A" w:rsidR="00D23B1A"/>
    <w:p w:rsidRDefault="000E2D3A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B1A" w:rsidP="00D23B1A" w:rsidR="00D23B1A">
      <w:r>
        <w:separator/>
      </w:r>
    </w:p>
  </w:endnote>
  <w:endnote w:id="0" w:type="continuationSeparator">
    <w:p w:rsidRDefault="00D23B1A" w:rsidP="00D23B1A" w:rsidR="00D23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B1A" w:rsidP="00D23B1A" w:rsidR="00D23B1A">
      <w:r>
        <w:separator/>
      </w:r>
    </w:p>
  </w:footnote>
  <w:footnote w:id="0" w:type="continuationSeparator">
    <w:p w:rsidRDefault="00D23B1A" w:rsidP="00D23B1A" w:rsidR="00D23B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3B1A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E2D3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St-190/2016-5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3B1A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St-190/2016-5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1C30"/>
    <w:rsid w:val="000E2D3A"/>
    <w:rsid w:val="00194900"/>
    <w:rsid w:val="0075528E"/>
    <w:rsid w:val="0079403F"/>
    <w:rsid w:val="00D11C30"/>
    <w:rsid w:val="00D23B1A"/>
    <w:rsid w:val="00DA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3B1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3B1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23B1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3B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3B1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3B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3B1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D3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2D3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2D3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2D3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3B1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3B1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23B1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3B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3B1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3B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3B1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D3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2D3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2D3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2D3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TEAL d.o.o. PULA</izvorni_sadrzaj>
    <derivirana_varijabla naziv="DomainObject.Predmet.ProtustrankaFormated_1">  TEAL d.o.o. PULA</derivirana_varijabla>
  </DomainObject.Predmet.ProtustrankaFormated>
  <DomainObject.Predmet.ProtustrankaFormatedOIB>
    <izvorni_sadrzaj>  TEAL d.o.o. PULA, OIB 44982437237</izvorni_sadrzaj>
    <derivirana_varijabla naziv="DomainObject.Predmet.ProtustrankaFormatedOIB_1">  TEAL d.o.o. PULA, OIB 44982437237</derivirana_varijabla>
  </DomainObject.Predmet.ProtustrankaFormatedOIB>
  <DomainObject.Predmet.ProtustrankaFormatedWithAdress>
    <izvorni_sadrzaj> TEAL d.o.o. PULA, Zadarska 11, 52100 Pula</izvorni_sadrzaj>
    <derivirana_varijabla naziv="DomainObject.Predmet.ProtustrankaFormatedWithAdress_1"> TEAL d.o.o. PULA, Zadarska 11, 52100 Pula</derivirana_varijabla>
  </DomainObject.Predmet.ProtustrankaFormatedWithAdress>
  <DomainObject.Predmet.ProtustrankaFormatedWithAdressOIB>
    <izvorni_sadrzaj> TEAL d.o.o. PULA, OIB 44982437237, Zadarska 11, 52100 Pula</izvorni_sadrzaj>
    <derivirana_varijabla naziv="DomainObject.Predmet.ProtustrankaFormatedWithAdressOIB_1"> TEAL d.o.o. PULA, OIB 44982437237, Zadarska 11, 52100 Pula</derivirana_varijabla>
  </DomainObject.Predmet.ProtustrankaFormatedWithAdressOIB>
  <DomainObject.Predmet.ProtustrankaWithAdress>
    <izvorni_sadrzaj>TEAL d.o.o. PULA Zadarska 11, 52100 Pula</izvorni_sadrzaj>
    <derivirana_varijabla naziv="DomainObject.Predmet.ProtustrankaWithAdress_1">TEAL d.o.o. PULA Zadarska 11, 52100 Pula</derivirana_varijabla>
  </DomainObject.Predmet.ProtustrankaWithAdress>
  <DomainObject.Predmet.ProtustrankaWithAdressOIB>
    <izvorni_sadrzaj>TEAL d.o.o. PULA, OIB 44982437237, Zadarska 11, 52100 Pula</izvorni_sadrzaj>
    <derivirana_varijabla naziv="DomainObject.Predmet.ProtustrankaWithAdressOIB_1">TEAL d.o.o. PULA, OIB 44982437237, Zadarska 11, 52100 Pula</derivirana_varijabla>
  </DomainObject.Predmet.ProtustrankaWithAdressOIB>
  <DomainObject.Predmet.ProtustrankaNazivFormated>
    <izvorni_sadrzaj>TEAL d.o.o. PULA</izvorni_sadrzaj>
    <derivirana_varijabla naziv="DomainObject.Predmet.ProtustrankaNazivFormated_1">TEAL d.o.o. PULA</derivirana_varijabla>
  </DomainObject.Predmet.ProtustrankaNazivFormated>
  <DomainObject.Predmet.ProtustrankaNazivFormatedOIB>
    <izvorni_sadrzaj>TEAL d.o.o. PULA, OIB 44982437237</izvorni_sadrzaj>
    <derivirana_varijabla naziv="DomainObject.Predmet.ProtustrankaNazivFormatedOIB_1">TEAL d.o.o. PULA, OIB 44982437237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243.24</izvorni_sadrzaj>
    <derivirana_varijabla naziv="DomainObject.Predmet.TrenutnaVrijednost_1">243.24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TEAL d.o.o. PULA</item>
    </izvorni_sadrzaj>
    <derivirana_varijabla naziv="DomainObject.Predmet.ProtuStrankaListFormated_1">
      <item>TEAL d.o.o. PULA</item>
    </derivirana_varijabla>
  </DomainObject.Predmet.ProtuStrankaListFormated>
  <DomainObject.Predmet.ProtuStrankaListFormatedOIB>
    <izvorni_sadrzaj>
      <item>TEAL d.o.o. PULA, OIB 44982437237</item>
    </izvorni_sadrzaj>
    <derivirana_varijabla naziv="DomainObject.Predmet.ProtuStrankaListFormatedOIB_1">
      <item>TEAL d.o.o. PULA, OIB 44982437237</item>
    </derivirana_varijabla>
  </DomainObject.Predmet.ProtuStrankaListFormatedOIB>
  <DomainObject.Predmet.ProtuStrankaListFormatedWithAdress>
    <izvorni_sadrzaj>
      <item>TEAL d.o.o. PULA, Zadarska 11, 52100 Pula</item>
    </izvorni_sadrzaj>
    <derivirana_varijabla naziv="DomainObject.Predmet.ProtuStrankaListFormatedWithAdress_1">
      <item>TEAL d.o.o. PULA, Zadarska 11, 52100 Pula</item>
    </derivirana_varijabla>
  </DomainObject.Predmet.ProtuStrankaListFormatedWithAdress>
  <DomainObject.Predmet.ProtuStrankaListFormatedWithAdressOIB>
    <izvorni_sadrzaj>
      <item>TEAL d.o.o. PULA, OIB 44982437237, Zadarska 11, 52100 Pula</item>
    </izvorni_sadrzaj>
    <derivirana_varijabla naziv="DomainObject.Predmet.ProtuStrankaListFormatedWithAdressOIB_1">
      <item>TEAL d.o.o. PULA, OIB 44982437237, Zadarska 11, 52100 Pula</item>
    </derivirana_varijabla>
  </DomainObject.Predmet.ProtuStrankaListFormatedWithAdressOIB>
  <DomainObject.Predmet.ProtuStrankaListNazivFormated>
    <izvorni_sadrzaj>
      <item>TEAL d.o.o. PULA</item>
    </izvorni_sadrzaj>
    <derivirana_varijabla naziv="DomainObject.Predmet.ProtuStrankaListNazivFormated_1">
      <item>TEAL d.o.o. PULA</item>
    </derivirana_varijabla>
  </DomainObject.Predmet.ProtuStrankaListNazivFormated>
  <DomainObject.Predmet.ProtuStrankaListNazivFormatedOIB>
    <izvorni_sadrzaj>
      <item>TEAL d.o.o. PULA, OIB 44982437237</item>
    </izvorni_sadrzaj>
    <derivirana_varijabla naziv="DomainObject.Predmet.ProtuStrankaListNazivFormatedOIB_1">
      <item>TEAL d.o.o. PULA, OIB 44982437237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TEAL d.o.o. PULA</izvorni_sadrzaj>
    <derivirana_varijabla naziv="DomainObject.Predmet.ProtustrankaIDrugi_1">TEAL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TEAL d.o.o. PULA, OIB 44982437237, Zadarska 11, 52100 Pula</izvorni_sadrzaj>
    <derivirana_varijabla naziv="DomainObject.Predmet.ProtustrankaIDrugiAdressOIB_1">TEAL d.o.o. PULA, OIB 44982437237, Zadarska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TEAL d.o.o. PULA</item>
    </izvorni_sadrzaj>
    <derivirana_varijabla naziv="DomainObject.Predmet.SudioniciListNaziv_1">
      <item>FINANCIJSKA AGENCIJA, RC RIJEKA, PODRUŽNICA PULA, PULA</item>
      <item>TEAL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TEAL d.o.o. PULA, OIB 44982437237, Zadarska 11,52100 Pula</item>
    </izvorni_sadrzaj>
    <derivirana_varijabla naziv="DomainObject.Predmet.SudioniciListAdressOIB_1">
      <item>FINANCIJSKA AGENCIJA, RC RIJEKA, PODRUŽNICA PULA, PULA, OIB 85821130368, Giardini 5,52100 Pula</item>
      <item>TEAL d.o.o. PULA, OIB 44982437237, Zadarska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44982437237</item>
    </izvorni_sadrzaj>
    <derivirana_varijabla naziv="DomainObject.Predmet.SudioniciListNazivOIB_1">
      <item>, OIB 85821130368</item>
      <item>, OIB 44982437237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2912</properties:Characters>
  <properties:Lines>79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2016-04-14T07:50:00Z</dcterms:created>
  <dc:creator>Mihaela Kaligari</dc:creator>
  <cp:lastModifiedBy>Sanja Lakošeljac</cp:lastModifiedBy>
  <cp:lastPrinted>2016-04-14T07:50:00Z</cp:lastPrinted>
  <dcterms:modified xmlns:xsi="http://www.w3.org/2001/XMLSchema-instance" xsi:type="dcterms:W3CDTF">2016-04-14T07:51:00Z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