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2daa9ee" w14:paraId="2daa9ee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AB28F0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 w:rsidR="00AB28F0">
              <w:rPr>
                <w:sz w:val="24"/>
                <w:szCs w:val="24"/>
                <w:lang w:val="hr-HR"/>
              </w:rPr>
              <w:t>373/18-5</w:t>
            </w:r>
          </w:p>
        </w:tc>
      </w:tr>
    </w:tbl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AB28F0">
      <w:pPr>
        <w:ind w:firstLine="720"/>
        <w:jc w:val="both"/>
        <w:rPr>
          <w:sz w:val="24"/>
          <w:szCs w:val="24"/>
          <w:lang w:val="hr-HR"/>
        </w:rPr>
      </w:pPr>
      <w:r w:rsidRPr="00AB28F0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 w:rsidRPr="00AB28F0">
        <w:rPr>
          <w:sz w:val="24"/>
          <w:szCs w:val="24"/>
          <w:lang w:val="hr-HR"/>
        </w:rPr>
        <w:t xml:space="preserve">tiv dužnika </w:t>
      </w:r>
      <w:r w:rsidR="00AB28F0" w:rsidRPr="00AB28F0">
        <w:rPr>
          <w:sz w:val="24"/>
          <w:szCs w:val="24"/>
          <w:lang w:val="hr-HR"/>
        </w:rPr>
        <w:t xml:space="preserve"> DD USLUGE j.d.o.o., Stanka Vraza 27, Varaždin, OIB: 10088108328 </w:t>
      </w:r>
      <w:r w:rsidRPr="00AB28F0">
        <w:rPr>
          <w:sz w:val="24"/>
          <w:szCs w:val="24"/>
          <w:lang w:val="hr-HR"/>
        </w:rPr>
        <w:t xml:space="preserve">i prijedloga vjerovnika Republike Hrvatske, Ministarstva financija, Porezne uprave, Područnog ureda </w:t>
      </w:r>
      <w:r w:rsidR="00973F45" w:rsidRPr="00AB28F0">
        <w:rPr>
          <w:sz w:val="24"/>
          <w:szCs w:val="24"/>
          <w:lang w:val="hr-HR"/>
        </w:rPr>
        <w:t>Varaždin</w:t>
      </w:r>
      <w:r w:rsidRPr="00AB28F0">
        <w:rPr>
          <w:sz w:val="24"/>
          <w:szCs w:val="24"/>
          <w:lang w:val="hr-HR"/>
        </w:rPr>
        <w:t xml:space="preserve">, zastupane po Županijskom državnom odvjetništvu u Varaždinu, Građansko-upravnom odjelu iz Varaždina, za otvaranje stečajnog postupka nad istim dužnikom, </w:t>
      </w:r>
      <w:r w:rsidR="008D11D3" w:rsidRPr="00AB28F0">
        <w:rPr>
          <w:sz w:val="24"/>
          <w:szCs w:val="24"/>
          <w:lang w:val="hr-HR"/>
        </w:rPr>
        <w:t>5</w:t>
      </w:r>
      <w:r w:rsidR="00EF0312" w:rsidRPr="00AB28F0">
        <w:rPr>
          <w:sz w:val="24"/>
          <w:szCs w:val="24"/>
          <w:lang w:val="hr-HR"/>
        </w:rPr>
        <w:t xml:space="preserve">. prosinca </w:t>
      </w:r>
      <w:r w:rsidR="00973F45" w:rsidRPr="00AB28F0">
        <w:rPr>
          <w:sz w:val="24"/>
          <w:szCs w:val="24"/>
          <w:lang w:val="hr-HR"/>
        </w:rPr>
        <w:t>2018</w:t>
      </w:r>
      <w:r w:rsidRPr="00AB28F0">
        <w:rPr>
          <w:sz w:val="24"/>
          <w:szCs w:val="24"/>
          <w:lang w:val="hr-HR"/>
        </w:rPr>
        <w:t xml:space="preserve">.               </w:t>
      </w:r>
    </w:p>
    <w:p w:rsidRDefault="005E389B" w:rsidP="0083746A" w:rsidR="005E389B">
      <w:pPr>
        <w:jc w:val="both"/>
        <w:rPr>
          <w:sz w:val="24"/>
          <w:szCs w:val="24"/>
          <w:lang w:val="hr-HR"/>
        </w:rPr>
      </w:pPr>
    </w:p>
    <w:p w:rsidRDefault="00AB28F0" w:rsidP="0083746A" w:rsidR="00AB28F0" w:rsidRPr="00AB28F0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AB28F0">
        <w:rPr>
          <w:sz w:val="24"/>
          <w:szCs w:val="24"/>
          <w:lang w:val="hr-HR"/>
        </w:rPr>
        <w:t xml:space="preserve"> </w:t>
      </w:r>
      <w:r w:rsidR="00AB28F0" w:rsidRPr="00AB28F0">
        <w:rPr>
          <w:sz w:val="24"/>
          <w:szCs w:val="24"/>
          <w:lang w:val="hr-HR"/>
        </w:rPr>
        <w:t>DD USLUGE j.d.o.o., Stanka Vraza 27, Varaždin, OIB: 10088108328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052193">
        <w:rPr>
          <w:sz w:val="24"/>
          <w:szCs w:val="24"/>
          <w:lang w:val="hr-HR"/>
        </w:rPr>
        <w:t xml:space="preserve"> </w:t>
      </w:r>
      <w:r w:rsidR="00AB28F0">
        <w:rPr>
          <w:sz w:val="24"/>
          <w:szCs w:val="24"/>
          <w:lang w:val="hr-HR"/>
        </w:rPr>
        <w:t>28</w:t>
      </w:r>
      <w:r w:rsidR="00EF0312">
        <w:rPr>
          <w:sz w:val="24"/>
          <w:szCs w:val="24"/>
          <w:lang w:val="hr-HR"/>
        </w:rPr>
        <w:t xml:space="preserve">. </w:t>
      </w:r>
      <w:r w:rsidR="00052193">
        <w:rPr>
          <w:sz w:val="24"/>
          <w:szCs w:val="24"/>
          <w:lang w:val="hr-HR"/>
        </w:rPr>
        <w:t>siječnja 2019</w:t>
      </w:r>
      <w:r w:rsidRPr="0083746A">
        <w:rPr>
          <w:sz w:val="24"/>
          <w:szCs w:val="24"/>
          <w:lang w:val="hr-HR"/>
        </w:rPr>
        <w:t xml:space="preserve">. u </w:t>
      </w:r>
      <w:r w:rsidR="00AB28F0">
        <w:rPr>
          <w:sz w:val="24"/>
          <w:szCs w:val="24"/>
          <w:lang w:val="hr-HR"/>
        </w:rPr>
        <w:t>08,00</w:t>
      </w:r>
      <w:r w:rsidRPr="0083746A">
        <w:rPr>
          <w:sz w:val="24"/>
          <w:szCs w:val="24"/>
          <w:lang w:val="hr-HR"/>
        </w:rPr>
        <w:t xml:space="preserve"> 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973F45" w:rsidP="0083746A" w:rsidR="00973F45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</w:t>
      </w:r>
      <w:r w:rsidR="00AB28F0">
        <w:rPr>
          <w:sz w:val="24"/>
          <w:szCs w:val="24"/>
          <w:lang w:val="hr-HR"/>
        </w:rPr>
        <w:t>Dražen Dolenec, Stanka Vraza 27, Varaždin,</w:t>
      </w:r>
    </w:p>
    <w:p w:rsidRDefault="0083746A" w:rsidP="00F34C7B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AB28F0">
        <w:rPr>
          <w:sz w:val="24"/>
          <w:szCs w:val="24"/>
          <w:lang w:val="hr-HR"/>
        </w:rPr>
        <w:t xml:space="preserve"> </w:t>
      </w:r>
      <w:r w:rsidR="00AB28F0" w:rsidRPr="00AB28F0">
        <w:rPr>
          <w:sz w:val="24"/>
          <w:szCs w:val="24"/>
          <w:lang w:val="hr-HR"/>
        </w:rPr>
        <w:t>DD USLUGE j.d.</w:t>
      </w:r>
      <w:r w:rsidR="00AB28F0">
        <w:rPr>
          <w:sz w:val="24"/>
          <w:szCs w:val="24"/>
          <w:lang w:val="hr-HR"/>
        </w:rPr>
        <w:t>o.o., Stanka Vraza 27, Varaždin</w:t>
      </w:r>
      <w:r w:rsidR="00052193">
        <w:rPr>
          <w:sz w:val="24"/>
          <w:szCs w:val="24"/>
          <w:lang w:val="hr-HR"/>
        </w:rPr>
        <w:t>.</w:t>
      </w:r>
    </w:p>
    <w:p w:rsidRDefault="00973F45" w:rsidP="0083746A" w:rsidR="00973F45" w:rsidRPr="0083746A">
      <w:pPr>
        <w:rPr>
          <w:sz w:val="24"/>
          <w:szCs w:val="24"/>
          <w:lang w:val="hr-HR"/>
        </w:rPr>
      </w:pPr>
    </w:p>
    <w:p w:rsidRDefault="00AB28F0" w:rsidP="00052193" w:rsidR="00973F45" w:rsidRPr="0005219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</w:t>
      </w:r>
      <w:r w:rsidR="0083746A" w:rsidRPr="00F34C7B">
        <w:rPr>
          <w:sz w:val="24"/>
          <w:szCs w:val="24"/>
          <w:lang w:val="hr-HR"/>
        </w:rPr>
        <w:t xml:space="preserve"> dužnika</w:t>
      </w:r>
      <w:r>
        <w:rPr>
          <w:sz w:val="24"/>
          <w:szCs w:val="24"/>
          <w:lang w:val="hr-HR"/>
        </w:rPr>
        <w:t xml:space="preserve"> Draženu Dolenec, Stanka Vraza 27, Varaždin</w:t>
      </w:r>
      <w:r w:rsidR="00052193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OIB: 58864545982, </w:t>
      </w:r>
      <w:r w:rsidR="0083746A" w:rsidRPr="00F34C7B">
        <w:rPr>
          <w:sz w:val="24"/>
          <w:szCs w:val="24"/>
          <w:lang w:val="hr-HR"/>
        </w:rPr>
        <w:t>da na zakazano ročište</w:t>
      </w:r>
      <w:r w:rsidR="0005219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28</w:t>
      </w:r>
      <w:r w:rsidR="00EF0312">
        <w:rPr>
          <w:sz w:val="24"/>
          <w:szCs w:val="24"/>
          <w:lang w:val="hr-HR"/>
        </w:rPr>
        <w:t xml:space="preserve">. siječnja </w:t>
      </w:r>
      <w:r w:rsidR="00052193">
        <w:rPr>
          <w:sz w:val="24"/>
          <w:szCs w:val="24"/>
          <w:lang w:val="hr-HR"/>
        </w:rPr>
        <w:t>2019</w:t>
      </w:r>
      <w:r w:rsidR="0083746A" w:rsidRPr="00F34C7B">
        <w:rPr>
          <w:sz w:val="24"/>
          <w:szCs w:val="24"/>
          <w:lang w:val="hr-HR"/>
        </w:rPr>
        <w:t xml:space="preserve">. u </w:t>
      </w:r>
      <w:r>
        <w:rPr>
          <w:sz w:val="24"/>
          <w:szCs w:val="24"/>
          <w:lang w:val="hr-HR"/>
        </w:rPr>
        <w:t>08,00</w:t>
      </w:r>
      <w:r w:rsidR="00F34C7B" w:rsidRPr="00F34C7B">
        <w:rPr>
          <w:sz w:val="24"/>
          <w:szCs w:val="24"/>
          <w:lang w:val="hr-HR"/>
        </w:rPr>
        <w:t xml:space="preserve"> sati,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d</w:t>
      </w:r>
      <w:r>
        <w:rPr>
          <w:rFonts w:cstheme="minorBidi" w:eastAsiaTheme="minorHAnsi"/>
          <w:sz w:val="24"/>
          <w:szCs w:val="24"/>
          <w:lang w:eastAsia="en-US" w:val="hr-HR"/>
        </w:rPr>
        <w:t>ostavi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 popis obveza i imovine za dužnika</w:t>
      </w:r>
      <w:r>
        <w:rPr>
          <w:sz w:val="24"/>
          <w:szCs w:val="24"/>
          <w:lang w:val="hr-HR"/>
        </w:rPr>
        <w:t xml:space="preserve"> </w:t>
      </w:r>
      <w:r w:rsidRPr="00AB28F0">
        <w:rPr>
          <w:sz w:val="24"/>
          <w:szCs w:val="24"/>
          <w:lang w:val="hr-HR"/>
        </w:rPr>
        <w:t>DD USLUGE j.d.</w:t>
      </w:r>
      <w:r>
        <w:rPr>
          <w:sz w:val="24"/>
          <w:szCs w:val="24"/>
          <w:lang w:val="hr-HR"/>
        </w:rPr>
        <w:t>o.o., Stanka Vraza 27, Varaždin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, </w:t>
      </w:r>
      <w:r w:rsidRPr="00AB28F0">
        <w:rPr>
          <w:sz w:val="24"/>
          <w:szCs w:val="24"/>
          <w:lang w:val="hr-HR"/>
        </w:rPr>
        <w:t>OIB: 10088108328</w:t>
      </w:r>
      <w:r>
        <w:rPr>
          <w:sz w:val="24"/>
          <w:szCs w:val="24"/>
          <w:lang w:val="hr-HR"/>
        </w:rPr>
        <w:t xml:space="preserve">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sa podacima propisanom čl. 17.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Stečajnog zakona</w:t>
      </w:r>
      <w:r w:rsidR="00973F4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>roj 71/15 – dalje u tekstu: SZ)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, o tome da li je dužnik vlasnik nekretnina i pokretnina, da li ima kakve novčane tražbine prema svojim dužnicima, da li ima kakvih prava koja čine imovinu dužnika, te koje su obveze dužnika unesene u poslovne knjige, s time da se upozorava da se davanjem netočnih ili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lastRenderedPageBreak/>
        <w:t>nepotpunih podataka izlaže odgovornosti kao za lažan iskaz pred sudom, te podatke o solventnosti za dužnika - obrazac SOL2.</w:t>
      </w:r>
    </w:p>
    <w:p w:rsidRDefault="00CE7B29" w:rsidP="00944ABD" w:rsidR="00CE7B2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E7B29" w:rsidP="00CE7B29" w:rsidR="00CE7B29" w:rsidRPr="00CE7B29">
      <w:pPr>
        <w:ind w:firstLine="708"/>
        <w:jc w:val="both"/>
        <w:rPr>
          <w:sz w:val="24"/>
          <w:szCs w:val="24"/>
          <w:lang w:val="hr-HR"/>
        </w:rPr>
      </w:pPr>
      <w:r w:rsidRPr="00CE7B29">
        <w:rPr>
          <w:sz w:val="24"/>
          <w:szCs w:val="24"/>
          <w:lang w:val="hr-HR"/>
        </w:rPr>
        <w:t>III.  Nalaže se Financijskoj agenciji, Varaždin, da u roku od 8 dana dostavi ovome sudu podatak o danima neprekidne blokade računa dužnika</w:t>
      </w:r>
      <w:r w:rsidR="00052193">
        <w:rPr>
          <w:sz w:val="24"/>
          <w:szCs w:val="24"/>
          <w:lang w:val="hr-HR"/>
        </w:rPr>
        <w:t xml:space="preserve"> </w:t>
      </w:r>
      <w:r w:rsidR="00AB28F0" w:rsidRPr="00AB28F0">
        <w:rPr>
          <w:sz w:val="24"/>
          <w:szCs w:val="24"/>
          <w:lang w:val="hr-HR"/>
        </w:rPr>
        <w:t>DD USLUGE j.d.</w:t>
      </w:r>
      <w:r w:rsidR="00AB28F0">
        <w:rPr>
          <w:sz w:val="24"/>
          <w:szCs w:val="24"/>
          <w:lang w:val="hr-HR"/>
        </w:rPr>
        <w:t>o.o., Stanka Vraza 27, Varaždin</w:t>
      </w:r>
      <w:r w:rsidR="00AB28F0" w:rsidRPr="00973F45">
        <w:rPr>
          <w:rFonts w:cstheme="minorBidi" w:eastAsiaTheme="minorHAnsi"/>
          <w:sz w:val="24"/>
          <w:szCs w:val="24"/>
          <w:lang w:eastAsia="en-US" w:val="hr-HR"/>
        </w:rPr>
        <w:t xml:space="preserve">, </w:t>
      </w:r>
      <w:r w:rsidR="00AB28F0" w:rsidRPr="00AB28F0">
        <w:rPr>
          <w:sz w:val="24"/>
          <w:szCs w:val="24"/>
          <w:lang w:val="hr-HR"/>
        </w:rPr>
        <w:t>OIB: 10088108328</w:t>
      </w:r>
      <w:r w:rsidRPr="00CE7B29">
        <w:rPr>
          <w:sz w:val="24"/>
          <w:szCs w:val="24"/>
          <w:lang w:val="hr-HR"/>
        </w:rPr>
        <w:t>, i iznosu iz Očevidnika o redoslijedu osnova za plaćanje na računu dužnika za čije namirenje nema novčanih sredstava.</w:t>
      </w:r>
    </w:p>
    <w:p w:rsidRDefault="00CE7B29" w:rsidP="00944ABD" w:rsidR="00CE7B29" w:rsidRPr="00973F45">
      <w:pPr>
        <w:ind w:firstLine="708"/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AB28F0" w:rsidP="00973F45" w:rsidR="00AB28F0">
      <w:pPr>
        <w:jc w:val="center"/>
        <w:rPr>
          <w:sz w:val="24"/>
          <w:szCs w:val="24"/>
          <w:lang w:val="hr-HR"/>
        </w:rPr>
      </w:pP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AB28F0">
        <w:rPr>
          <w:sz w:val="24"/>
          <w:szCs w:val="24"/>
          <w:shd w:fill="FFFFFF" w:color="auto" w:val="clear"/>
          <w:lang w:val="hr-HR"/>
        </w:rPr>
        <w:t>28. rujna</w:t>
      </w:r>
      <w:r w:rsidR="00973F45">
        <w:rPr>
          <w:sz w:val="24"/>
          <w:szCs w:val="24"/>
          <w:shd w:fill="FFFFFF" w:color="auto" w:val="clear"/>
          <w:lang w:val="hr-HR"/>
        </w:rPr>
        <w:t xml:space="preserve"> 2018</w:t>
      </w:r>
      <w:r w:rsidRPr="0083746A">
        <w:rPr>
          <w:sz w:val="24"/>
          <w:szCs w:val="24"/>
          <w:shd w:fill="FFFFFF" w:color="auto" w:val="clear"/>
          <w:lang w:val="hr-HR"/>
        </w:rPr>
        <w:t xml:space="preserve">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AB28F0">
        <w:rPr>
          <w:sz w:val="24"/>
          <w:szCs w:val="24"/>
          <w:lang w:val="hr-HR"/>
        </w:rPr>
        <w:t>8. studenog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</w:t>
      </w:r>
      <w:r w:rsidR="00973F45">
        <w:rPr>
          <w:sz w:val="24"/>
          <w:szCs w:val="24"/>
          <w:lang w:val="hr-HR"/>
        </w:rPr>
        <w:t>Varaždin</w:t>
      </w:r>
      <w:r w:rsidRPr="0083746A">
        <w:rPr>
          <w:sz w:val="24"/>
          <w:szCs w:val="24"/>
          <w:lang w:val="hr-HR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AB28F0">
        <w:rPr>
          <w:sz w:val="24"/>
          <w:szCs w:val="24"/>
          <w:lang w:val="hr-HR"/>
        </w:rPr>
        <w:t>3.604,69</w:t>
      </w:r>
      <w:r w:rsidR="00973F45">
        <w:rPr>
          <w:sz w:val="24"/>
          <w:szCs w:val="24"/>
          <w:lang w:val="hr-HR"/>
        </w:rPr>
        <w:t xml:space="preserve"> </w:t>
      </w:r>
      <w:r w:rsidRPr="0083746A">
        <w:rPr>
          <w:sz w:val="24"/>
          <w:szCs w:val="24"/>
          <w:lang w:val="hr-HR"/>
        </w:rPr>
        <w:t>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AB28F0">
        <w:rPr>
          <w:sz w:val="24"/>
          <w:szCs w:val="24"/>
          <w:lang w:val="hr-HR"/>
        </w:rPr>
        <w:t>29. listopada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Varaždin,</w:t>
      </w:r>
      <w:r w:rsidRPr="0083746A">
        <w:rPr>
          <w:sz w:val="24"/>
          <w:szCs w:val="24"/>
          <w:lang w:val="hr-HR"/>
        </w:rPr>
        <w:t xml:space="preserve"> iznosi </w:t>
      </w:r>
      <w:r w:rsidR="00AB28F0">
        <w:rPr>
          <w:sz w:val="24"/>
          <w:szCs w:val="24"/>
          <w:lang w:val="hr-HR"/>
        </w:rPr>
        <w:t>3.604,69</w:t>
      </w:r>
      <w:r w:rsidR="008D11D3">
        <w:rPr>
          <w:sz w:val="24"/>
          <w:szCs w:val="24"/>
          <w:lang w:val="hr-HR"/>
        </w:rPr>
        <w:t xml:space="preserve"> kn</w:t>
      </w:r>
      <w:r w:rsidRPr="0083746A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</w:t>
      </w:r>
      <w:r w:rsidR="008D11D3">
        <w:rPr>
          <w:sz w:val="24"/>
          <w:szCs w:val="24"/>
          <w:lang w:val="hr-HR"/>
        </w:rPr>
        <w:t xml:space="preserve"> 5</w:t>
      </w:r>
      <w:r w:rsidR="00BE2226">
        <w:rPr>
          <w:sz w:val="24"/>
          <w:szCs w:val="24"/>
          <w:lang w:val="hr-HR"/>
        </w:rPr>
        <w:t xml:space="preserve">. prosinca </w:t>
      </w:r>
      <w:r w:rsidR="00973F45">
        <w:rPr>
          <w:sz w:val="24"/>
          <w:szCs w:val="24"/>
          <w:lang w:val="hr-HR"/>
        </w:rPr>
        <w:t>2018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944ABD" w:rsidP="00973F45" w:rsidR="00944ABD">
      <w:pPr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Sudac: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Ksenija Flack-Makitan, v. r.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Za točnost otpravka – ovlašteni službenik</w:t>
      </w:r>
    </w:p>
    <w:p w:rsidRDefault="00973F45" w:rsidP="00973F45" w:rsidR="00973F45" w:rsidRPr="00CE7B29">
      <w:pPr>
        <w:widowControl w:val="false"/>
        <w:ind w:left="4248"/>
        <w:jc w:val="center"/>
        <w:rPr>
          <w:snapToGrid w:val="false"/>
          <w:sz w:val="24"/>
          <w:szCs w:val="24"/>
          <w:lang w:eastAsia="en-US" w:val="hr-HR"/>
        </w:rPr>
      </w:pPr>
    </w:p>
    <w:p w:rsidRDefault="00C31737" w:rsidP="0083746A" w:rsidR="00C31737" w:rsidRPr="00CE7B29">
      <w:pPr>
        <w:jc w:val="both"/>
        <w:rPr>
          <w:sz w:val="24"/>
          <w:szCs w:val="24"/>
          <w:lang w:val="hr-HR"/>
        </w:rPr>
      </w:pPr>
    </w:p>
    <w:p w:rsidRDefault="00CE7B29" w:rsidP="0083746A" w:rsidR="00CE7B29">
      <w:pPr>
        <w:jc w:val="both"/>
        <w:rPr>
          <w:sz w:val="24"/>
          <w:szCs w:val="24"/>
          <w:lang w:val="hr-HR"/>
        </w:rPr>
      </w:pPr>
    </w:p>
    <w:p w:rsidRDefault="00973F45" w:rsidP="0083746A" w:rsidR="00973F45">
      <w:pPr>
        <w:jc w:val="both"/>
        <w:rPr>
          <w:sz w:val="24"/>
          <w:szCs w:val="24"/>
          <w:lang w:val="hr-HR"/>
        </w:rPr>
      </w:pPr>
    </w:p>
    <w:p w:rsidRDefault="008D11D3" w:rsidP="0083746A" w:rsidR="008D11D3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lastRenderedPageBreak/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3746A" w:rsidP="0083746A" w:rsidR="0083746A" w:rsidRPr="00CE7B29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 xml:space="preserve">učni ured </w:t>
      </w:r>
      <w:r w:rsidR="00944ABD">
        <w:rPr>
          <w:sz w:val="24"/>
          <w:szCs w:val="24"/>
          <w:lang w:val="hr-HR"/>
        </w:rPr>
        <w:t>Varaždin,</w:t>
      </w:r>
      <w:r w:rsidR="0064496F">
        <w:rPr>
          <w:sz w:val="24"/>
          <w:szCs w:val="24"/>
          <w:lang w:val="hr-HR"/>
        </w:rPr>
        <w:t xml:space="preserve">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AB28F0" w:rsidR="00AB28F0" w:rsidRPr="00AB28F0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AB28F0">
        <w:rPr>
          <w:sz w:val="24"/>
          <w:szCs w:val="24"/>
          <w:lang w:val="hr-HR"/>
        </w:rPr>
        <w:t xml:space="preserve">Direktor dužnika, </w:t>
      </w:r>
      <w:r w:rsidR="00AB28F0" w:rsidRPr="00AB28F0">
        <w:rPr>
          <w:sz w:val="24"/>
          <w:szCs w:val="24"/>
          <w:lang w:val="hr-HR"/>
        </w:rPr>
        <w:t>Dražen Dolenec, Stanka Vraza 27, Varaždin,</w:t>
      </w:r>
    </w:p>
    <w:p w:rsidRDefault="00AB28F0" w:rsidP="00AB28F0" w:rsidR="00AB28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4. Dužnik. </w:t>
      </w:r>
      <w:r w:rsidRPr="00AB28F0">
        <w:rPr>
          <w:sz w:val="24"/>
          <w:szCs w:val="24"/>
          <w:lang w:val="hr-HR"/>
        </w:rPr>
        <w:t>DD USLUGE j.d.</w:t>
      </w:r>
      <w:r>
        <w:rPr>
          <w:sz w:val="24"/>
          <w:szCs w:val="24"/>
          <w:lang w:val="hr-HR"/>
        </w:rPr>
        <w:t>o.o., Stanka Vraza 27, Varaždin,</w:t>
      </w:r>
    </w:p>
    <w:p w:rsidRDefault="00AB28F0" w:rsidP="00AB28F0" w:rsidR="00AB28F0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</w:t>
      </w:r>
      <w:r w:rsidRPr="0083746A">
        <w:rPr>
          <w:sz w:val="24"/>
          <w:szCs w:val="24"/>
          <w:lang w:val="hr-HR"/>
        </w:rPr>
        <w:t>glasna ploča</w:t>
      </w:r>
      <w:r>
        <w:rPr>
          <w:sz w:val="24"/>
          <w:szCs w:val="24"/>
          <w:lang w:val="hr-HR"/>
        </w:rPr>
        <w:t xml:space="preserve"> suda</w:t>
      </w:r>
    </w:p>
    <w:p w:rsidRDefault="00AB28F0" w:rsidP="00AB28F0" w:rsidR="00AB28F0" w:rsidRPr="0083746A">
      <w:pPr>
        <w:ind w:left="720"/>
        <w:jc w:val="both"/>
        <w:rPr>
          <w:sz w:val="24"/>
          <w:szCs w:val="24"/>
          <w:lang w:val="hr-HR"/>
        </w:rPr>
      </w:pPr>
    </w:p>
    <w:p w:rsidRDefault="00C31737" w:rsidP="0083746A" w:rsidR="00C31737">
      <w:pPr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C35" w:rsidP="0083746A" w:rsidR="00B71C35">
      <w:r>
        <w:separator/>
      </w:r>
    </w:p>
  </w:endnote>
  <w:endnote w:id="0" w:type="continuationSeparator">
    <w:p w:rsidRDefault="00B71C35" w:rsidP="0083746A" w:rsidR="00B71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C35" w:rsidP="0083746A" w:rsidR="00B71C35">
      <w:r>
        <w:separator/>
      </w:r>
    </w:p>
  </w:footnote>
  <w:footnote w:id="0" w:type="continuationSeparator">
    <w:p w:rsidRDefault="00B71C35" w:rsidP="0083746A" w:rsidR="00B71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E65D00" w:rsidRPr="00E65D00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AB28F0">
          <w:rPr>
            <w:sz w:val="24"/>
            <w:szCs w:val="24"/>
          </w:rPr>
          <w:t>373</w:t>
        </w:r>
        <w:r w:rsidR="00052193">
          <w:rPr>
            <w:sz w:val="24"/>
            <w:szCs w:val="24"/>
          </w:rPr>
          <w:t>/18-5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D5156DA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052193"/>
    <w:rsid w:val="00127045"/>
    <w:rsid w:val="001F34AF"/>
    <w:rsid w:val="003523DF"/>
    <w:rsid w:val="003F3858"/>
    <w:rsid w:val="00475F78"/>
    <w:rsid w:val="005B098E"/>
    <w:rsid w:val="005E389B"/>
    <w:rsid w:val="0064496F"/>
    <w:rsid w:val="0082057B"/>
    <w:rsid w:val="00826138"/>
    <w:rsid w:val="0083746A"/>
    <w:rsid w:val="008D11D3"/>
    <w:rsid w:val="00944ABD"/>
    <w:rsid w:val="00954519"/>
    <w:rsid w:val="00973F45"/>
    <w:rsid w:val="009B1F81"/>
    <w:rsid w:val="00AB28F0"/>
    <w:rsid w:val="00B71C35"/>
    <w:rsid w:val="00BE2226"/>
    <w:rsid w:val="00C31737"/>
    <w:rsid w:val="00C75441"/>
    <w:rsid w:val="00CE7B29"/>
    <w:rsid w:val="00E3535D"/>
    <w:rsid w:val="00E65D00"/>
    <w:rsid w:val="00EE02DB"/>
    <w:rsid w:val="00EF0312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5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D0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5D00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5D0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5D0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5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D0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5D00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5D0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5D0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DD USLUGE jednostavno društvo s ograničenom odgovornošću za trgovinu i usluge zastupanog po punomoćniku Dražen Dolenec</izvorni_sadrzaj>
    <derivirana_varijabla naziv="DomainObject.Predmet.ProtustrankaFormated_1">  DD USLUGE jednostavno društvo s ograničenom odgovornošću za trgovinu i usluge zastupanog po punomoćniku Dražen Dolenec</derivirana_varijabla>
  </DomainObject.Predmet.ProtustrankaFormated>
  <DomainObject.Predmet.ProtustrankaFormatedOIB>
    <izvorni_sadrzaj>  DD USLUGE jednostavno društvo s ograničenom odgovornošću za trgovinu i usluge, OIB 10088108328 zastupanog po punomoćniku Dražen Dolenec</izvorni_sadrzaj>
    <derivirana_varijabla naziv="DomainObject.Predmet.ProtustrankaFormatedOIB_1">  DD USLUGE jednostavno društvo s ograničenom odgovornošću za trgovinu i usluge, OIB 10088108328 zastupanog po punomoćniku Dražen Dolenec</derivirana_varijabla>
  </DomainObject.Predmet.ProtustrankaFormatedOIB>
  <DomainObject.Predmet.ProtustrankaFormatedWithAdress>
    <izvorni_sadrzaj> DD USLUGE jednostavno društvo s ograničenom odgovornošću za trgovinu i usluge, Stanka Vraza 27, 42000 Varaždin zastupanog po punomoćniku Dražen Dolenec</izvorni_sadrzaj>
    <derivirana_varijabla naziv="DomainObject.Predmet.ProtustrankaFormatedWithAdress_1"> DD USLUGE jednostavno društvo s ograničenom odgovornošću za trgovinu i usluge, Stanka Vraza 27, 42000 Varaždin zastupanog po punomoćniku Dražen Dolenec</derivirana_varijabla>
  </DomainObject.Predmet.ProtustrankaFormatedWithAdress>
  <DomainObject.Predmet.ProtustrankaFormatedWithAdressOIB>
    <izvorni_sadrzaj> DD USLUGE jednostavno društvo s ograničenom odgovornošću za trgovinu i usluge, OIB 10088108328, Stanka Vraza 27, 42000 Varaždin zastupanog po punomoćniku Dražen Dolenec</izvorni_sadrzaj>
    <derivirana_varijabla naziv="DomainObject.Predmet.ProtustrankaFormatedWithAdressOIB_1"> DD USLUGE jednostavno društvo s ograničenom odgovornošću za trgovinu i usluge, OIB 10088108328, Stanka Vraza 27, 42000 Varaždin zastupanog po punomoćniku Dražen Dolenec</derivirana_varijabla>
  </DomainObject.Predmet.ProtustrankaFormatedWithAdressOIB>
  <DomainObject.Predmet.ProtustrankaWithAdress>
    <izvorni_sadrzaj>DD USLUGE jednostavno društvo s ograničenom odgovornošću za trgovinu i usluge Stanka Vraza 27, 42000 Varaždin</izvorni_sadrzaj>
    <derivirana_varijabla naziv="DomainObject.Predmet.ProtustrankaWithAdress_1">DD USLUGE jednostavno društvo s ograničenom odgovornošću za trgovinu i usluge Stanka Vraza 27, 42000 Varaždin</derivirana_varijabla>
  </DomainObject.Predmet.ProtustrankaWithAdress>
  <DomainObject.Predmet.ProtustrankaWithAdressOIB>
    <izvorni_sadrzaj>DD USLUGE jednostavno društvo s ograničenom odgovornošću za trgovinu i usluge, OIB 10088108328, Stanka Vraza 27, 42000 Varaždin</izvorni_sadrzaj>
    <derivirana_varijabla naziv="DomainObject.Predmet.ProtustrankaWithAdressOIB_1">DD USLUGE jednostavno društvo s ograničenom odgovornošću za trgovinu i usluge, OIB 10088108328, Stanka Vraza 27, 42000 Varaždin</derivirana_varijabla>
  </DomainObject.Predmet.ProtustrankaWithAdressOIB>
  <DomainObject.Predmet.ProtustrankaNazivFormated>
    <izvorni_sadrzaj>DD USLUGE jednostavno društvo s ograničenom odgovornošću za trgovinu i usluge</izvorni_sadrzaj>
    <derivirana_varijabla naziv="DomainObject.Predmet.ProtustrankaNazivFormated_1">DD USLUGE jednostavno društvo s ograničenom odgovornošću za trgovinu i usluge</derivirana_varijabla>
  </DomainObject.Predmet.ProtustrankaNazivFormated>
  <DomainObject.Predmet.ProtustrankaNazivFormatedOIB>
    <izvorni_sadrzaj>DD USLUGE jednostavno društvo s ograničenom odgovornošću za trgovinu i usluge, OIB 10088108328</izvorni_sadrzaj>
    <derivirana_varijabla naziv="DomainObject.Predmet.ProtustrankaNazivFormatedOIB_1">DD USLUGE jednostavno društvo s ograničenom odgovornošću za trgovinu i usluge, OIB 10088108328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25209.86</izvorni_sadrzaj>
    <derivirana_varijabla naziv="DomainObject.Predmet.TrenutnaVrijednost_1">25209.86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DD USLUGE jednostavno društvo s ograničenom odgovornošću za trgovinu i usluge zastupanog po punomoćniku Dražen Dolenec</item>
    </izvorni_sadrzaj>
    <derivirana_varijabla naziv="DomainObject.Predmet.ProtuStrankaListFormated_1">
      <item>DD USLUGE jednostavno društvo s ograničenom odgovornošću za trgovinu i usluge zastupanog po punomoćniku Dražen Dolenec</item>
    </derivirana_varijabla>
  </DomainObject.Predmet.ProtuStrankaListFormated>
  <DomainObject.Predmet.ProtuStrankaListFormatedOIB>
    <izvorni_sadrzaj>
      <item>DD USLUGE jednostavno društvo s ograničenom odgovornošću za trgovinu i usluge, OIB 10088108328 zastupanog po punomoćniku Dražen Dolenec</item>
    </izvorni_sadrzaj>
    <derivirana_varijabla naziv="DomainObject.Predmet.ProtuStrankaListFormatedOIB_1">
      <item>DD USLUGE jednostavno društvo s ograničenom odgovornošću za trgovinu i usluge, OIB 10088108328 zastupanog po punomoćniku Dražen Dolenec</item>
    </derivirana_varijabla>
  </DomainObject.Predmet.ProtuStrankaListFormatedOIB>
  <DomainObject.Predmet.ProtuStrankaListFormatedWithAdress>
    <izvorni_sadrzaj>
      <item>DD USLUGE jednostavno društvo s ograničenom odgovornošću za trgovinu i usluge, Stanka Vraza 27, 42000 Varaždin zastupanog po punomoćniku Dražen Dolenec</item>
    </izvorni_sadrzaj>
    <derivirana_varijabla naziv="DomainObject.Predmet.ProtuStrankaListFormatedWithAdress_1">
      <item>DD USLUGE jednostavno društvo s ograničenom odgovornošću za trgovinu i usluge, Stanka Vraza 27, 42000 Varaždin zastupanog po punomoćniku Dražen Dolenec</item>
    </derivirana_varijabla>
  </DomainObject.Predmet.ProtuStrankaListFormatedWithAdress>
  <DomainObject.Predmet.ProtuStrankaListFormatedWithAdressOIB>
    <izvorni_sadrzaj>
      <item>DD USLUGE jednostavno društvo s ograničenom odgovornošću za trgovinu i usluge, OIB 10088108328, Stanka Vraza 27, 42000 Varaždin zastupanog po punomoćniku Dražen Dolenec</item>
    </izvorni_sadrzaj>
    <derivirana_varijabla naziv="DomainObject.Predmet.ProtuStrankaListFormatedWithAdressOIB_1">
      <item>DD USLUGE jednostavno društvo s ograničenom odgovornošću za trgovinu i usluge, OIB 10088108328, Stanka Vraza 27, 42000 Varaždin zastupanog po punomoćniku Dražen Dolenec</item>
    </derivirana_varijabla>
  </DomainObject.Predmet.ProtuStrankaListFormatedWithAdressOIB>
  <DomainObject.Predmet.ProtuStrankaListNazivFormated>
    <izvorni_sadrzaj>
      <item>DD USLUGE jednostavno društvo s ograničenom odgovornošću za trgovinu i usluge</item>
    </izvorni_sadrzaj>
    <derivirana_varijabla naziv="DomainObject.Predmet.ProtuStrankaListNazivFormated_1">
      <item>DD USLUGE jednostavno društvo s ograničenom odgovornošću za trgovinu i usluge</item>
    </derivirana_varijabla>
  </DomainObject.Predmet.ProtuStrankaListNazivFormated>
  <DomainObject.Predmet.ProtuStrankaListNazivFormatedOIB>
    <izvorni_sadrzaj>
      <item>DD USLUGE jednostavno društvo s ograničenom odgovornošću za trgovinu i usluge, OIB 10088108328</item>
    </izvorni_sadrzaj>
    <derivirana_varijabla naziv="DomainObject.Predmet.ProtuStrankaListNazivFormatedOIB_1">
      <item>DD USLUGE jednostavno društvo s ograničenom odgovornošću za trgovinu i usluge, OIB 10088108328</item>
    </derivirana_varijabla>
  </DomainObject.Predmet.ProtuStrankaListNazivFormatedOIB>
  <DomainObject.Predmet.OstaliListFormated>
    <izvorni_sadrzaj>
      <item>Sudski registar</item>
      <item>Dražen Dolenec punomoćnik sudionika u postupku DD USLUGE jednostavno društvo s ograničenom odgovornošću za trgovinu i usluge</item>
      <item>Porezna uprava, Područni ured Varaždin</item>
      <item>Županijsko državno odvjetništvo u Varaždinu</item>
    </izvorni_sadrzaj>
    <derivirana_varijabla naziv="DomainObject.Predmet.OstaliListFormated_1">
      <item>Sudski registar</item>
      <item>Dražen Dolenec punomoćnik sudionika u postupku DD USLUGE jednostavno društvo s ograničenom odgovornošću za trgovinu i usluge</item>
      <item>Porezna uprava, Područni ured Varaždin</item>
      <item>Županijsko državno odvjetništvo u Varaždinu</item>
    </derivirana_varijabla>
  </DomainObject.Predmet.OstaliListFormated>
  <DomainObject.Predmet.OstaliListFormatedOIB>
    <izvorni_sadrzaj>
      <item>Sudski registar</item>
      <item>Dražen Dolenec, OIB 58864545982 punomoćnik sudionika u postupku DD USLUGE jednostavno društvo s ograničenom odgovornošću za trgovinu i usluge</item>
      <item>Porezna uprava, Područni ured Varaždin, OIB 18683136487</item>
      <item>Županijsko državno odvjetništvo u Varaždinu</item>
    </izvorni_sadrzaj>
    <derivirana_varijabla naziv="DomainObject.Predmet.OstaliListFormatedOIB_1">
      <item>Sudski registar</item>
      <item>Dražen Dolenec, OIB 58864545982 punomoćnik sudionika u postupku DD USLUGE jednostavno društvo s ograničenom odgovornošću za trgovinu i usluge</item>
      <item>Porezna uprava, Područni ured Varaždin,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Dražen Dolenec, Stanka Vraza 27, 42000 Varaždin punomoćnik sudionika u postupku DD USLUGE jednostavno društvo s ograničenom odgovornošću za trgovinu i usluge</item>
      <item>Porezna uprava, Područni ured Varaždin</item>
      <item>Županijsko državno odvjetništvo u Varaždinu</item>
    </izvorni_sadrzaj>
    <derivirana_varijabla naziv="DomainObject.Predmet.OstaliListFormatedWithAdress_1">
      <item>Sudski registar</item>
      <item>Dražen Dolenec, Stanka Vraza 27, 42000 Varaždin punomoćnik sudionika u postupku DD USLUGE jednostavno društvo s ograničenom odgovornošću za trgovinu i usluge</item>
      <item>Porezna uprava, Područni ured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Dražen Dolenec, OIB 58864545982, Stanka Vraza 27, 42000 Varaždin punomoćnik sudionika u postupku DD USLUGE jednostavno društvo s ograničenom odgovornošću za trgovinu i usluge</item>
      <item>Porezna uprava, Područni ured Varaždin, OIB 18683136487</item>
      <item>Županijsko državno odvjetništvo u Varaždinu</item>
    </izvorni_sadrzaj>
    <derivirana_varijabla naziv="DomainObject.Predmet.OstaliListFormatedWithAdressOIB_1">
      <item>Sudski registar</item>
      <item>Dražen Dolenec, OIB 58864545982, Stanka Vraza 27, 42000 Varaždin punomoćnik sudionika u postupku DD USLUGE jednostavno društvo s ograničenom odgovornošću za trgovinu i usluge</item>
      <item>Porezna uprava, Područni ured Varaždin, OIB 18683136487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Dražen Dolenec</item>
      <item>Porezna uprava, Područni ured Varaždin</item>
      <item>Županijsko državno odvjetništvo u Varaždinu</item>
    </izvorni_sadrzaj>
    <derivirana_varijabla naziv="DomainObject.Predmet.OstaliListNazivFormated_1">
      <item>Sudski registar</item>
      <item>Dražen Dolenec</item>
      <item>Porezna uprava, Područni ured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Dražen Dolenec, OIB 58864545982</item>
      <item>Porezna uprava, Područni ured Varaždin, OIB 18683136487</item>
      <item>Županijsko državno odvjetništvo u Varaždinu</item>
    </izvorni_sadrzaj>
    <derivirana_varijabla naziv="DomainObject.Predmet.OstaliListNazivFormatedOIB_1">
      <item>Sudski registar</item>
      <item>Dražen Dolenec, OIB 58864545982</item>
      <item>Porezna uprava, Područni ured Varaždin,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DD USLUGE jednostavno društvo s ograničenom odgovornošću za trgovinu i usluge</izvorni_sadrzaj>
    <derivirana_varijabla naziv="DomainObject.Predmet.ProtustrankaIDrugi_1">DD USLUGE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DD USLUGE jednostavno društvo s ograničenom odgovornošću za trgovinu i usluge, OIB 10088108328, Stanka Vraza 27, 42000 Varaždin</izvorni_sadrzaj>
    <derivirana_varijabla naziv="DomainObject.Predmet.ProtustrankaIDrugiAdressOIB_1">DD USLUGE jednostavno društvo s ograničenom odgovornošću za trgovinu i usluge, OIB 10088108328, Stanka Vraza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DD USLUGE jednostavno društvo s ograničenom odgovornošću za trgovinu i usluge</item>
      <item>Sudski registar</item>
      <item>Dražen Dolenec</item>
      <item>Porezna uprava, Područni ured Varaždin</item>
      <item>Županijsko državno odvjetništvo u Varaždinu</item>
    </izvorni_sadrzaj>
    <derivirana_varijabla naziv="DomainObject.Predmet.SudioniciListNaziv_1">
      <item>Financijska agencija</item>
      <item>DD USLUGE jednostavno društvo s ograničenom odgovornošću za trgovinu i usluge</item>
      <item>Sudski registar</item>
      <item>Dražen Dolenec</item>
      <item>Porezna uprava, Područni ured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DD USLUGE jednostavno društvo s ograničenom odgovornošću za trgovinu i usluge, OIB 10088108328, Stanka Vraza 27,42000 Varaždin</item>
      <item>Sudski registar</item>
      <item>Dražen Dolenec, OIB 58864545982, Stanka Vraza 27,42000 Varaždin</item>
      <item>Porezna uprava, Područni ured Varaždin, OIB 18683136487</item>
      <item>Županijsko državno odvjetništvo u Varaždinu</item>
    </izvorni_sadrzaj>
    <derivirana_varijabla naziv="DomainObject.Predmet.SudioniciListAdressOIB_1">
      <item>Financijska agencija, OIB 85821130368, A. Cesarca 2,42000 Varaždin</item>
      <item>DD USLUGE jednostavno društvo s ograničenom odgovornošću za trgovinu i usluge, OIB 10088108328, Stanka Vraza 27,42000 Varaždin</item>
      <item>Sudski registar</item>
      <item>Dražen Dolenec, OIB 58864545982, Stanka Vraza 27,42000 Varaždin</item>
      <item>Porezna uprava, Područni ured Varaždin, OIB 18683136487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10088108328</item>
      <item>, OIB null</item>
      <item>, OIB 58864545982</item>
      <item>, OIB 18683136487</item>
      <item>, OIB null</item>
    </izvorni_sadrzaj>
    <derivirana_varijabla naziv="DomainObject.Predmet.SudioniciListNazivOIB_1">
      <item>, OIB 85821130368</item>
      <item>, OIB 10088108328</item>
      <item>, OIB null</item>
      <item>, OIB 58864545982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385E5-350B-4262-B86B-85EBC15CB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4408</properties:Characters>
  <properties:Lines>120</properties:Lines>
  <properties:Paragraphs>34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2018-12-05T13:50:00Z</cp:lastPrinted>
  <dcterms:modified xmlns:xsi="http://www.w3.org/2001/XMLSchema-instance" xsi:type="dcterms:W3CDTF">2018-12-05T13:50:00Z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(ST-373-18-  OBUSTAVA SKRAĆENOG STEČAJNOG POSTUPKA I POKR. PRETHODNOG POSTUPKA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