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04ff" w14:paraId="8b004ff" w:rsidRDefault="009B1CAA" w:rsidP="009B1CAA" w:rsidR="009B1CA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CAA" w:rsidP="009B1CAA" w:rsidR="009B1CA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B1CAA" w:rsidP="009B1CAA" w:rsidR="009B1C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B1CAA" w:rsidP="009B1CAA" w:rsidR="009B1CA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B1CAA" w:rsidP="009B1CAA" w:rsidR="009B1CAA"/>
    <w:p w:rsidRDefault="009B1CAA" w:rsidP="009B1CAA" w:rsidR="009B1C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B1CAA" w:rsidP="009B1CAA" w:rsidR="009B1C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B1CAA" w:rsidP="009B1CAA" w:rsidR="009B1C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5249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MEDIA OPTIMA d. o. o. Pula, Mardeganijeva 21, OIB 30488126187, MBS 130039947,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9B1CAA" w:rsidP="009B1CAA" w:rsidR="009B1C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B1CAA" w:rsidP="009B1CAA" w:rsidR="009B1C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1CAA" w:rsidP="009B1CAA" w:rsidR="009B1CA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MEDIA OPTIMA d. o. o. Pula, Mardeganijeva 21, OIB 30488126187, MBS 130039947.</w:t>
      </w:r>
    </w:p>
    <w:p w:rsidRDefault="009B1CAA" w:rsidP="009B1CAA" w:rsidR="009B1CA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B1CAA" w:rsidP="009B1CAA" w:rsidR="009B1C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MEDIA OPTIMA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1549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102.675,86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B1CAA" w:rsidP="009B1CAA" w:rsidR="009B1C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B1CAA" w:rsidP="009B1CAA" w:rsidR="009B1C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B1CAA" w:rsidP="009B1CAA" w:rsidR="009B1CA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B1CAA" w:rsidP="009B1CAA" w:rsidR="009B1CA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B1CAA" w:rsidP="009B1CAA" w:rsidR="009B1CA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B1BF9">
        <w:rPr>
          <w:rFonts w:cs="Times New Roman" w:eastAsia="Times New Roman"/>
          <w:szCs w:val="24"/>
          <w:lang w:eastAsia="hr-HR"/>
        </w:rPr>
        <w:t>, v. r.</w:t>
      </w:r>
    </w:p>
    <w:p w:rsidRDefault="009B1CAA" w:rsidP="009B1CAA" w:rsidR="009B1CA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B1CAA" w:rsidP="009B1CAA" w:rsidR="009B1C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B1CAA" w:rsidP="009B1CAA" w:rsidR="009B1CA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B1CAA" w:rsidP="009B1CAA" w:rsidR="009B1C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B1CAA" w:rsidP="009B1CAA" w:rsidR="009B1CA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B1CAA" w:rsidP="009B1CAA" w:rsidR="009B1CA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>
      <w:pPr>
        <w:tabs>
          <w:tab w:pos="4116" w:val="left"/>
        </w:tabs>
      </w:pPr>
    </w:p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 w:rsidRPr="00D05CA9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9B1CAA" w:rsidP="009B1CAA" w:rsidR="009B1CAA"/>
    <w:p w:rsidRDefault="008B4113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975" w:rsidP="009B1CAA" w:rsidR="00072975">
      <w:r>
        <w:separator/>
      </w:r>
    </w:p>
  </w:endnote>
  <w:endnote w:id="0" w:type="continuationSeparator">
    <w:p w:rsidRDefault="00072975" w:rsidP="009B1CAA" w:rsidR="00072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975" w:rsidP="009B1CAA" w:rsidR="00072975">
      <w:r>
        <w:separator/>
      </w:r>
    </w:p>
  </w:footnote>
  <w:footnote w:id="0" w:type="continuationSeparator">
    <w:p w:rsidRDefault="00072975" w:rsidP="009B1CAA" w:rsidR="00072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97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B4113">
      <w:rPr>
        <w:noProof/>
      </w:rPr>
      <w:t>2</w:t>
    </w:r>
    <w:r>
      <w:fldChar w:fldCharType="end"/>
    </w:r>
    <w:r>
      <w:tab/>
    </w:r>
    <w:r w:rsidRPr="00F65D9B">
      <w:t>11 St-</w:t>
    </w:r>
    <w:r>
      <w:t>42</w:t>
    </w:r>
    <w:r w:rsidR="009B1CAA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975" w:rsidP="0021081C" w:rsidR="00A81E97">
    <w:pPr>
      <w:pStyle w:val="Zaglavlje"/>
      <w:jc w:val="right"/>
    </w:pPr>
    <w:r>
      <w:t>11 St-42</w:t>
    </w:r>
    <w:r w:rsidR="009B1CAA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6775"/>
    <w:rsid w:val="00072975"/>
    <w:rsid w:val="007C6775"/>
    <w:rsid w:val="008B1BF9"/>
    <w:rsid w:val="008B4113"/>
    <w:rsid w:val="009A6044"/>
    <w:rsid w:val="009B1CAA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CA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1C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1C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C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1C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1CA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4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1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CA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1C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1C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C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1C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1CA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4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1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OPTIMA d.o.o. PULA</izvorni_sadrzaj>
    <derivirana_varijabla naziv="DomainObject.Predmet.ProtustrankaFormated_1">  MEDIA OPTIMA d.o.o. PULA</derivirana_varijabla>
  </DomainObject.Predmet.ProtustrankaFormated>
  <DomainObject.Predmet.ProtustrankaFormatedOIB>
    <izvorni_sadrzaj>  MEDIA OPTIMA d.o.o. PULA, OIB 30488126187</izvorni_sadrzaj>
    <derivirana_varijabla naziv="DomainObject.Predmet.ProtustrankaFormatedOIB_1">  MEDIA OPTIMA d.o.o. PULA, OIB 30488126187</derivirana_varijabla>
  </DomainObject.Predmet.ProtustrankaFormatedOIB>
  <DomainObject.Predmet.ProtustrankaFormatedWithAdress>
    <izvorni_sadrzaj> MEDIA OPTIMA d.o.o. PULA, Mardeganijeva 21, 52100 Pula</izvorni_sadrzaj>
    <derivirana_varijabla naziv="DomainObject.Predmet.ProtustrankaFormatedWithAdress_1"> MEDIA OPTIMA d.o.o. PULA, Mardeganijeva 21, 52100 Pula</derivirana_varijabla>
  </DomainObject.Predmet.ProtustrankaFormatedWithAdress>
  <DomainObject.Predmet.ProtustrankaFormatedWithAdressOIB>
    <izvorni_sadrzaj> MEDIA OPTIMA d.o.o. PULA, OIB 30488126187, Mardeganijeva 21, 52100 Pula</izvorni_sadrzaj>
    <derivirana_varijabla naziv="DomainObject.Predmet.ProtustrankaFormatedWithAdressOIB_1"> MEDIA OPTIMA d.o.o. PULA, OIB 30488126187, Mardeganijeva 21, 52100 Pula</derivirana_varijabla>
  </DomainObject.Predmet.ProtustrankaFormatedWithAdressOIB>
  <DomainObject.Predmet.ProtustrankaWithAdress>
    <izvorni_sadrzaj>MEDIA OPTIMA d.o.o. PULA Mardeganijeva 21, 52100 Pula</izvorni_sadrzaj>
    <derivirana_varijabla naziv="DomainObject.Predmet.ProtustrankaWithAdress_1">MEDIA OPTIMA d.o.o. PULA Mardeganijeva 21, 52100 Pula</derivirana_varijabla>
  </DomainObject.Predmet.ProtustrankaWithAdress>
  <DomainObject.Predmet.ProtustrankaWithAdressOIB>
    <izvorni_sadrzaj>MEDIA OPTIMA d.o.o. PULA, OIB 30488126187, Mardeganijeva 21, 52100 Pula</izvorni_sadrzaj>
    <derivirana_varijabla naziv="DomainObject.Predmet.ProtustrankaWithAdressOIB_1">MEDIA OPTIMA d.o.o. PULA, OIB 30488126187, Mardeganijeva 21, 52100 Pula</derivirana_varijabla>
  </DomainObject.Predmet.ProtustrankaWithAdressOIB>
  <DomainObject.Predmet.ProtustrankaNazivFormated>
    <izvorni_sadrzaj>MEDIA OPTIMA d.o.o. PULA</izvorni_sadrzaj>
    <derivirana_varijabla naziv="DomainObject.Predmet.ProtustrankaNazivFormated_1">MEDIA OPTIMA d.o.o. PULA</derivirana_varijabla>
  </DomainObject.Predmet.ProtustrankaNazivFormated>
  <DomainObject.Predmet.ProtustrankaNazivFormatedOIB>
    <izvorni_sadrzaj>MEDIA OPTIMA d.o.o. PULA, OIB 30488126187</izvorni_sadrzaj>
    <derivirana_varijabla naziv="DomainObject.Predmet.ProtustrankaNazivFormatedOIB_1">MEDIA OPTIMA d.o.o. PULA, OIB 30488126187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102675.86</izvorni_sadrzaj>
    <derivirana_varijabla naziv="DomainObject.Predmet.TrenutnaVrijednost_1">102675.86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OPTIMA d.o.o. PULA</item>
    </izvorni_sadrzaj>
    <derivirana_varijabla naziv="DomainObject.Predmet.ProtuStrankaListFormated_1">
      <item>MEDIA OPTIMA d.o.o. PULA</item>
    </derivirana_varijabla>
  </DomainObject.Predmet.ProtuStrankaListFormated>
  <DomainObject.Predmet.ProtuStrankaListFormatedOIB>
    <izvorni_sadrzaj>
      <item>MEDIA OPTIMA d.o.o. PULA, OIB 30488126187</item>
    </izvorni_sadrzaj>
    <derivirana_varijabla naziv="DomainObject.Predmet.ProtuStrankaListFormatedOIB_1">
      <item>MEDIA OPTIMA d.o.o. PULA, OIB 30488126187</item>
    </derivirana_varijabla>
  </DomainObject.Predmet.ProtuStrankaListFormatedOIB>
  <DomainObject.Predmet.ProtuStrankaListFormatedWithAdress>
    <izvorni_sadrzaj>
      <item>MEDIA OPTIMA d.o.o. PULA, Mardeganijeva 21, 52100 Pula</item>
    </izvorni_sadrzaj>
    <derivirana_varijabla naziv="DomainObject.Predmet.ProtuStrankaListFormatedWithAdress_1">
      <item>MEDIA OPTIMA d.o.o. PULA, Mardeganijeva 21, 52100 Pula</item>
    </derivirana_varijabla>
  </DomainObject.Predmet.ProtuStrankaListFormatedWithAdress>
  <DomainObject.Predmet.ProtuStrankaListFormatedWithAdressOIB>
    <izvorni_sadrzaj>
      <item>MEDIA OPTIMA d.o.o. PULA, OIB 30488126187, Mardeganijeva 21, 52100 Pula</item>
    </izvorni_sadrzaj>
    <derivirana_varijabla naziv="DomainObject.Predmet.ProtuStrankaListFormatedWithAdressOIB_1">
      <item>MEDIA OPTIMA d.o.o. PULA, OIB 30488126187, Mardeganijeva 21, 52100 Pula</item>
    </derivirana_varijabla>
  </DomainObject.Predmet.ProtuStrankaListFormatedWithAdressOIB>
  <DomainObject.Predmet.ProtuStrankaListNazivFormated>
    <izvorni_sadrzaj>
      <item>MEDIA OPTIMA d.o.o. PULA</item>
    </izvorni_sadrzaj>
    <derivirana_varijabla naziv="DomainObject.Predmet.ProtuStrankaListNazivFormated_1">
      <item>MEDIA OPTIMA d.o.o. PULA</item>
    </derivirana_varijabla>
  </DomainObject.Predmet.ProtuStrankaListNazivFormated>
  <DomainObject.Predmet.ProtuStrankaListNazivFormatedOIB>
    <izvorni_sadrzaj>
      <item>MEDIA OPTIMA d.o.o. PULA, OIB 30488126187</item>
    </izvorni_sadrzaj>
    <derivirana_varijabla naziv="DomainObject.Predmet.ProtuStrankaListNazivFormatedOIB_1">
      <item>MEDIA OPTIMA d.o.o. PULA, OIB 30488126187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OPTIMA d.o.o. PULA</izvorni_sadrzaj>
    <derivirana_varijabla naziv="DomainObject.Predmet.ProtustrankaIDrugi_1">MEDIA OPTIMA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MEDIA OPTIMA d.o.o. PULA, OIB 30488126187, Mardeganijeva 21, 52100 Pula</izvorni_sadrzaj>
    <derivirana_varijabla naziv="DomainObject.Predmet.ProtustrankaIDrugiAdressOIB_1">MEDIA OPTIMA d.o.o. PULA, OIB 30488126187, Mardeganijeva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OPTIMA d.o.o. PULA</item>
    </izvorni_sadrzaj>
    <derivirana_varijabla naziv="DomainObject.Predmet.SudioniciListNaziv_1">
      <item>FINANCIJSKA AGENCIJA, RC RIJEKA, PODRUŽNICA PULA, PULA</item>
      <item>MEDIA OPTIMA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MEDIA OPTIMA d.o.o. PULA, OIB 30488126187, Mardeganijeva 21,52100 Pula</item>
    </izvorni_sadrzaj>
    <derivirana_varijabla naziv="DomainObject.Predmet.SudioniciListAdressOIB_1">
      <item>FINANCIJSKA AGENCIJA, RC RIJEKA, PODRUŽNICA PULA, PULA, OIB 85821130368, Ulica grada Vukovara 70,Zagreb</item>
      <item>MEDIA OPTIMA d.o.o. PULA, OIB 30488126187, Mardeganijeva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30488126187</item>
    </izvorni_sadrzaj>
    <derivirana_varijabla naziv="DomainObject.Predmet.SudioniciListNazivOIB_1">
      <item>, OIB 85821130368</item>
      <item>, OIB 30488126187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2014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2015-11-30T12:51:00Z</dcterms:created>
  <dc:creator>Mihaela Kaligari</dc:creator>
  <dc:description/>
  <cp:keywords/>
  <cp:lastModifiedBy>wsadmin</cp:lastModifiedBy>
  <cp:lastPrinted>2015-11-30T12:55:00Z</cp:lastPrinted>
  <dcterms:modified xmlns:xsi="http://www.w3.org/2001/XMLSchema-instance" xsi:type="dcterms:W3CDTF">2015-12-15T13:49:00Z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