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8286645" w14:textId="8286645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E72CB9">
        <w:rPr>
          <w:rFonts w:ascii="Times New Roman" w:hAnsi="Times New Roman"/>
          <w:sz w:val="24"/>
          <w:szCs w:val="24"/>
          <w:lang w:val="hr-HR"/>
        </w:rPr>
        <w:t>5399/2019-13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72CB9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MARIJA LABUHAR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E72CB9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DUBOŠEVICA</w:t>
      </w:r>
    </w:p>
    <w:p w:rsidRPr="002A3268" w:rsidR="00CD5911" w:rsidP="00BD423F" w:rsidRDefault="00E72CB9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Virska 5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6413C1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MARIJA LABUHAR, OIB: 10143480770</w:t>
      </w:r>
      <w:r w:rsidR="00BD423F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6413C1">
        <w:rPr>
          <w:rFonts w:ascii="Times New Roman" w:hAnsi="Times New Roman"/>
          <w:sz w:val="24"/>
          <w:szCs w:val="24"/>
          <w:lang w:val="hr-HR"/>
        </w:rPr>
        <w:t>9</w:t>
      </w:r>
      <w:r w:rsidR="002A3268">
        <w:rPr>
          <w:rFonts w:ascii="Times New Roman" w:hAnsi="Times New Roman"/>
          <w:sz w:val="24"/>
          <w:szCs w:val="24"/>
          <w:lang w:val="hr-HR"/>
        </w:rPr>
        <w:t>. prosinca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16126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13C1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05BFD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2CB9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161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612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6126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612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612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1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1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1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1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prosinca 2019.</izvorni_sadrzaj>
    <derivirana_varijabla naziv="DomainObject.DatumDonosenjaOdluke_1">9.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5399</izvorni_sadrzaj>
    <derivirana_varijabla naziv="DomainObject.Predmet.Broj_1">5399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rujna 2019.</izvorni_sadrzaj>
    <derivirana_varijabla naziv="DomainObject.Predmet.DatumIzradeOptuznogAkta_1">20. rujna 2019.</derivirana_varijabla>
  </DomainObject.Predmet.DatumIzradeOptuznogAkta>
  <DomainObject.Predmet.DatumIzradeOptuznogAktaFormated>
    <izvorni_sadrzaj>20.9.2019.</izvorni_sadrzaj>
    <derivirana_varijabla naziv="DomainObject.Predmet.DatumIzradeOptuznogAktaFormated_1">20.9.2019.</derivirana_varijabla>
  </DomainObject.Predmet.DatumIzradeOptuznogAktaFormated>
  <DomainObject.Predmet.DatumOsnivanja>
    <izvorni_sadrzaj>20. rujna 2019.</izvorni_sadrzaj>
    <derivirana_varijabla naziv="DomainObject.Predmet.DatumOsnivanja_1">20.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rujna 2019.</izvorni_sadrzaj>
    <derivirana_varijabla naziv="DomainObject.Predmet.DatumPrimitkaOptuznogAkta_1">20. rujna 2019.</derivirana_varijabla>
  </DomainObject.Predmet.DatumPrimitkaOptuznogAkta>
  <DomainObject.Predmet.DatumRjesavanja>
    <izvorni_sadrzaj>18. studenog 2019.</izvorni_sadrzaj>
    <derivirana_varijabla naziv="DomainObject.Predmet.DatumRjesavanja_1">18. studenog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učitani podnesci,5.11.19.g.</izvorni_sadrzaj>
    <derivirana_varijabla naziv="DomainObject.Predmet.Opis_1">učitani podnesci,5.11.19.g.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Sp-5399/2019</izvorni_sadrzaj>
    <derivirana_varijabla naziv="DomainObject.Predmet.OznakaBroj_1">Sp-5399/2019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>15.1.</izvorni_sadrzaj>
    <derivirana_varijabla naziv="DomainObject.Predmet.PrimjedbaSuca_1">15.1.</derivirana_varijabla>
  </DomainObject.Predmet.PrimjedbaSuca>
  <DomainObject.Predmet.ProtustrankaFormated>
    <izvorni_sadrzaj>  MARIJA LABUHAR</izvorni_sadrzaj>
    <derivirana_varijabla naziv="DomainObject.Predmet.ProtustrankaFormated_1">  MARIJA LABUHAR</derivirana_varijabla>
  </DomainObject.Predmet.ProtustrankaFormated>
  <DomainObject.Predmet.ProtustrankaFormatedOIB>
    <izvorni_sadrzaj>  MARIJA LABUHAR, OIB 10143480770</izvorni_sadrzaj>
    <derivirana_varijabla naziv="DomainObject.Predmet.ProtustrankaFormatedOIB_1">  MARIJA LABUHAR, OIB 10143480770</derivirana_varijabla>
  </DomainObject.Predmet.ProtustrankaFormatedOIB>
  <DomainObject.Predmet.ProtustrankaFormatedWithAdress>
    <izvorni_sadrzaj> MARIJA LABUHAR, VIRSKA 5, 31300 Duboševica</izvorni_sadrzaj>
    <derivirana_varijabla naziv="DomainObject.Predmet.ProtustrankaFormatedWithAdress_1"> MARIJA LABUHAR, VIRSKA 5, 31300 Duboševica</derivirana_varijabla>
  </DomainObject.Predmet.ProtustrankaFormatedWithAdress>
  <DomainObject.Predmet.ProtustrankaFormatedWithAdressOIB>
    <izvorni_sadrzaj> MARIJA LABUHAR, OIB 10143480770, VIRSKA 5, 31300 Duboševica</izvorni_sadrzaj>
    <derivirana_varijabla naziv="DomainObject.Predmet.ProtustrankaFormatedWithAdressOIB_1"> MARIJA LABUHAR, OIB 10143480770, VIRSKA 5, 31300 Duboševica</derivirana_varijabla>
  </DomainObject.Predmet.ProtustrankaFormatedWithAdressOIB>
  <DomainObject.Predmet.ProtustrankaWithAdress>
    <izvorni_sadrzaj>MARIJA LABUHAR VIRSKA 5, 31300 Duboševica</izvorni_sadrzaj>
    <derivirana_varijabla naziv="DomainObject.Predmet.ProtustrankaWithAdress_1">MARIJA LABUHAR VIRSKA 5, 31300 Duboševica</derivirana_varijabla>
  </DomainObject.Predmet.ProtustrankaWithAdress>
  <DomainObject.Predmet.ProtustrankaWithAdressOIB>
    <izvorni_sadrzaj>MARIJA LABUHAR, OIB 10143480770, VIRSKA 5, 31300 Duboševica</izvorni_sadrzaj>
    <derivirana_varijabla naziv="DomainObject.Predmet.ProtustrankaWithAdressOIB_1">MARIJA LABUHAR, OIB 10143480770, VIRSKA 5, 31300 Duboševica</derivirana_varijabla>
  </DomainObject.Predmet.ProtustrankaWithAdressOIB>
  <DomainObject.Predmet.ProtustrankaNazivFormated>
    <izvorni_sadrzaj>MARIJA LABUHAR</izvorni_sadrzaj>
    <derivirana_varijabla naziv="DomainObject.Predmet.ProtustrankaNazivFormated_1">MARIJA LABUHAR</derivirana_varijabla>
  </DomainObject.Predmet.ProtustrankaNazivFormated>
  <DomainObject.Predmet.ProtustrankaNazivFormatedOIB>
    <izvorni_sadrzaj>MARIJA LABUHAR, OIB 10143480770</izvorni_sadrzaj>
    <derivirana_varijabla naziv="DomainObject.Predmet.ProtustrankaNazivFormatedOIB_1">MARIJA LABUHAR, OIB 10143480770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Totalna televizija društvo s ograničenom odgovornošću za telekomunikacije; Tele2 d.o.o. za telekomunikacijske usluge</izvorni_sadrzaj>
    <derivirana_varijabla naziv="DomainObject.Predmet.StrankaFormated_1">  Financijska agencija; Totalna televizija društvo s ograničenom odgovornošću za telekomunikacije; Tele2 d.o.o. za telekomunikacijske usluge</derivirana_varijabla>
  </DomainObject.Predmet.StrankaFormated>
  <DomainObject.Predmet.StrankaFormatedOIB>
    <izvorni_sadrzaj>  Financijska agencija, OIB 85821130368; Totalna televizija društvo s ograničenom odgovornošću za telekomunikacije, OIB 80112273645; Tele2 d.o.o. za telekomunikacijske usluge, OIB 70133616033</izvorni_sadrzaj>
    <derivirana_varijabla naziv="DomainObject.Predmet.StrankaFormatedOIB_1">  Financijska agencija, OIB 85821130368; Totalna televizija društvo s ograničenom odgovornošću za telekomunikacije, OIB 80112273645; Tele2 d.o.o. za telekomunikacijske usluge, OIB 70133616033</derivirana_varijabla>
  </DomainObject.Predmet.StrankaFormatedOIB>
  <DomainObject.Predmet.StrankaFormatedWithAdress>
    <izvorni_sadrzaj> Financijska agencija, Ulica grada Vukovara 70, 10000 Zagreb; Totalna televizija društvo s ograničenom odgovornošću za telekomunikacije, Buzinski prilaz 10, 10000 Zagreb; Tele2 d.o.o. za telekomunikacijske usluge, Josipa Marohnića 1, 10000 Zagreb</izvorni_sadrzaj>
    <derivirana_varijabla naziv="DomainObject.Predmet.StrankaFormatedWithAdress_1"> Financijska agencija, Ulica grada Vukovara 70, 10000 Zagreb; Totalna televizija društvo s ograničenom odgovornošću za telekomunikacije, Buzinski prilaz 10, 10000 Zagreb; Tele2 d.o.o. za telekomunikacijske usluge, Josipa Marohnića 1, 10000 Zagreb</derivirana_varijabla>
  </DomainObject.Predmet.StrankaFormatedWithAdress>
  <DomainObject.Predmet.StrankaFormatedWithAdressOIB>
    <izvorni_sadrzaj> Financijska agencija, OIB 85821130368, Ulica grada Vukovara 70, 10000 Zagreb; Totalna televizija društvo s ograničenom odgovornošću za telekomunikacije, OIB 80112273645, Buzinski prilaz 10, 10000 Zagreb; Tele2 d.o.o. za telekomunikacijske usluge, OIB 70133616033, Josipa Marohnića 1, 10000 Zagreb</izvorni_sadrzaj>
    <derivirana_varijabla naziv="DomainObject.Predmet.StrankaFormatedWithAdressOIB_1"> Financijska agencija, OIB 85821130368, Ulica grada Vukovara 70, 10000 Zagreb; Totalna televizija društvo s ograničenom odgovornošću za telekomunikacije, OIB 80112273645, Buzinski prilaz 10, 10000 Zagreb; Tele2 d.o.o. za telekomunikacijske usluge, OIB 70133616033, Josipa Marohnića 1, 10000 Zagreb</derivirana_varijabla>
  </DomainObject.Predmet.StrankaFormatedWithAdressOIB>
  <DomainObject.Predmet.StrankaWithAdress>
    <izvorni_sadrzaj>Financijska agencija Ulica grada Vukovara 70,10000 Zagreb,Totalna televizija društvo s ograničenom odgovornošću za telekomunikacije Buzinski prilaz 10,10000 Zagreb,Tele2 d.o.o. za telekomunikacijske usluge Josipa Marohnića 1,10000 Zagreb</izvorni_sadrzaj>
    <derivirana_varijabla naziv="DomainObject.Predmet.StrankaWithAdress_1">Financijska agencija Ulica grada Vukovara 70,10000 Zagreb,Totalna televizija društvo s ograničenom odgovornošću za telekomunikacije Buzinski prilaz 10,10000 Zagreb,Tele2 d.o.o. za telekomunikacijske usluge Josipa Marohnića 1,10000 Zagreb</derivirana_varijabla>
  </DomainObject.Predmet.StrankaWithAdress>
  <DomainObject.Predmet.StrankaWithAdressOIB>
    <izvorni_sadrzaj>Financijska agencija, OIB 85821130368, Ulica grada Vukovara 70,10000 Zagreb,Totalna televizija društvo s ograničenom odgovornošću za telekomunikacije, OIB 80112273645, Buzinski prilaz 10,10000 Zagreb,Tele2 d.o.o. za telekomunikacijske usluge, OIB 70133616033, Josipa Marohnića 1,10000 Zagreb</izvorni_sadrzaj>
    <derivirana_varijabla naziv="DomainObject.Predmet.StrankaWithAdressOIB_1">Financijska agencija, OIB 85821130368, Ulica grada Vukovara 70,10000 Zagreb,Totalna televizija društvo s ograničenom odgovornošću za telekomunikacije, OIB 80112273645, Buzinski prilaz 10,10000 Zagreb,Tele2 d.o.o. za telekomunikacijske usluge, OIB 70133616033, Josipa Marohnića 1,10000 Zagreb</derivirana_varijabla>
  </DomainObject.Predmet.StrankaWithAdressOIB>
  <DomainObject.Predmet.StrankaNazivFormated>
    <izvorni_sadrzaj>Financijska agencija,Totalna televizija društvo s ograničenom odgovornošću za telekomunikacije,Tele2 d.o.o. za telekomunikacijske usluge</izvorni_sadrzaj>
    <derivirana_varijabla naziv="DomainObject.Predmet.StrankaNazivFormated_1">Financijska agencija,Totalna televizija društvo s ograničenom odgovornošću za telekomunikacije,Tele2 d.o.o. za telekomunikacijske usluge</derivirana_varijabla>
  </DomainObject.Predmet.StrankaNazivFormated>
  <DomainObject.Predmet.StrankaNazivFormatedOIB>
    <izvorni_sadrzaj>Financijska agencija, OIB 85821130368,Totalna televizija društvo s ograničenom odgovornošću za telekomunikacije, OIB 80112273645,Tele2 d.o.o. za telekomunikacijske usluge, OIB 70133616033</izvorni_sadrzaj>
    <derivirana_varijabla naziv="DomainObject.Predmet.StrankaNazivFormatedOIB_1">Financijska agencija, OIB 85821130368,Totalna televizija društvo s ograničenom odgovornošću za telekomunikacije, OIB 80112273645,Tele2 d.o.o. za telekomunikacijske usluge, OIB 70133616033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Totalna televizija društvo s ograničenom odgovornošću za telekomunikacije</item>
      <item>Tele2 d.o.o. za telekomunikacijske usluge</item>
    </izvorni_sadrzaj>
    <derivirana_varijabla naziv="DomainObject.Predmet.StrankaListFormated_1">
      <item>Financijska agencija</item>
      <item>Totalna televizija društvo s ograničenom odgovornošću za telekomunikacije</item>
      <item>Tele2 d.o.o. za telekomunikacijske usluge</item>
    </derivirana_varijabla>
  </DomainObject.Predmet.StrankaListFormated>
  <DomainObject.Predmet.StrankaListFormatedOIB>
    <izvorni_sadrzaj>
      <item>Financijska agencija, OIB 85821130368</item>
      <item>Totalna televizija društvo s ograničenom odgovornošću za telekomunikacije, OIB 80112273645</item>
      <item>Tele2 d.o.o. za telekomunikacijske usluge, OIB 70133616033</item>
    </izvorni_sadrzaj>
    <derivirana_varijabla naziv="DomainObject.Predmet.StrankaListFormatedOIB_1">
      <item>Financijska agencija, OIB 85821130368</item>
      <item>Totalna televizija društvo s ograničenom odgovornošću za telekomunikacije, OIB 80112273645</item>
      <item>Tele2 d.o.o. za telekomunikacijske usluge, OIB 70133616033</item>
    </derivirana_varijabla>
  </DomainObject.Predmet.StrankaListFormatedOIB>
  <DomainObject.Predmet.StrankaListFormatedWithAdress>
    <izvorni_sadrzaj>
      <item>Financijska agencija, Ulica grada Vukovara 70, 10000 Zagreb</item>
      <item>Totalna televizija društvo s ograničenom odgovornošću za telekomunikacije, Buzinski prilaz 10, 10000 Zagreb</item>
      <item>Tele2 d.o.o. za telekomunikacijske usluge, Josipa Marohnića 1, 10000 Zagreb</item>
    </izvorni_sadrzaj>
    <derivirana_varijabla naziv="DomainObject.Predmet.StrankaListFormatedWithAdress_1">
      <item>Financijska agencija, Ulica grada Vukovara 70, 10000 Zagreb</item>
      <item>Totalna televizija društvo s ograničenom odgovornošću za telekomunikacije, Buzinski prilaz 10, 10000 Zagreb</item>
      <item>Tele2 d.o.o. za telekomunikacijske usluge, Josipa Marohnića 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Totalna televizija društvo s ograničenom odgovornošću za telekomunikacije, OIB 80112273645, Buzinski prilaz 10, 10000 Zagreb</item>
      <item>Tele2 d.o.o. za telekomunikacijske usluge, OIB 70133616033, Josipa Marohnića 1, 10000 Zagreb</item>
    </izvorni_sadrzaj>
    <derivirana_varijabla naziv="DomainObject.Predmet.StrankaListFormatedWithAdressOIB_1">
      <item>Financijska agencija, OIB 85821130368, Ulica grada Vukovara 70, 10000 Zagreb</item>
      <item>Totalna televizija društvo s ograničenom odgovornošću za telekomunikacije, OIB 80112273645, Buzinski prilaz 10, 10000 Zagreb</item>
      <item>Tele2 d.o.o. za telekomunikacijske usluge, OIB 70133616033, Josipa Marohnića 1, 10000 Zagreb</item>
    </derivirana_varijabla>
  </DomainObject.Predmet.StrankaListFormatedWithAdressOIB>
  <DomainObject.Predmet.StrankaListNazivFormated>
    <izvorni_sadrzaj>
      <item>Financijska agencija</item>
      <item>Totalna televizija društvo s ograničenom odgovornošću za telekomunikacije</item>
      <item>Tele2 d.o.o. za telekomunikacijske usluge</item>
    </izvorni_sadrzaj>
    <derivirana_varijabla naziv="DomainObject.Predmet.StrankaListNazivFormated_1">
      <item>Financijska agencija</item>
      <item>Totalna televizija društvo s ograničenom odgovornošću za telekomunikacije</item>
      <item>Tele2 d.o.o. za telekomunikacijske usluge</item>
    </derivirana_varijabla>
  </DomainObject.Predmet.StrankaListNazivFormated>
  <DomainObject.Predmet.StrankaListNazivFormatedOIB>
    <izvorni_sadrzaj>
      <item>Financijska agencija, OIB 85821130368</item>
      <item>Totalna televizija društvo s ograničenom odgovornošću za telekomunikacije, OIB 80112273645</item>
      <item>Tele2 d.o.o. za telekomunikacijske usluge, OIB 70133616033</item>
    </izvorni_sadrzaj>
    <derivirana_varijabla naziv="DomainObject.Predmet.StrankaListNazivFormatedOIB_1">
      <item>Financijska agencija, OIB 85821130368</item>
      <item>Totalna televizija društvo s ograničenom odgovornošću za telekomunikacije, OIB 80112273645</item>
      <item>Tele2 d.o.o. za telekomunikacijske usluge, OIB 70133616033</item>
    </derivirana_varijabla>
  </DomainObject.Predmet.StrankaListNazivFormatedOIB>
  <DomainObject.Predmet.ProtuStrankaListFormated>
    <izvorni_sadrzaj>
      <item>MARIJA LABUHAR</item>
    </izvorni_sadrzaj>
    <derivirana_varijabla naziv="DomainObject.Predmet.ProtuStrankaListFormated_1">
      <item>MARIJA LABUHAR</item>
    </derivirana_varijabla>
  </DomainObject.Predmet.ProtuStrankaListFormated>
  <DomainObject.Predmet.ProtuStrankaListFormatedOIB>
    <izvorni_sadrzaj>
      <item>MARIJA LABUHAR, OIB 10143480770</item>
    </izvorni_sadrzaj>
    <derivirana_varijabla naziv="DomainObject.Predmet.ProtuStrankaListFormatedOIB_1">
      <item>MARIJA LABUHAR, OIB 10143480770</item>
    </derivirana_varijabla>
  </DomainObject.Predmet.ProtuStrankaListFormatedOIB>
  <DomainObject.Predmet.ProtuStrankaListFormatedWithAdress>
    <izvorni_sadrzaj>
      <item>MARIJA LABUHAR, VIRSKA 5, 31300 Duboševica</item>
    </izvorni_sadrzaj>
    <derivirana_varijabla naziv="DomainObject.Predmet.ProtuStrankaListFormatedWithAdress_1">
      <item>MARIJA LABUHAR, VIRSKA 5, 31300 Duboševica</item>
    </derivirana_varijabla>
  </DomainObject.Predmet.ProtuStrankaListFormatedWithAdress>
  <DomainObject.Predmet.ProtuStrankaListFormatedWithAdressOIB>
    <izvorni_sadrzaj>
      <item>MARIJA LABUHAR, OIB 10143480770, VIRSKA 5, 31300 Duboševica</item>
    </izvorni_sadrzaj>
    <derivirana_varijabla naziv="DomainObject.Predmet.ProtuStrankaListFormatedWithAdressOIB_1">
      <item>MARIJA LABUHAR, OIB 10143480770, VIRSKA 5, 31300 Duboševica</item>
    </derivirana_varijabla>
  </DomainObject.Predmet.ProtuStrankaListFormatedWithAdressOIB>
  <DomainObject.Predmet.ProtuStrankaListNazivFormated>
    <izvorni_sadrzaj>
      <item>MARIJA LABUHAR</item>
    </izvorni_sadrzaj>
    <derivirana_varijabla naziv="DomainObject.Predmet.ProtuStrankaListNazivFormated_1">
      <item>MARIJA LABUHAR</item>
    </derivirana_varijabla>
  </DomainObject.Predmet.ProtuStrankaListNazivFormated>
  <DomainObject.Predmet.ProtuStrankaListNazivFormatedOIB>
    <izvorni_sadrzaj>
      <item>MARIJA LABUHAR, OIB 10143480770</item>
    </izvorni_sadrzaj>
    <derivirana_varijabla naziv="DomainObject.Predmet.ProtuStrankaListNazivFormatedOIB_1">
      <item>MARIJA LABUHAR, OIB 10143480770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2019.</izvorni_sadrzaj>
    <derivirana_varijabla naziv="DomainObject.Datum_1">9.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MARIJA LABUHAR</izvorni_sadrzaj>
    <derivirana_varijabla naziv="DomainObject.Predmet.ProtustrankaIDrugi_1">MARIJA LABUHAR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MARIJA LABUHAR, OIB 10143480770, VIRSKA 5, 31300 Duboševica</izvorni_sadrzaj>
    <derivirana_varijabla naziv="DomainObject.Predmet.ProtustrankaIDrugiAdressOIB_1">MARIJA LABUHAR, OIB 10143480770, VIRSKA 5, 31300 Duboševica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2019.</izvorni_sadrzaj>
    <derivirana_varijabla naziv="DomainObject.Predmet.OdlukaRjesenje.DatumDonosenjaOdluke_1">15.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Sp-5399/2019-9</izvorni_sadrzaj>
    <derivirana_varijabla naziv="DomainObject.Predmet.OdlukaRjesenje.Oznaka_1">Sp-5399/2019-9</derivirana_varijabla>
  </DomainObject.Predmet.OdlukaRjesenje.Oznaka>
  <DomainObject.Predmet.SudioniciListNaziv>
    <izvorni_sadrzaj>
      <item>MARIJA LABUHAR</item>
      <item>Financijska agencija</item>
      <item>Totalna televizija društvo s ograničenom odgovornošću za telekomunikacije</item>
      <item>Tele2 d.o.o. za telekomunikacijske usluge</item>
    </izvorni_sadrzaj>
    <derivirana_varijabla naziv="DomainObject.Predmet.SudioniciListNaziv_1">
      <item>MARIJA LABUHAR</item>
      <item>Financijska agencija</item>
      <item>Totalna televizija društvo s ograničenom odgovornošću za telekomunikacije</item>
      <item>Tele2 d.o.o. za telekomunikacijske usluge</item>
    </derivirana_varijabla>
  </DomainObject.Predmet.SudioniciListNaziv>
  <DomainObject.Predmet.SudioniciListAdressOIB>
    <izvorni_sadrzaj>
      <item>MARIJA LABUHAR, OIB 10143480770, VIRSKA 5,31300 Duboševica</item>
      <item>Financijska agencija, OIB 85821130368, Ulica grada Vukovara 70,10000 Zagreb</item>
      <item>Totalna televizija društvo s ograničenom odgovornošću za telekomunikacije, OIB 80112273645, Buzinski prilaz 10,10000 Zagreb</item>
      <item>Tele2 d.o.o. za telekomunikacijske usluge, OIB 70133616033, Josipa Marohnića 1,10000 Zagreb</item>
    </izvorni_sadrzaj>
    <derivirana_varijabla naziv="DomainObject.Predmet.SudioniciListAdressOIB_1">
      <item>MARIJA LABUHAR, OIB 10143480770, VIRSKA 5,31300 Duboševica</item>
      <item>Financijska agencija, OIB 85821130368, Ulica grada Vukovara 70,10000 Zagreb</item>
      <item>Totalna televizija društvo s ograničenom odgovornošću za telekomunikacije, OIB 80112273645, Buzinski prilaz 10,10000 Zagreb</item>
      <item>Tele2 d.o.o. za telekomunikacijske usluge, OIB 70133616033,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10143480770</item>
      <item>, OIB 85821130368</item>
      <item>, OIB 80112273645</item>
      <item>, OIB 70133616033</item>
    </izvorni_sadrzaj>
    <derivirana_varijabla naziv="DomainObject.Predmet.SudioniciListNazivOIB_1">
      <item>, OIB 10143480770</item>
      <item>, OIB 85821130368</item>
      <item>, OIB 80112273645</item>
      <item>, OIB 70133616033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rujna 2019.</izvorni_sadrzaj>
    <derivirana_varijabla naziv="DomainObject.PredzadnjaOdlukaIzPredmeta.DatumDonosenjaOdluke_1">20. rujna 2019.</derivirana_varijabla>
  </DomainObject.PredzadnjaOdlukaIzPredmeta.DatumDonosenjaOdluke>
  <DomainObject.PredzadnjaOdlukaIzPredmeta.Oznaka>
    <izvorni_sadrzaj>Sp-5399/2019-2</izvorni_sadrzaj>
    <derivirana_varijabla naziv="DomainObject.PredzadnjaOdlukaIzPredmeta.Oznaka_1">Sp-5399/2019-2</derivirana_varijabla>
  </DomainObject.PredzadnjaOdlukaIzPredmeta.Oznaka>
  <DomainObject.PodaciZaPnopPredlozakOdluke.PodaciOrp.BrDanaBlok>
    <izvorni_sadrzaj>1190</izvorni_sadrzaj>
    <derivirana_varijabla naziv="DomainObject.PodaciZaPnopPredlozakOdluke.PodaciOrp.BrDanaBlok_1">1190</derivirana_varijabla>
  </DomainObject.PodaciZaPnopPredlozakOdluke.PodaciOrp.BrDanaBlok>
  <DomainObject.PodaciZaPnopPredlozakOdluke.PodaciOrp.NeizvrseneOsnove.PodaciUkupno.NenaplGlavnica>
    <izvorni_sadrzaj>1.265,34</izvorni_sadrzaj>
    <derivirana_varijabla naziv="DomainObject.PodaciZaPnopPredlozakOdluke.PodaciOrp.NeizvrseneOsnove.PodaciUkupno.NenaplGlavnica_1">1.265,34</derivirana_varijabla>
  </DomainObject.PodaciZaPnopPredlozakOdluke.PodaciOrp.NeizvrseneOsnove.PodaciUkupno.NenaplGlavnica>
  <DomainObject.Predmet.DatumPocetkaProcesa>
    <izvorni_sadrzaj>20. rujna 2019.</izvorni_sadrzaj>
    <derivirana_varijabla naziv="DomainObject.Predmet.DatumPocetkaProcesa_1">20. rujna 2019.</derivirana_varijabla>
  </DomainObject.Predmet.DatumPocetkaProcesa>
  <DomainObject.PodaciZaPnopPredlozakOdluke.NeizvrseneOsnoveZaPlacanjeOpis>
    <izvorni_sadrzaj>
1. osnova broj OVRV-876/17, izdavatelja JAVNI BILJEŽNIK, ŠUSTIĆ HRVATIN, OSIJEK
- vjerovnik (1) Totalna televizija d.o.o., Buzinski prilaz 10, Zagreb, Hrvatska, OIB: 80112273645
 zaprimljena 04.08.2017., glavnica 1.265,34, kamata 453,77, trošak 1.006,25</izvorni_sadrzaj>
    <derivirana_varijabla naziv="DomainObject.PodaciZaPnopPredlozakOdluke.NeizvrseneOsnoveZaPlacanjeOpis_1">
1. osnova broj OVRV-876/17, izdavatelja JAVNI BILJEŽNIK, ŠUSTIĆ HRVATIN, OSIJEK
- vjerovnik (1) Totalna televizija d.o.o., Buzinski prilaz 10, Zagreb, Hrvatska, OIB: 80112273645
 zaprimljena 04.08.2017., glavnica 1.265,34, kamata 453,77, trošak 1.006,25</derivirana_varijabla>
  </DomainObject.PodaciZaPnopPredlozakOdluke.NeizvrseneOsnoveZaPlacanjeOpis>
  <DomainObject.PodaciZaPnopPredlozakOdluke.IsknjizeneOsnoveZaPlacanjeOpis>
    <izvorni_sadrzaj>
1. osnova broj OVR-3362/16-1, izdavatelja OPĆINSKI SUD, OPĆINSKI SUD U OSIJEKU, OSIJEK
- vjerovnik (1) Tele2 d.o.o., Josipa Marohnića 1, Zagreb, Hrvatska, OIB: 70133616033
 zaprimljena 29.08.2016., glavnica 912,60, kamata 1.160,60, trošak 412,50</izvorni_sadrzaj>
    <derivirana_varijabla naziv="DomainObject.PodaciZaPnopPredlozakOdluke.IsknjizeneOsnoveZaPlacanjeOpis_1">
1. osnova broj OVR-3362/16-1, izdavatelja OPĆINSKI SUD, OPĆINSKI SUD U OSIJEKU, OSIJEK
- vjerovnik (1) Tele2 d.o.o., Josipa Marohnića 1, Zagreb, Hrvatska, OIB: 70133616033
 zaprimljena 29.08.2016., glavnica 912,60, kamata 1.160,60, trošak 412,50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147</properties:Words>
  <properties:Characters>852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2019-12-09T07:09:00Z</dcterms:created>
  <dc:creator>Sanela Maričić</dc:creator>
  <cp:lastModifiedBy>Ljiljana Dubovečak</cp:lastModifiedBy>
  <cp:lastPrinted>2019-12-09T07:09:00Z</cp:lastPrinted>
  <dcterms:modified xmlns:xsi="http://www.w3.org/2001/XMLSchema-instance" xsi:type="dcterms:W3CDTF">2019-12-09T07:10:00Z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- 5399-19.docx)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