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ef879" w14:paraId="91ef879" w:rsidRDefault="00903677" w:rsidP="00903677" w:rsidR="00903677" w:rsidRPr="00D44630">
      <w:pPr>
        <w15:collapsed w:val="false"/>
        <w:rPr>
          <w:rFonts w:hAnsi="Times New Roman" w:ascii="Times New Roman"/>
        </w:rPr>
      </w:pPr>
      <w:bookmarkStart w:name="_GoBack" w:id="0"/>
      <w:bookmarkEnd w:id="0"/>
    </w:p>
    <w:p w:rsidRDefault="00903677" w:rsidP="00903677" w:rsidR="00903677" w:rsidRPr="00D44630">
      <w:pPr>
        <w:spacing w:lineRule="atLeast" w:line="240" w:after="0"/>
        <w:rPr>
          <w:rFonts w:hAnsi="Times New Roman" w:ascii="Times New Roman"/>
        </w:rPr>
      </w:pPr>
    </w:p>
    <w:p w:rsidRDefault="00D44630" w:rsidP="00903677" w:rsidR="00D44630" w:rsidRPr="00D44630">
      <w:pPr>
        <w:spacing w:lineRule="atLeast" w:line="240" w:after="0"/>
        <w:rPr>
          <w:rFonts w:hAnsi="Times New Roman" w:ascii="Times New Roman"/>
          <w:b/>
        </w:rPr>
      </w:pPr>
    </w:p>
    <w:p w:rsidRDefault="00903677" w:rsidP="00903677" w:rsidR="00903677" w:rsidRPr="00D44630">
      <w:pPr>
        <w:spacing w:lineRule="atLeast" w:line="240" w:after="0"/>
        <w:rPr>
          <w:rFonts w:hAnsi="Times New Roman" w:ascii="Times New Roman"/>
          <w:b/>
        </w:rPr>
      </w:pPr>
      <w:r w:rsidRPr="00D44630">
        <w:rPr>
          <w:rFonts w:hAnsi="Times New Roman" w:ascii="Times New Roman"/>
          <w:b/>
        </w:rPr>
        <w:t>REPUBLIKA HRVATSKA</w:t>
      </w:r>
    </w:p>
    <w:p w:rsidRDefault="00903677" w:rsidP="00903677" w:rsidR="00A7167C" w:rsidRPr="00D44630">
      <w:pPr>
        <w:spacing w:lineRule="atLeast" w:line="240" w:after="0"/>
        <w:rPr>
          <w:rFonts w:hAnsi="Times New Roman" w:ascii="Times New Roman"/>
          <w:b/>
        </w:rPr>
      </w:pPr>
      <w:r w:rsidRPr="00D44630">
        <w:rPr>
          <w:rFonts w:hAnsi="Times New Roman" w:ascii="Times New Roman"/>
          <w:b/>
        </w:rPr>
        <w:t>TRGOVAČKI SUD U ZADRU</w:t>
      </w:r>
    </w:p>
    <w:p w:rsidRDefault="00A7167C" w:rsidP="00903677" w:rsidR="00A7167C" w:rsidRPr="00D44630">
      <w:pPr>
        <w:spacing w:lineRule="atLeast" w:line="240" w:after="0"/>
        <w:rPr>
          <w:rFonts w:hAnsi="Times New Roman" w:ascii="Times New Roman"/>
        </w:rPr>
      </w:pPr>
      <w:r w:rsidRPr="00D44630">
        <w:rPr>
          <w:rFonts w:hAnsi="Times New Roman" w:ascii="Times New Roman"/>
        </w:rPr>
        <w:t>Ulica dr. Franje Tuđmana 35</w:t>
      </w:r>
    </w:p>
    <w:p w:rsidRDefault="00903677" w:rsidP="00903677" w:rsidR="00903677" w:rsidRPr="00D44630">
      <w:pPr>
        <w:spacing w:lineRule="atLeast" w:line="240" w:after="0"/>
        <w:rPr>
          <w:rFonts w:hAnsi="Times New Roman" w:ascii="Times New Roman"/>
        </w:rPr>
      </w:pPr>
      <w:r w:rsidRPr="00D44630">
        <w:rPr>
          <w:rFonts w:hAnsi="Times New Roman" w:ascii="Times New Roman"/>
        </w:rPr>
        <w:tab/>
      </w:r>
      <w:r w:rsidRPr="00D44630">
        <w:rPr>
          <w:rFonts w:hAnsi="Times New Roman" w:ascii="Times New Roman"/>
        </w:rPr>
        <w:tab/>
      </w:r>
      <w:r w:rsidRPr="00D44630">
        <w:rPr>
          <w:rFonts w:hAnsi="Times New Roman" w:ascii="Times New Roman"/>
        </w:rPr>
        <w:tab/>
      </w:r>
      <w:r w:rsidRPr="00D44630">
        <w:rPr>
          <w:rFonts w:hAnsi="Times New Roman" w:ascii="Times New Roman"/>
        </w:rPr>
        <w:tab/>
      </w:r>
      <w:r w:rsidRPr="00D44630">
        <w:rPr>
          <w:rFonts w:hAnsi="Times New Roman" w:ascii="Times New Roman"/>
        </w:rPr>
        <w:tab/>
      </w:r>
      <w:r w:rsidRPr="00D44630">
        <w:rPr>
          <w:rFonts w:hAnsi="Times New Roman" w:ascii="Times New Roman"/>
        </w:rPr>
        <w:tab/>
      </w:r>
    </w:p>
    <w:p w:rsidRDefault="00A7167C" w:rsidP="00903677" w:rsidR="00A7167C" w:rsidRPr="00D44630">
      <w:pPr>
        <w:spacing w:lineRule="atLeast" w:line="240" w:after="0"/>
        <w:jc w:val="center"/>
        <w:rPr>
          <w:rFonts w:hAnsi="Times New Roman" w:ascii="Times New Roman"/>
          <w:b/>
        </w:rPr>
      </w:pPr>
      <w:r w:rsidRPr="00D44630">
        <w:rPr>
          <w:rFonts w:hAnsi="Times New Roman" w:ascii="Times New Roman"/>
          <w:b/>
        </w:rPr>
        <w:t>R E P U B L I K A  H R V A T S K A</w:t>
      </w:r>
    </w:p>
    <w:p w:rsidRDefault="00A7167C" w:rsidP="00903677" w:rsidR="00A7167C" w:rsidRPr="00D44630">
      <w:pPr>
        <w:spacing w:lineRule="atLeast" w:line="240" w:after="0"/>
        <w:jc w:val="center"/>
        <w:rPr>
          <w:rFonts w:hAnsi="Times New Roman" w:ascii="Times New Roman"/>
          <w:b/>
        </w:rPr>
      </w:pPr>
    </w:p>
    <w:p w:rsidRDefault="00903677" w:rsidP="00903677" w:rsidR="00903677" w:rsidRPr="00D44630">
      <w:pPr>
        <w:spacing w:lineRule="atLeast" w:line="240" w:after="0"/>
        <w:jc w:val="center"/>
        <w:rPr>
          <w:rFonts w:hAnsi="Times New Roman" w:ascii="Times New Roman"/>
          <w:b/>
        </w:rPr>
      </w:pPr>
      <w:r w:rsidRPr="00D44630">
        <w:rPr>
          <w:rFonts w:hAnsi="Times New Roman" w:ascii="Times New Roman"/>
          <w:b/>
        </w:rPr>
        <w:t>R J E Š E N J E</w:t>
      </w:r>
    </w:p>
    <w:p w:rsidRDefault="00903677" w:rsidP="00903677" w:rsidR="00903677" w:rsidRPr="00D44630">
      <w:pPr>
        <w:spacing w:lineRule="atLeast" w:line="240" w:after="0"/>
        <w:rPr>
          <w:rFonts w:hAnsi="Times New Roman" w:ascii="Times New Roman"/>
        </w:rPr>
      </w:pPr>
    </w:p>
    <w:p w:rsidRDefault="00903677" w:rsidP="009E5A7A" w:rsidR="00A7167C" w:rsidRPr="00D44630">
      <w:pPr>
        <w:jc w:val="both"/>
        <w:rPr>
          <w:rFonts w:hAnsi="Times New Roman" w:ascii="Times New Roman"/>
        </w:rPr>
      </w:pPr>
      <w:r w:rsidRPr="00D44630">
        <w:rPr>
          <w:rFonts w:hAnsi="Times New Roman" w:ascii="Times New Roman"/>
        </w:rPr>
        <w:tab/>
      </w:r>
      <w:r w:rsidR="00A7167C" w:rsidRPr="00D44630">
        <w:rPr>
          <w:rFonts w:eastAsia="Times New Roman" w:hAnsi="Times New Roman" w:ascii="Times New Roman"/>
          <w:lang w:eastAsia="hr-HR"/>
        </w:rPr>
        <w:t>Trgovački sud u Zadru, OIB:39670464653 po sutkinji Ani Markač, u stečajnom postupku nad stečajnim dužnikom TLM Aluminium d.d.</w:t>
      </w:r>
      <w:r w:rsidR="00506E14" w:rsidRPr="00506E14">
        <w:rPr>
          <w:rFonts w:eastAsia="Times New Roman" w:hAnsi="Times New Roman" w:ascii="Times New Roman"/>
          <w:lang w:eastAsia="hr-HR"/>
        </w:rPr>
        <w:t xml:space="preserve"> </w:t>
      </w:r>
      <w:r w:rsidR="00506E14" w:rsidRPr="00D44630">
        <w:rPr>
          <w:rFonts w:eastAsia="Times New Roman" w:hAnsi="Times New Roman" w:ascii="Times New Roman"/>
          <w:lang w:eastAsia="hr-HR"/>
        </w:rPr>
        <w:t>u stečaju</w:t>
      </w:r>
      <w:r w:rsidR="00A7167C" w:rsidRPr="00D44630">
        <w:rPr>
          <w:rFonts w:eastAsia="Times New Roman" w:hAnsi="Times New Roman" w:ascii="Times New Roman"/>
          <w:lang w:eastAsia="hr-HR"/>
        </w:rPr>
        <w:t xml:space="preserve">, Šibenik, Ulica Narodnog preporoda 12, </w:t>
      </w:r>
      <w:r w:rsidR="00506E14">
        <w:rPr>
          <w:rFonts w:eastAsia="Times New Roman" w:hAnsi="Times New Roman" w:ascii="Times New Roman"/>
          <w:lang w:eastAsia="hr-HR"/>
        </w:rPr>
        <w:t xml:space="preserve">OIB:82733440679, </w:t>
      </w:r>
      <w:r w:rsidR="00A7167C" w:rsidRPr="00D44630">
        <w:rPr>
          <w:rFonts w:eastAsia="Times New Roman" w:hAnsi="Times New Roman" w:ascii="Times New Roman"/>
          <w:lang w:eastAsia="hr-HR"/>
        </w:rPr>
        <w:t>kojeg zastupa s</w:t>
      </w:r>
      <w:r w:rsidR="00D44630" w:rsidRPr="00D44630">
        <w:rPr>
          <w:rFonts w:eastAsia="Times New Roman" w:hAnsi="Times New Roman" w:ascii="Times New Roman"/>
          <w:lang w:eastAsia="hr-HR"/>
        </w:rPr>
        <w:t xml:space="preserve">tečajni upravitelj Branko Morić iz Zadra, </w:t>
      </w:r>
      <w:r w:rsidR="00A7167C" w:rsidRPr="00D44630">
        <w:rPr>
          <w:rFonts w:hAnsi="Times New Roman" w:ascii="Times New Roman"/>
        </w:rPr>
        <w:t xml:space="preserve">dana </w:t>
      </w:r>
      <w:r w:rsidR="00D44630" w:rsidRPr="00D44630">
        <w:rPr>
          <w:rFonts w:hAnsi="Times New Roman" w:ascii="Times New Roman"/>
        </w:rPr>
        <w:t xml:space="preserve">7. listopada </w:t>
      </w:r>
      <w:r w:rsidR="00A7167C" w:rsidRPr="00D44630">
        <w:rPr>
          <w:rFonts w:hAnsi="Times New Roman" w:ascii="Times New Roman"/>
        </w:rPr>
        <w:t>2016</w:t>
      </w:r>
      <w:r w:rsidR="00D44630" w:rsidRPr="00D44630">
        <w:rPr>
          <w:rFonts w:hAnsi="Times New Roman" w:ascii="Times New Roman"/>
        </w:rPr>
        <w:t>.</w:t>
      </w:r>
      <w:r w:rsidR="00506E14">
        <w:rPr>
          <w:rFonts w:hAnsi="Times New Roman" w:ascii="Times New Roman"/>
        </w:rPr>
        <w:t>,</w:t>
      </w:r>
    </w:p>
    <w:p w:rsidRDefault="00903677" w:rsidP="00A7167C" w:rsidR="00903677" w:rsidRPr="00D44630">
      <w:pPr>
        <w:spacing w:lineRule="atLeast" w:line="240" w:after="0"/>
        <w:jc w:val="center"/>
        <w:rPr>
          <w:rFonts w:hAnsi="Times New Roman" w:ascii="Times New Roman"/>
          <w:b/>
        </w:rPr>
      </w:pPr>
      <w:r w:rsidRPr="00D44630">
        <w:rPr>
          <w:rFonts w:hAnsi="Times New Roman" w:ascii="Times New Roman"/>
          <w:b/>
        </w:rPr>
        <w:t>r i j e š i o   j e</w:t>
      </w:r>
    </w:p>
    <w:p w:rsidRDefault="00903677" w:rsidP="00903677" w:rsidR="00903677" w:rsidRPr="00D44630">
      <w:pPr>
        <w:spacing w:lineRule="atLeast" w:line="240" w:after="0"/>
        <w:rPr>
          <w:rFonts w:hAnsi="Times New Roman" w:ascii="Times New Roman"/>
          <w:b/>
        </w:rPr>
      </w:pPr>
    </w:p>
    <w:p w:rsidRDefault="00D44630" w:rsidP="00D44630" w:rsidR="00B41292" w:rsidRPr="00D44630">
      <w:pPr>
        <w:spacing w:lineRule="atLeast" w:line="240" w:after="0"/>
        <w:jc w:val="both"/>
        <w:rPr>
          <w:rFonts w:hAnsi="Times New Roman" w:ascii="Times New Roman"/>
        </w:rPr>
      </w:pPr>
      <w:r w:rsidRPr="00D44630">
        <w:rPr>
          <w:rFonts w:hAnsi="Times New Roman" w:ascii="Times New Roman"/>
        </w:rPr>
        <w:t>I.</w:t>
      </w:r>
      <w:r w:rsidRPr="00D44630">
        <w:rPr>
          <w:rFonts w:hAnsi="Times New Roman" w:ascii="Times New Roman"/>
        </w:rPr>
        <w:tab/>
      </w:r>
      <w:r w:rsidR="00177815" w:rsidRPr="00D44630">
        <w:rPr>
          <w:rFonts w:hAnsi="Times New Roman" w:ascii="Times New Roman"/>
        </w:rPr>
        <w:t xml:space="preserve">Ispravlja se tablica </w:t>
      </w:r>
      <w:r w:rsidR="00571979" w:rsidRPr="00D44630">
        <w:rPr>
          <w:rFonts w:hAnsi="Times New Roman" w:ascii="Times New Roman"/>
        </w:rPr>
        <w:t xml:space="preserve">stečajnog suca </w:t>
      </w:r>
      <w:r w:rsidR="00177815" w:rsidRPr="00D44630">
        <w:rPr>
          <w:rFonts w:hAnsi="Times New Roman" w:ascii="Times New Roman"/>
        </w:rPr>
        <w:t xml:space="preserve">utvrđenih tražbina prvog višeg isplatnog reda </w:t>
      </w:r>
      <w:r w:rsidR="004B21E9" w:rsidRPr="00D44630">
        <w:rPr>
          <w:rFonts w:hAnsi="Times New Roman" w:ascii="Times New Roman"/>
        </w:rPr>
        <w:t>sadržana u rj</w:t>
      </w:r>
      <w:r w:rsidRPr="00D44630">
        <w:rPr>
          <w:rFonts w:hAnsi="Times New Roman" w:ascii="Times New Roman"/>
        </w:rPr>
        <w:t>ešenju ovog S</w:t>
      </w:r>
      <w:r w:rsidR="00A7167C" w:rsidRPr="00D44630">
        <w:rPr>
          <w:rFonts w:hAnsi="Times New Roman" w:ascii="Times New Roman"/>
        </w:rPr>
        <w:t xml:space="preserve">uda poslovni broj 2 </w:t>
      </w:r>
      <w:r w:rsidR="004B21E9" w:rsidRPr="00D44630">
        <w:rPr>
          <w:rFonts w:hAnsi="Times New Roman" w:ascii="Times New Roman"/>
        </w:rPr>
        <w:t>St-</w:t>
      </w:r>
      <w:r w:rsidR="00A7167C" w:rsidRPr="00D44630">
        <w:rPr>
          <w:rFonts w:hAnsi="Times New Roman" w:ascii="Times New Roman"/>
        </w:rPr>
        <w:t>653</w:t>
      </w:r>
      <w:r w:rsidR="004B21E9" w:rsidRPr="00D44630">
        <w:rPr>
          <w:rFonts w:hAnsi="Times New Roman" w:ascii="Times New Roman"/>
        </w:rPr>
        <w:t>/1</w:t>
      </w:r>
      <w:r w:rsidR="00A7167C" w:rsidRPr="00D44630">
        <w:rPr>
          <w:rFonts w:hAnsi="Times New Roman" w:ascii="Times New Roman"/>
        </w:rPr>
        <w:t>5</w:t>
      </w:r>
      <w:r w:rsidR="004B21E9" w:rsidRPr="00D44630">
        <w:rPr>
          <w:rFonts w:hAnsi="Times New Roman" w:ascii="Times New Roman"/>
        </w:rPr>
        <w:t>-</w:t>
      </w:r>
      <w:r w:rsidR="00A7167C" w:rsidRPr="00D44630">
        <w:rPr>
          <w:rFonts w:hAnsi="Times New Roman" w:ascii="Times New Roman"/>
        </w:rPr>
        <w:t>174</w:t>
      </w:r>
      <w:r w:rsidR="00571979" w:rsidRPr="00D44630">
        <w:rPr>
          <w:rFonts w:hAnsi="Times New Roman" w:ascii="Times New Roman"/>
        </w:rPr>
        <w:t xml:space="preserve"> </w:t>
      </w:r>
      <w:r w:rsidRPr="00D44630">
        <w:rPr>
          <w:rFonts w:hAnsi="Times New Roman" w:ascii="Times New Roman"/>
        </w:rPr>
        <w:t xml:space="preserve">od </w:t>
      </w:r>
      <w:r w:rsidR="00A7167C" w:rsidRPr="00D44630">
        <w:rPr>
          <w:rFonts w:hAnsi="Times New Roman" w:ascii="Times New Roman"/>
        </w:rPr>
        <w:t xml:space="preserve">14. ožujka </w:t>
      </w:r>
      <w:r w:rsidR="00571979" w:rsidRPr="00D44630">
        <w:rPr>
          <w:rFonts w:hAnsi="Times New Roman" w:ascii="Times New Roman"/>
        </w:rPr>
        <w:t>2016.</w:t>
      </w:r>
      <w:r w:rsidR="004B21E9" w:rsidRPr="00D44630">
        <w:rPr>
          <w:rFonts w:hAnsi="Times New Roman" w:ascii="Times New Roman"/>
        </w:rPr>
        <w:t xml:space="preserve"> </w:t>
      </w:r>
      <w:r w:rsidR="00177815" w:rsidRPr="00D44630">
        <w:rPr>
          <w:rFonts w:hAnsi="Times New Roman" w:ascii="Times New Roman"/>
        </w:rPr>
        <w:t xml:space="preserve">na način da </w:t>
      </w:r>
      <w:r w:rsidR="00C7091E" w:rsidRPr="00D44630">
        <w:rPr>
          <w:rFonts w:hAnsi="Times New Roman" w:ascii="Times New Roman"/>
        </w:rPr>
        <w:t>nak</w:t>
      </w:r>
      <w:r w:rsidR="00506E14">
        <w:rPr>
          <w:rFonts w:hAnsi="Times New Roman" w:ascii="Times New Roman"/>
        </w:rPr>
        <w:t xml:space="preserve">on </w:t>
      </w:r>
      <w:r w:rsidR="00C7091E" w:rsidRPr="00D44630">
        <w:rPr>
          <w:rFonts w:hAnsi="Times New Roman" w:ascii="Times New Roman"/>
        </w:rPr>
        <w:t xml:space="preserve">isplate osiguranih radničkih potraživanja </w:t>
      </w:r>
      <w:r w:rsidR="00506E14">
        <w:rPr>
          <w:rFonts w:hAnsi="Times New Roman" w:ascii="Times New Roman"/>
        </w:rPr>
        <w:t xml:space="preserve">ista </w:t>
      </w:r>
      <w:r w:rsidR="00177815" w:rsidRPr="00D44630">
        <w:rPr>
          <w:rFonts w:hAnsi="Times New Roman" w:ascii="Times New Roman"/>
        </w:rPr>
        <w:t>sada glasi</w:t>
      </w:r>
      <w:r w:rsidR="00903677" w:rsidRPr="00D44630">
        <w:rPr>
          <w:rFonts w:hAnsi="Times New Roman" w:ascii="Times New Roman"/>
        </w:rPr>
        <w:t>:</w:t>
      </w:r>
    </w:p>
    <w:p w:rsidRDefault="007662EC" w:rsidP="00D44630" w:rsidR="007662EC" w:rsidRPr="00D44630">
      <w:pPr>
        <w:spacing w:lineRule="atLeast" w:line="240" w:after="0"/>
        <w:jc w:val="both"/>
        <w:rPr>
          <w:rFonts w:hAnsi="Times New Roman" w:ascii="Times New Roman"/>
          <w:b/>
        </w:rPr>
      </w:pPr>
    </w:p>
    <w:p w:rsidRDefault="009E5A7A" w:rsidP="00A7167C" w:rsidR="009E5A7A" w:rsidRPr="00D44630">
      <w:pPr>
        <w:spacing w:lineRule="auto" w:line="240" w:after="0"/>
        <w:jc w:val="both"/>
        <w:rPr>
          <w:rFonts w:eastAsia="Times New Roman" w:hAnsi="Times New Roman" w:ascii="Times New Roman"/>
          <w:lang w:eastAsia="hr-HR"/>
        </w:rPr>
      </w:pPr>
      <w:r w:rsidRPr="00D44630">
        <w:rPr>
          <w:rFonts w:eastAsia="Times New Roman" w:hAnsi="Times New Roman" w:ascii="Times New Roman"/>
          <w:lang w:eastAsia="hr-HR"/>
        </w:rPr>
        <w:t xml:space="preserve">Utvrđuju se tražbine koje se namiruju kao tražbine prvog višeg </w:t>
      </w:r>
      <w:r w:rsidR="00D44630" w:rsidRPr="00D44630">
        <w:rPr>
          <w:rFonts w:eastAsia="Times New Roman" w:hAnsi="Times New Roman" w:ascii="Times New Roman"/>
          <w:lang w:eastAsia="hr-HR"/>
        </w:rPr>
        <w:t>isplatnog reda:</w:t>
      </w:r>
    </w:p>
    <w:p w:rsidRDefault="009E5A7A" w:rsidP="009E5A7A" w:rsidR="009E5A7A" w:rsidRPr="00D44630">
      <w:pPr>
        <w:spacing w:lineRule="auto" w:line="240" w:after="0"/>
        <w:jc w:val="both"/>
        <w:rPr>
          <w:rFonts w:eastAsia="Times New Roman" w:hAnsi="Times New Roman" w:ascii="Times New Roman"/>
          <w:lang w:eastAsia="hr-HR"/>
        </w:rPr>
      </w:pPr>
    </w:p>
    <w:tbl>
      <w:tblPr>
        <w:tblW w:type="pct" w:w="4942"/>
        <w:tblLayout w:type="fixed"/>
        <w:tblLook w:val="04A0" w:noVBand="1" w:noHBand="0" w:lastColumn="0" w:firstColumn="1" w:lastRow="0" w:firstRow="1"/>
      </w:tblPr>
      <w:tblGrid>
        <w:gridCol w:w="820"/>
        <w:gridCol w:w="2407"/>
        <w:gridCol w:w="1561"/>
        <w:gridCol w:w="2409"/>
        <w:gridCol w:w="1983"/>
      </w:tblGrid>
      <w:tr w:rsidTr="00A7167C" w:rsidR="00A7167C" w:rsidRPr="00D44630">
        <w:trPr>
          <w:trHeight w:val="600"/>
        </w:trPr>
        <w:tc>
          <w:tcPr>
            <w:tcW w:type="pct" w:w="447"/>
            <w:tcBorders>
              <w:top w:space="0" w:sz="4" w:color="auto" w:val="single"/>
              <w:left w:space="0" w:sz="4" w:color="auto" w:val="single"/>
              <w:bottom w:val="nil"/>
              <w:right w:space="0" w:sz="4" w:color="FF00FF" w:val="single"/>
            </w:tcBorders>
            <w:shd w:fill="auto" w:color="auto" w:val="clear"/>
            <w:vAlign w:val="center"/>
            <w:hideMark/>
          </w:tcPr>
          <w:p w:rsidRDefault="00A7167C" w:rsidP="00D44630" w:rsidR="00A7167C" w:rsidRPr="00D44630">
            <w:pPr>
              <w:spacing w:lineRule="auto" w:line="240" w:after="0"/>
              <w:rPr>
                <w:rFonts w:eastAsia="Times New Roman" w:hAnsi="Times New Roman" w:ascii="Times New Roman"/>
                <w:b/>
                <w:bCs/>
                <w:color w:val="000000"/>
                <w:lang w:eastAsia="hr-HR"/>
              </w:rPr>
            </w:pPr>
            <w:r w:rsidRPr="00D44630">
              <w:rPr>
                <w:rFonts w:eastAsia="Times New Roman" w:hAnsi="Times New Roman" w:ascii="Times New Roman"/>
                <w:b/>
                <w:bCs/>
                <w:color w:val="000000"/>
                <w:lang w:eastAsia="hr-HR"/>
              </w:rPr>
              <w:t>R.br</w:t>
            </w:r>
          </w:p>
        </w:tc>
        <w:tc>
          <w:tcPr>
            <w:tcW w:type="pct" w:w="1311"/>
            <w:tcBorders>
              <w:top w:space="0" w:sz="4" w:color="auto" w:val="single"/>
              <w:left w:space="0" w:sz="4" w:color="auto" w:val="single"/>
              <w:bottom w:val="nil"/>
              <w:right w:val="nil"/>
            </w:tcBorders>
            <w:shd w:fill="auto" w:color="auto" w:val="clear"/>
            <w:noWrap/>
            <w:vAlign w:val="center"/>
            <w:hideMark/>
          </w:tcPr>
          <w:p w:rsidRDefault="00A7167C" w:rsidP="00D44630" w:rsidR="00A7167C" w:rsidRPr="00D44630">
            <w:pPr>
              <w:spacing w:lineRule="auto" w:line="240" w:after="0"/>
              <w:rPr>
                <w:rFonts w:eastAsia="Times New Roman" w:hAnsi="Times New Roman" w:ascii="Times New Roman"/>
                <w:b/>
                <w:bCs/>
                <w:color w:val="000000"/>
                <w:lang w:eastAsia="hr-HR"/>
              </w:rPr>
            </w:pPr>
            <w:r w:rsidRPr="00D44630">
              <w:rPr>
                <w:rFonts w:eastAsia="Times New Roman" w:hAnsi="Times New Roman" w:ascii="Times New Roman"/>
                <w:b/>
                <w:bCs/>
                <w:color w:val="000000"/>
                <w:lang w:eastAsia="hr-HR"/>
              </w:rPr>
              <w:t>Ime i prezime / tvrtka  ili naziv vjerovnika</w:t>
            </w:r>
          </w:p>
        </w:tc>
        <w:tc>
          <w:tcPr>
            <w:tcW w:type="pct" w:w="8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A7167C" w:rsidP="00D44630" w:rsidR="00A7167C" w:rsidRPr="00D44630">
            <w:pPr>
              <w:spacing w:lineRule="auto" w:line="240" w:after="0"/>
              <w:jc w:val="center"/>
              <w:rPr>
                <w:rFonts w:eastAsia="Times New Roman" w:hAnsi="Times New Roman" w:ascii="Times New Roman"/>
                <w:b/>
                <w:bCs/>
                <w:color w:val="000000"/>
                <w:lang w:eastAsia="hr-HR"/>
              </w:rPr>
            </w:pPr>
            <w:r w:rsidRPr="00D44630">
              <w:rPr>
                <w:rFonts w:eastAsia="Times New Roman" w:hAnsi="Times New Roman" w:ascii="Times New Roman"/>
                <w:b/>
                <w:bCs/>
                <w:color w:val="000000"/>
                <w:lang w:eastAsia="hr-HR"/>
              </w:rPr>
              <w:t>OIB vjerovnika</w:t>
            </w:r>
          </w:p>
        </w:tc>
        <w:tc>
          <w:tcPr>
            <w:tcW w:type="pct" w:w="1312"/>
            <w:tcBorders>
              <w:top w:space="0" w:sz="4" w:color="auto" w:val="single"/>
              <w:left w:val="nil"/>
              <w:bottom w:space="0" w:sz="4" w:color="auto" w:val="single"/>
              <w:right w:space="0" w:sz="4" w:color="auto" w:val="single"/>
            </w:tcBorders>
            <w:shd w:fill="auto" w:color="auto" w:val="clear"/>
            <w:noWrap/>
            <w:vAlign w:val="center"/>
            <w:hideMark/>
          </w:tcPr>
          <w:p w:rsidRDefault="00A7167C" w:rsidP="00D44630" w:rsidR="00A7167C" w:rsidRPr="00D44630">
            <w:pPr>
              <w:spacing w:lineRule="auto" w:line="240" w:after="0"/>
              <w:jc w:val="center"/>
              <w:rPr>
                <w:rFonts w:eastAsia="Times New Roman" w:hAnsi="Times New Roman" w:ascii="Times New Roman"/>
                <w:b/>
                <w:bCs/>
                <w:color w:val="000000"/>
                <w:lang w:eastAsia="hr-HR"/>
              </w:rPr>
            </w:pPr>
            <w:r w:rsidRPr="00D44630">
              <w:rPr>
                <w:rFonts w:eastAsia="Times New Roman" w:hAnsi="Times New Roman" w:ascii="Times New Roman"/>
                <w:b/>
                <w:bCs/>
                <w:color w:val="000000"/>
                <w:lang w:eastAsia="hr-HR"/>
              </w:rPr>
              <w:t>Adresa/sjedište vjerovnika</w:t>
            </w:r>
          </w:p>
        </w:tc>
        <w:tc>
          <w:tcPr>
            <w:tcW w:type="pct" w:w="1081"/>
            <w:tcBorders>
              <w:top w:space="0" w:sz="4" w:color="auto" w:val="single"/>
              <w:left w:val="nil"/>
              <w:bottom w:val="nil"/>
              <w:right w:space="0" w:sz="4" w:color="auto" w:val="single"/>
            </w:tcBorders>
            <w:shd w:fill="auto" w:color="auto" w:val="clear"/>
            <w:vAlign w:val="center"/>
            <w:hideMark/>
          </w:tcPr>
          <w:p w:rsidRDefault="00D5382A" w:rsidP="00D44630" w:rsidR="00A7167C" w:rsidRPr="00D44630">
            <w:pPr>
              <w:spacing w:lineRule="auto" w:line="240" w:after="0"/>
              <w:jc w:val="center"/>
              <w:rPr>
                <w:rFonts w:eastAsia="Times New Roman" w:hAnsi="Times New Roman" w:ascii="Times New Roman"/>
                <w:b/>
                <w:bCs/>
                <w:color w:val="000000"/>
                <w:lang w:eastAsia="hr-HR"/>
              </w:rPr>
            </w:pPr>
            <w:r>
              <w:rPr>
                <w:rFonts w:eastAsia="Times New Roman" w:hAnsi="Times New Roman" w:ascii="Times New Roman"/>
                <w:b/>
                <w:bCs/>
                <w:color w:val="000000"/>
                <w:lang w:eastAsia="hr-HR"/>
              </w:rPr>
              <w:t>UTVRĐENO</w:t>
            </w:r>
            <w:r w:rsidR="00A7167C" w:rsidRPr="00D44630">
              <w:rPr>
                <w:rFonts w:eastAsia="Times New Roman" w:hAnsi="Times New Roman" w:ascii="Times New Roman"/>
                <w:b/>
                <w:bCs/>
                <w:color w:val="000000"/>
                <w:lang w:eastAsia="hr-HR"/>
              </w:rPr>
              <w:t xml:space="preserve"> (kn) </w:t>
            </w:r>
          </w:p>
        </w:tc>
      </w:tr>
      <w:tr w:rsidTr="00A7167C" w:rsidR="00A7167C" w:rsidRPr="00D44630">
        <w:trPr>
          <w:trHeight w:val="300"/>
        </w:trPr>
        <w:tc>
          <w:tcPr>
            <w:tcW w:type="pct" w:w="447"/>
            <w:tcBorders>
              <w:top w:space="0" w:sz="4" w:color="auto" w:val="single"/>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w:t>
            </w:r>
          </w:p>
        </w:tc>
        <w:tc>
          <w:tcPr>
            <w:tcW w:type="pct" w:w="1311"/>
            <w:tcBorders>
              <w:top w:space="0" w:sz="4" w:color="auto" w:val="single"/>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ALEN ELEZ</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44526072155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SLAVICE 101, LOZOVAC</w:t>
            </w:r>
          </w:p>
        </w:tc>
        <w:tc>
          <w:tcPr>
            <w:tcW w:type="pct" w:w="1081"/>
            <w:tcBorders>
              <w:top w:space="0" w:sz="4" w:color="auto" w:val="single"/>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106.869,07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IVO SLAVICA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94758750822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GROBLJA 13,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126.996,89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bookmarkStart w:name="RANGE!A13" w:id="1"/>
            <w:r w:rsidRPr="00D44630">
              <w:rPr>
                <w:rFonts w:eastAsia="Times New Roman" w:hAnsi="Times New Roman" w:ascii="Times New Roman"/>
                <w:lang w:eastAsia="hr-HR"/>
              </w:rPr>
              <w:t>3</w:t>
            </w:r>
            <w:bookmarkEnd w:id="1"/>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IVAN SKELIN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31725158446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SKELINI 1, SITNO</w:t>
            </w:r>
          </w:p>
        </w:tc>
        <w:tc>
          <w:tcPr>
            <w:tcW w:type="pct" w:w="1081"/>
            <w:tcBorders>
              <w:top w:val="nil"/>
              <w:left w:val="nil"/>
              <w:bottom w:space="0" w:sz="4" w:color="auto" w:val="single"/>
              <w:right w:space="0" w:sz="4" w:color="auto" w:val="single"/>
            </w:tcBorders>
            <w:shd w:fill="auto" w:color="auto" w:val="clear"/>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140.010,82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SILIJA SANDRIĆ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76540512411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8.DALM. UDARNE BRIGADE 28,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33.187,50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ANA BOŠNJAK</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75757762269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RAŽINE,BORAJSKA 42,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120.218,60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ADRIANA VUKELJA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87669579100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DRAGUTINA BERGAMA 6,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53.728,06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HRVOJE BAJIĆ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84198626259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TUTIKOVA 11, ŽABORIĆ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14.736,85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SMILJANA BAKULA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63963507766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KAMENJAKA 46,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85.674,51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MATE KITAROVIĆ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84779106371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BANA I.MAŽURANIĆA 52,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111.468,61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ŽELJKO KAPITANOVIĆ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73037525336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BOŽIDARA PETRANOVIĆA 1,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104.792,76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JOSO PLENČA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41268668380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VRPOLJAČKA CESTA 154, VRPOLJE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95.534,56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BRANKO MARČIĆ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66561656076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BORAJSKA 38,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108.462,04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13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MILIVOJ MARINOV</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09660786248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KALINA 22, PRIMOŠTEN BURNJI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89.952,04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TOMISLAV NOVAK</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78469356079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MANDALINSKIH ŽRTAVA 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71.108,55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MARINKO IVANOVIĆ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38715469605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BANA JOSIPA JELAČIĆA 78 A,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45.104,46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LJILJANA DABIĆ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22147471287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RIBARSKA 2,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106.078,70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NADA ERCEGOVIĆ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69105268829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KARLA VIPAUCA 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105.991,14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DIVNA VRANJIĆ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76311167501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NOVA I 81, SITNO DONJE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115.165,74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MILIVOJ GOVIĆ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27649774168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MORNARSKA 5,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127.031,01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IVICA MARKOVIĆ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21511210677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KROZ METERIZE 46,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114.732,84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NEVEN VUKŠIĆ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25873230235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VUKŠIĆI 5, DANILO KRALJICE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109.644,97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HRVOJE JAJAŠ</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76410764785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RIBNIČKA 16,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63.471,25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VLADE PALINIĆ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80887738551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BRIBIRSKIH KNEZOVA 9,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113.669,64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MARKO KUČIĆ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84239769939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STANKOVCI 125 A, STANKOVCI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126.760,75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ŽELJKO GROZDANIĆ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84900012466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DUBRAVICE, DUBRAVICE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127.648,18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STIPE BAČIĆ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98065824278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TRTARSKA 140,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49.853,63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BORIS GRGUREV</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06919881117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KAMILA PAMUKOVIĆA 80, VODICE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102.888,26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ŠIMAC</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09233902019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ŠIMCI 7, RADONIĆ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94.908,69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NIKOLA BAUS</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51966995712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DUBLJE 16, PIROVAC</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104.720,87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MARKO ŽIVKOVIĆ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65489668576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BRAĆE IVANDA 23 A, ZATON</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33.648,08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ŽELJKO BEŠIĆ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84767018788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KARLOVIH KUĆA 4, SKRADIN</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112.051,61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MILE LUGOVIĆ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85649615547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MURVE 14 B, PRIMOŠTEN</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9.387,19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FABIJAN MIŠ</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91779580397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ULICA V - PUT BRDA 18 A, PRVIĆ ŠEPURINE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42.913,89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RADE BATAK</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96663483992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UDOVIČIĆA KULE 41, VODICE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87.210,18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KRISTIJAN GAŠPEROV</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11395497997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KRČULJ-GAŠPEROVI 38, PRIMOŠTEN BURNJI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44.378,51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NENAD RAK</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15030186544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ULICA GREDA 8, DANILO</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106.089,76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BRANKO LUGOVIĆ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20613155228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 xml:space="preserve">LUGOVIĆI-SLAVICE </w:t>
            </w:r>
            <w:r w:rsidRPr="00D44630">
              <w:rPr>
                <w:rFonts w:eastAsia="Times New Roman" w:hAnsi="Times New Roman" w:ascii="Times New Roman"/>
                <w:lang w:eastAsia="hr-HR"/>
              </w:rPr>
              <w:lastRenderedPageBreak/>
              <w:t>12 A, BILICE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lastRenderedPageBreak/>
              <w:t>104.648,49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38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SNJEŽAN ANIĆ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27900090914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TEŽAČKA 17, SKRADIN</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123.112,86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ANTONIJA PODURILJKO</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30547084039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RAŽINSKA 127,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57.509,79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JOSIP GULIN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32256051424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BANA J.JELAČIĆA 46,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31.360,48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ANTONIO KALAUZ</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28439760351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8.DALMATINSKE UD.BRIGADE 22,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49.014,83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MILENKO KURSAN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34037659876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DONJE POLJE 4, DONJE POLJE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92.388,00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IGOR ANTIČEVIĆ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36258080047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KRALJA ZVONIMIRA 70,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21.492,20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MLADEN STIPANIČEV</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70025380174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ULIČINE 29, TRIBUNJ</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93.210,48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ZORA GOVIĆ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74208194681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JADRTOVAC, TRG KOLARIŠTE 3, JADRTOVAC</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96.230,39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IVICA BELAKUŠIĆ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78150052711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KONOBE 29, GREBAŠTICA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97.396,60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MILJENKO VUNIĆ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84264474387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STANKOVCI 147, STANKOVCI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125.015,86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ANKICA BOSNIĆ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00197519773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SV. JOSIPA RADNIKA 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102.471,38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TOMISLAV ERCEG</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01445537905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DONJI ERCEZI 6, SLIVNO</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49.414,60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50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BRANKO LUŠA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09334836723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CVIJETNA 30,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120.653,55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51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BRANKO KUAČ</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13327497893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RADONIĆ, RADONIĆ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114.295,92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52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JOSO PERAN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16034552834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RAŽINSKA 46,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127.107,11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53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KREČAK</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81503017200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GLAVIČINE 10,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99.049,65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54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IVAN SILOV</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22018426472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BRANITELJA DOMOVINSKOG RATA  1,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3.767,77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55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MILENKO UŠLJEBRKA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24981279157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RUĐERA BOŠKOVIĆA 14, VODICE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89.237,89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56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TOMISLAV SMOLIĆ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54155764696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KAMENJAKA 16,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93.652,82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57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IVAN TUCAK</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57426234589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TUCAKI 1, RADONIĆ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104.300,32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58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IVAN MOČIĆ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83579899759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ZAGREBAČKA 11, DRNIŠ</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132.309,73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59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LEDENKO</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33250697678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VUKŠIĆ 54, VUKŠIĆ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26.015,16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60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ŽELJKO MAMIĆ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53952391088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LIŠANE OSTROVIČKE, LIŠANE OSTROVIČKE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115.305,04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61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IVE PERAN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84623770178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VODIČKA 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3.302,15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62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MARICA TROSKOT</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40935475108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KAŠIĆ 27, KAŠIĆ BANJEVAČKI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97.056,63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63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MARICA BILUŠ</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61964635070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ČISTA VELIKA 192, ČISTA VELIKA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98.262,66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64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JERISLAV NINIĆ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70135333810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8.DALM.UDARNE BRIGADE 12,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55.022,25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65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MILE PLAVČIĆ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01073347334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VRPOLJE, VRPOLJE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17.171,92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66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ŠIME RADNIĆ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61853843808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RAŽINSKA 70 A,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99.119,66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67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MIRKO KRNIĆ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66062447211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MANDALINSKIH ŽRTAVA 11 C,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2.869,96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68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ZVONKO ŠABIĆ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73842604691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MOSEČKA 9,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105.990,63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69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ZDRAVKO SVIRČIĆ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77348064198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RAŽINE,GREBAŠTIČKA 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104.002,07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70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IVAN GORETA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77379133717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RAŽINE,PERKOVAČKI PUT 7,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121.454,29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71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DAVOR STOJIĆ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84511514581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SARAJEVSKA 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33.242,39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72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BRANKA MANDIĆ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98230522580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ZAGREBAČKA 4, TRIBUNJ</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96.239,32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73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VITOMIR KATIĆ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05211241900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TRG ANDRIJE HEBRANGA 11 A,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108.059,44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74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EMINA RADOVČIĆ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91917304264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NIKOLE TESLE 65,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47.650,84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75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MILAN KERO</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17453933995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KERE 18, GORNJE PLANJANE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98.383,91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76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ŽELJKO RUPIĆ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24456242791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GREBAŠTICA DONJA 129, GREBAŠTICA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77.157,63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77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IVAN BURAZER-TURKO</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31072524486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BORAJA 5, BORAJA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122.386,18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78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MARIJO PAŠKALIN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16050732768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LEPENICA 12, LEPENICA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21.327,77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79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MILE ŠKUGOR</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86042737360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FAUSTA VRANČIĆA 9,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102.635,26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80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DIJANA KNEŽIĆ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20870326693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BRIBIRSKIH KNEZOVA 33,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96.437,90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81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MIRJANA ŽIVKOVIĆ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21700414398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BANA JOSIPA JELAČIĆA 38,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106.533,69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82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ŠPIRO BAKULA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42597138055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MANDALINSKIH ŽRTAVA  11 A,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126.780,81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83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TOMISLAV VULINOVIĆ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32356672987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SOPALJSKA 50,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120.423,89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84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MILAN RENJE</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23444629154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IZNAD LOKVE I 15, VRPOLJE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104.849,08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85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STIPE KULUŠIĆ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73524803579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KLJUČ 31, KLJUČ</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106.086,91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86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BATINICA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94364714723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PAŠKA ZJAČIĆA 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42.391,72</w:t>
            </w:r>
          </w:p>
        </w:tc>
      </w:tr>
      <w:tr w:rsidTr="00A7167C" w:rsidR="00A7167C" w:rsidRPr="00D44630">
        <w:trPr>
          <w:trHeight w:val="300"/>
        </w:trPr>
        <w:tc>
          <w:tcPr>
            <w:tcW w:type="pct" w:w="447"/>
            <w:tcBorders>
              <w:top w:val="nil"/>
              <w:left w:space="0" w:sz="4" w:color="auto" w:val="single"/>
              <w:bottom w:val="nil"/>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87</w:t>
            </w:r>
          </w:p>
        </w:tc>
        <w:tc>
          <w:tcPr>
            <w:tcW w:type="pct" w:w="1311"/>
            <w:tcBorders>
              <w:top w:val="nil"/>
              <w:left w:val="nil"/>
              <w:bottom w:val="nil"/>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DAVOR ALVIŽ</w:t>
            </w:r>
          </w:p>
        </w:tc>
        <w:tc>
          <w:tcPr>
            <w:tcW w:type="pct" w:w="850"/>
            <w:tcBorders>
              <w:top w:val="nil"/>
              <w:left w:val="nil"/>
              <w:bottom w:val="nil"/>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04626922679</w:t>
            </w:r>
          </w:p>
        </w:tc>
        <w:tc>
          <w:tcPr>
            <w:tcW w:type="pct" w:w="1312"/>
            <w:tcBorders>
              <w:top w:val="nil"/>
              <w:left w:space="0" w:sz="4" w:color="auto" w:val="single"/>
              <w:bottom w:val="nil"/>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 xml:space="preserve">PUT RAJIĆA 55, </w:t>
            </w:r>
            <w:r w:rsidRPr="00D44630">
              <w:rPr>
                <w:rFonts w:eastAsia="Times New Roman" w:hAnsi="Times New Roman" w:ascii="Times New Roman"/>
                <w:lang w:eastAsia="hr-HR"/>
              </w:rPr>
              <w:lastRenderedPageBreak/>
              <w:t>RASLINA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lastRenderedPageBreak/>
              <w:t>138.291,19</w:t>
            </w:r>
          </w:p>
        </w:tc>
      </w:tr>
      <w:tr w:rsidTr="00A7167C" w:rsidR="00A7167C" w:rsidRPr="00D44630">
        <w:trPr>
          <w:trHeight w:val="300"/>
        </w:trPr>
        <w:tc>
          <w:tcPr>
            <w:tcW w:type="pct" w:w="447"/>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88</w:t>
            </w:r>
          </w:p>
        </w:tc>
        <w:tc>
          <w:tcPr>
            <w:tcW w:type="pct" w:w="1311"/>
            <w:tcBorders>
              <w:top w:space="0" w:sz="4" w:color="auto" w:val="single"/>
              <w:left w:val="nil"/>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ZDENKO ŽIVKOVIĆ</w:t>
            </w:r>
          </w:p>
        </w:tc>
        <w:tc>
          <w:tcPr>
            <w:tcW w:type="pct" w:w="850"/>
            <w:tcBorders>
              <w:top w:space="0" w:sz="4" w:color="auto" w:val="single"/>
              <w:left w:val="nil"/>
              <w:bottom w:space="0" w:sz="4" w:color="auto"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75144939506</w:t>
            </w:r>
          </w:p>
        </w:tc>
        <w:tc>
          <w:tcPr>
            <w:tcW w:type="pct" w:w="1312"/>
            <w:tcBorders>
              <w:top w:space="0" w:sz="4" w:color="auto" w:val="single"/>
              <w:left w:space="0" w:sz="4" w:color="auto" w:val="single"/>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MANDALINSKIH ŽRTAVA 16 C,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150.546,40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89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MIRA IVANDA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86207382930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TRTARSKA 15 B,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102.550,03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90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MILE DUBRAVICA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11872434005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STANKOVCI, STANKOVCI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108.651,23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91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PIRIJA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22444709244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A.G.MATOŠA 39,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113.894,92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92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BORIS ANTIĆ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55099531272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ISPOD VIDILICE 21,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139.280,20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93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VLATKO ŠANDIĆ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63846794209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 DALMATINSKE UDAR.BRIGADE 30,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26.259,66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94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NEVEN BATINICA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99869631312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JNA 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103.159,47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95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GORAN TOŠIĆ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08313740576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TRTARSKA 18,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51.652,83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96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IVICA ĐIRA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63266164638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GRAHOVO DONJE 43, DUBRAVICE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123.614,76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97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DEJAN KNEŽEVIĆ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73562640821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CESTA ŠIBENIK-PERKOVIĆ 101, DANILO BIRANJ</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33.759,25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98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DAVOR BAŠIĆ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75671492293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RADOŠINOVCI 74, RADOŠINOVCI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60.923,64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99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BRANKO PETRIĆ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93944413899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OBALA PRVOBORACA 7,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126.317,46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100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NIKOLA BARADIĆ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07103425468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RAŽINSKA 113,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95.552,04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101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IVAN IVIĆ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29061972343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RAŽINSKA 85,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39.089,14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102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BRANKO SPAHIJA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33973125386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RIDERSKA CESTA 47, DANILO</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128.901,12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103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MIRKO MIKULANDRA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31053169411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STUBALJ 150, BILICE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28.371,50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104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NENAD BILIĆ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35804314451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BRANITELJA DOMOVINSKOG RATA  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29.475,78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105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KREŠIMIR KUNDID</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44534086814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PETRA PRERADOVIĆA 17,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39.826,23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106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MARKO MUDRAŽIJA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47784480107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GRAHOVO GORNJE 4, DUBRAVICE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90.651,89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107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JOŠKO LUŠA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68030466642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ŠIME BILAN ŠIJCA 2, VODICE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29.506,84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108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IVAN MIŠURA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80784043288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8.DALMATINSKE UDAR.BRIGADE 18,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29.640,75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109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NEVEN RAMADŽA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26469548177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RAMAĐE 9, DANILO KRALJICE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104.679,55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110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SREĆKO OLIVARI</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45996093604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TINA UJEVIĆA 15,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78.814,70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111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NEDILJKO BABIĆ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76661540834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BABIĆI 4, SONKOVIĆ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94.069,57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112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DRAGAN ŠAPONJA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98074283761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ZAPADNA MAGISTRALA 29,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103.109,23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113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MIRA SPAHIJA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08137551834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ORIŠJE 15 A, DANILO</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114.066,33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114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OZREN RONČEVIĆ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11868959227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PROKLJANSKA 33,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58.313,69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115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DRAGO LABOR</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12248822818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VISOVAČKA 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88.495,50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116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ANĐELKO ŠKARIĆ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16135237209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LAĐEVAČKA CESTA 14, LAĐEVCI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108.674,14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117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ŽELJKO NIMAC</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21730758975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LIŠANE OSTROVIČKE 59, LIŠANE OSTROVIČKE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124.338,88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118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JOSIP ILIĆ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45379126650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3.STUDENOG 1944. 21,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107.532,56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119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ŽELJKO PETRINA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56026172555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PETRINA  1, DONJE POLJE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124.976,85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120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MARKO MAJDIĆ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73977586747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RUPE 20, RUPE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98.345,49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121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ANKA MRDEŽA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29594997758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RAŽINE,RAŽINSKA 18,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84.348,91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122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PETRINA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27714912120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PETRINA 1, DONJE POLJE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8.079,49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123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SANDA LABOR</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92990522611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IVE NINIĆA IVASA 23,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95.911,07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124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JASNA DŽALE</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56497305005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BANA I.MAŽURANIĆA 1,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106.881,96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125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ZVONKO BELAMARIĆ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71332108954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8.DALM.UDARNE BRIGADE 50,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3.262,31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126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SNJEŽANA PERAN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85794059338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RAŽINE,GREBAŠTIČKA 5,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74.361,89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127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JORDANKA PAUK</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32597083825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TRG ANDRIJE HEBRANGA 5,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88.081,80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128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IVE VUKŠIĆ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65375878268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VUKŠIĆI, DANILO KRALJICE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130.338,51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129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MARIJAN JURJEVIĆ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21332216095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DANILSKA 29,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127.816,21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130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MIRO PEŠUT</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21767761485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STANKOVCI 56, STANKOVCI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102.964,41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131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PREDRAG VRCIĆ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48166870420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VRCIĆI 5, ČVRLJEVO</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111.118,21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132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SERAFIN KOVILIĆ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55602509395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GRAOVO DONJE 44, DUBRAVICE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98.441,78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133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SVETIN BAN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20755526104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B0RAJA 76, BORAJA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93.763,37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134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ŠUNJERGA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74277611603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ČISTA VELIKA I 190 A, ČISTA VELIKA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108.425,54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135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BRANKA PLEADIN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50775973815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GIMNAZIJE 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89.082,30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136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MIROSLAV STIPANIČEV</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14589011874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DONJA RIVA 17, TRIBUNJ</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103.275,10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137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VESNA POLJIČAK</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48311284234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BORAJSKA 5,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89.282,67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138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GORAN ŠARE</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53947385515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NIKOLE TESLE 26,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102.447,28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139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ŽIVANA VRLJAC</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60644134907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VRLJCI 3, DANILO BIRANJ</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90.427,18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140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ŽIVANA MIHALJEVIĆ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88588802605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113.ŠIBENSKE BRIGADE HV-A 35,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91.111,76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141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DAVOR LABOR</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13242046527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PETRA PRERADOVIĆA 21,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130.523,48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142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MARKO SLAMIĆ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26797356799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MANDALINSKIH ŽRTAVA 11 C,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114.636,35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143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IVO ARAS</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36073431650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SRIMSKA 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53.439,01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144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BOŽIDAR BRANICA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62283383402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TRTARSKA 102,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43.310,77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145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ZLATKO FRKIĆ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22377024755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PETRIĆA GLAVA 9, TISNO</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104.431,58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146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DOMAGOJ ŠTRKALJ</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17758994553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OBALA HRVATSKE MORNARICE 1,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34.409,39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147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SINIŠA LANDEKA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01241456641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VRPOLJAČKA CESTA 186, VRPOLJE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96.680,25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148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GORAN BRAJKOVIĆ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10260832817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DUBRAVICE, DUBRAVICE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100.681,48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149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TOMISLAV VUCIĆ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49661205173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BANA J.JELAČIĆA 90,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41.433,95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150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JURICA MARČIĆ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52357722522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DANILSKA 39 A,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34.115,70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151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MIRJANA BRKIĆ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57134033429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KARLOVAČKA 40,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91.929,69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152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TONI MRČELA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57910348871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HRVATSKIH RODOLJUBA 25,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4.109,36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153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TOMISLAV MIŠ</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65358410678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ULICA V-PUT BRDA 18 A, PRVIĆ ŠEPURINE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41.701,26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154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RENATO KLISOVIĆ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68686183951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RIDERSKA CESTA 29, DANILO</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97.321,18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155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DRAGAN RAŠČAN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69370737059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ULICA GLAVIČINE 8, TRIBUNJ</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73.498,69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156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TOMISLAV MANDUŠIĆ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86312071836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LAŠKOVICA 19, RUPE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40.463,93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157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ČUKLIN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91196430143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BOSANSKA 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102.540,96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158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GORDAN BLAČIĆ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05679261593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RAŽINSKA 31 A,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67.968,59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159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MIJO PAIĆ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08178700754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GRADINE 2, SKRADIN</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56.045,68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160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MAJDA JUNAKOVIĆ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25587038888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STJEPANA RADIĆA 60,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85.096,32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161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TOMISLAV VUKŠIĆ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30868979561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RAŽINSKA 89,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54.092,66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162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JOSO BURAZER</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33366578523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BORAJA 21, BORAJA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59.887,61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163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DINO BLAĆE</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40319241006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CESTA ŠIBENIK-PERKOVIĆ 90, DANILO BIRANJ</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50.786,56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164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BAKULA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23235216269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KAMENJAKA 48,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109.453,35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165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GORDAN TANFARA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64471375043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OBALA ŠPANJE ROKA 38,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21.175,06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166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IVAN JAKELIĆ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66678061697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JAKELIĆI 3, SITNO DONJE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114.560,68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167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BRANKO KNEŽEVIĆ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67663733785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VRPOLJAČKA CESTA 21, VRPOLJE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121.176,01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168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MIRA BUDIMIR</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69521272415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VRSNO BB, VRSNO</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92.025,99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169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MILENA LOKAS</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78848653136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RASLINSKA II 10, RASLINA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98.216,79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170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ZORAN BURAZER-TURKO</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19398016254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KAMENJAKA 12,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121.353,62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171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KNEŽEVIĆ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39694824017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CESTA ŠIBENIK-SPLIT 6, DONJE POLJE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24.282,24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172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JURIĆ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40545898201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RAJČIĆI 7 A, DUBRAVICE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89.135,39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173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ZLATKO RAJČIĆ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60400153978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HRVATSKIH RODOLJUBA 1 C,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21.453,59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174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DAMIR JUNAKOVIĆ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82346923748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SVETOG SPASA 1,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96.029,92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175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IVICA BAČIĆ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87280188941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VUKOVIĆI 8, DUBRAVICE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52.904,68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176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HRVOJE KARDOV</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97528215138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ZATONSKA 80 H, VODICE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44.696,10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177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EDI JURIĆ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05075754635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KRAPANJSKIH SPUŽVARA 74,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20.022,21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178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NIKO LJUBIĆ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05686833855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LOZOVAC 7 A, LOZOVAC</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69.264,17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179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BRANKO PERICA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11041034552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PRVE PRIMORSKE ČETE 19, VODICE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105.191,95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180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CVITA DUGOPOLJAC</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16177505512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RUPE BB, RUPE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95.511,23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181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GORAN GUNDIĆ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95759049113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PRISPO 12, DUBRAVICE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122.353,56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182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JURICA ALVIŽ</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13906203961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SVETOG MIHOVILA 67, RASLINA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124.818,55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183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DENIZA STOJIĆ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96406998004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TRG ANDRIJE HEBRANGA 7,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93.025,06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184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MILENKO PERICA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38881334072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BILA VLAKA 21, BILA VLAKA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116.973,26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185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VLATKO TOMIĆ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46780640805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 xml:space="preserve">UL. 8. UDARNE </w:t>
            </w:r>
            <w:r w:rsidRPr="00D44630">
              <w:rPr>
                <w:rFonts w:eastAsia="Times New Roman" w:hAnsi="Times New Roman" w:ascii="Times New Roman"/>
                <w:lang w:eastAsia="hr-HR"/>
              </w:rPr>
              <w:lastRenderedPageBreak/>
              <w:t>DALM.BRIGADE 36,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lastRenderedPageBreak/>
              <w:t>71.182,99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186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ZORAN PAMUČAR</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75806296540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SVETOG SPASA 4,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26.382,88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187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ŠIME BUKIĆ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11351217552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KROZ METERIZE 44,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68.843,43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188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GVERIĆ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85580592146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DRAGA 9,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88.257,94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189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MIRA PETKOVIĆ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33936624050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VRPOLJAČKA CESTA 134, VRPOLJE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97.050,75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190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MARIJAN MRŠA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47572050640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MRŠINA DRAGA 12, ZATON</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106.575,30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191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LOVRE ŠPANJA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48657370021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BILO,LOKVICA 102, PRIMOŠTEN BURNJI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125.768,41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192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DAMIR BANOVAC</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10824406175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KAMENJAKA 10 A,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102.528,11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193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SVETIN PIVAC</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94842860575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DRAGUTINA BERGAMA 5,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88.596,42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194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LJILJANA KRNIĆ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45914613931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 DALM. UDARNE BRIGADE 46,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130.361,35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195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IRENA BUKIĆ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65557665768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KROZ METERIZE 44,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89.388,95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196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ŠIME CIGIĆ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08801707244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GRAHOVO DONJE 2, DUBRAVICE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115.094,34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197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ZORAN BULAT</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24608220710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BANA J.JELAČIĆA 13,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31.173,62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198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MILOŠ BUNČIĆ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59118218488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KRAPANJSKA 61, ŽABORIĆ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106.073,06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199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FRANE PSARIĆ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97926178598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STJEPANA RADIĆA 54,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93.438,12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200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IVAN KNEŽEVIĆ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85364778438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BORAJA 17, BORAJA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123.691,66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201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GORAN KOKIĆ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97241603082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RAKOVO SELO 66, DUBRAVA KOD ŠIBENIKA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129.943,65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202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IVO ŠPEC</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09317829575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MANDALINSKIH ŽRTAVA 11 B,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36.100,09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203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ŠIME BABUN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26074378091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SOVLJA 26, TRIBUNJ</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37.443,25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204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MILIVOJ MILUTIN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35986488128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REŠAČKA 18,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120.556,26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205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JULIJA MRDEŽA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03990165764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MRDEŽE 7, PERKOVIĆ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112.076,26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206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ŽELJKA ČVRLJAK</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14225379829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PETRA PRERADOVIĆA 19,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116.270,85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207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SUZANA BRKIĆ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61942979592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KARLOVAČKA 40,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19.207,18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208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ZDENKO PEŠIĆ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23163832478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SPLITSKA 18, VODICE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96.557,35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209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DRAGICA STANČIĆ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33094686096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NOVA I 9, SLIVNO</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104.253,87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210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DAVOR ŽIVKOVIĆ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27112504113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TRG PUČKIH KAPETANA 16,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58.071,83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211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MARTIN FRKIĆ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41893198210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PETRIĆA GLAVA 9, TISNO</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51.072,90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212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FILIP PLEADIN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62102930330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KAMENJAKA 98,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100.146,67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213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MILENKO RADNIĆ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78653245262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BORAJSKA 39,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105.931,38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214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BAIĆ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88150880111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IZNAD LOKVE I 12, VRPOLJE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123.051,02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215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DRAGO MRČELA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97819745001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DANILSKA 58,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120.381,42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216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MATE GRGAS BILE</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09743143357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OBALA PALIH BORACA 48 A,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48.955,87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217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ŠIME KRNIĆ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46415558060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DONJI KRNIĆI 80, KONJEVRATE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131.244,09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218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JADRAN JAJAC</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50700977357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PETRA PRERADOVIĆA 30,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19.097,15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219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JURE PERKOVIĆ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67988630552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TRIBEŽIĆ ŠIROKE, PRIMOŠTEN BURNJI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121.925,19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220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PAJO KUAČ</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13140967846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STARČEVIĆA 51 A, VODICE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120.723,14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221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ANA ZORZETTI</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14036401475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OBALA I 46, KRAPANJ</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44.644,20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222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DALIBOR PERICA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64116893128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KROZ METERIZE 46,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113.699,46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223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ROBERTO KALAUZ</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70084793542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8.DALM.UDARNE BRIGADE 22,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36.470,27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224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MARIO PAPAK</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78087180875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BRANITELJA DOMOV.RATA 1,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54.138,35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225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DRAŽEN DONĐIVIĆ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78319285355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MAŽURICA 52,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103.177,59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226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ANDRIJA JUNAKOVIĆ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94285449831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VRLJCI 3, DANILO BIRANJ</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85.751,92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227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IVAN PAŠKALIN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96625436276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MRDEŽE 6, LEPENICA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122.089,78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228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GULIN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99578387464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VATROSLAVA LISINSKOG 7,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36.105,01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229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ANDREA JURKOVIĆ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03617069462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MILICE I TURKA 108 A,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3.626,92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230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ZDRAVKO KNEŽEVIĆ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13646212342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PETRA PRERADOVIĆA 30,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106.788,87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231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MATE SKELIN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29314881015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STJEPANA RADIĆA 54,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33.771,52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232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DARIO KOKIĆ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34815987573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 xml:space="preserve">RAKOVO SELO 66, </w:t>
            </w:r>
            <w:r w:rsidRPr="00D44630">
              <w:rPr>
                <w:rFonts w:eastAsia="Times New Roman" w:hAnsi="Times New Roman" w:ascii="Times New Roman"/>
                <w:lang w:eastAsia="hr-HR"/>
              </w:rPr>
              <w:lastRenderedPageBreak/>
              <w:t>DUBRAVA KOD ŠIBENIKA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lastRenderedPageBreak/>
              <w:t>4.462,29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233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ANĐELKA MRČELA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34964683203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DANILSKA 26,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88.607,58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234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NEVENKA MOROVIĆ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18674262871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ULICA KAŠTEL 18, JADRTOVAC</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54.005,63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235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GORAN ŠUŠIĆ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19690904722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STJEPANA RADIĆA  60,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53.067,98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236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SREĆKO VUKŠIĆ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32053250072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ŠIBENIK,RIDERSKA CESTA 23, DANILO</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125.146,27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237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ZDRAVKO ŠTRKALJ</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52761209598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STJEPANA RADIĆA 98,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54.845,00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238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ŽIVKO PAŠKALIN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78514658363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MRDEŽE 7, LEPENICA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110.994,08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239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VINKO PAŠKALIN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55162715307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MRDEŽE 5, LEPENICA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86.228,04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240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MATE IVIĆ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86783159288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IVIĆI GORNJI 12, KAOČINE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126.829,80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241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MIRKO PERAN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00859726676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VODIČKA 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121.584,52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242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ANĐELO BUBALO</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95516883710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KROZ METERIZE 15,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4.413,99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243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PETAR ALFIREVIĆ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49245839280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BOSANSKA 13,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28.568,81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244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GOJKO KAPITANOVIĆ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13968599675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OTON 14 A, VRANA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87.177,32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245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BORISLAV PEŠIĆ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27388449932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VALA STUDENA 14, ŽABORIĆ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198.517,34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246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ŽELJKO MAMIĆ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59691095974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LIŠANE OSTROVIČKE 117, LIŠANE OSTROVIČKE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93.573,34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247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DUBRAVICA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80489604201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STANKOVCI 32, STANKOVCI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91.873,31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248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PERKOV</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84545457739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DRAGA 13, PRIMOŠTEN BURNJI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102.129,42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249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ANDRIJANA ČULAR</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79607406719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ČULARI 2, DANILO BIRANJ</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93.288,79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250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ŽARKO PAŠKALIN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25203749103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LEPENICA 12, LEPENICA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121.961,57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251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MARIJO ŠKUGOR</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53213059352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ŠKUGORI JUŽNI 42, DUBRAVA KOD ŠIBENIKA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88.563,32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252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IVICA MILIČEVIĆ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04625478837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CVIJETNA 30,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7.130,53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253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STORIĆ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81373015407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ČISTA VELIKA I 68, ČISTA VELIKA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7.490,79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254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ANTONIO DUBRAVICA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19689916556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STANKOVCI 32, STANKOVCI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7.012,23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255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JAGODA KNEZ</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05449790585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TEŽAČKA 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126.764,31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256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SNJEŽANA LAKOŠ</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13804746173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KNEZOVA BRIBIRSKIH 59,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119.862,61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257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BRANKA DOPUĐ</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84708977161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GOSPIĆKA 20,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92.393,29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258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LJUBOMIR MARTINOVIĆ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30728224025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MOSTARSKA 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120.514,95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259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KRSTO ŠARIĆ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54390002497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GLAVIĆINE 9,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92.094,08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260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SANDRA SVIRČIĆ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28324268385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RAŽINE,GREBAŠTIČKA 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86.539,14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261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ANA LOVRIĆ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55708704357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OBALA PRVOBORACA 30,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16.014,70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262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ŠIMUN BIANCHI</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26321680252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VODIČKA 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124.227,72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263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MATE MILIĆ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54625346954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BANA I.MAŽURANIĆA 41,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66.477,07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264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MARKO PLAVČIĆ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65101363390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KAMENJAKA 24,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113.086,43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265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ALEKSIĆ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38888589989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KOD TRGOVINE LUCIĆI 9, POKROVNIK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93.267,45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266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MARINKO VUČIĆ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20929153653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LEPENICA 2, LEPENICA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120.691,54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267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ROMEO BABIN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21013618067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KRAPANJSKA 4 B, ŽABORIĆ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108.861,63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268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MILORAD ERGIĆ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44759081959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A.G.MATOŠA 26,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106.111,50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269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MILENKO ŠTRKALJ</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48333681607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GORNJI ŠTRKALJI 7, POKROVNIK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134.380,95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270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MILE MORIĆ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59074875527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NOVA VII 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48.626,39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271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DENIS BAČELIĆ-MEDIĆ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68314045957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KAMENJAKA 40,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45.064,85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272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ZORISLAV ZORČIĆ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92970359484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ZAPADNA MAGISTRALA 27,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93.448,26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273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MATE BRAICA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97861309285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BORAJSKA 37,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66.634,83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274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MARIJAN CRNICA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72139348534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OBALA PALIH ŽIVKOVIĆA 22, ZATON</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107.958,31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275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MILIVOJ ARAS</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82086975307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TRG JULIJA SKJAVETIĆA 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124.175,94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276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ŽIVKO BOBANOVIĆ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07631332871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KROZ METERIZE 42,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56.929,09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277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VIOLETA NERAT</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13153591223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TRG ANDRIJE HEBRANGA 24,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110.446,06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278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DENIS RONČEVIĆ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49241284399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NOVA I 22, DANILO BIRANJ</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40.828,71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279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DALIBOR ŽIVKOVIĆ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51376643637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LOZOVAC 6 C, LOZOVAC</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80.345,72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280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MLADEN RENJE</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56952844091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 xml:space="preserve">BANA IVANA MAŽURANIĆA 36, </w:t>
            </w:r>
            <w:r w:rsidRPr="00D44630">
              <w:rPr>
                <w:rFonts w:eastAsia="Times New Roman" w:hAnsi="Times New Roman" w:ascii="Times New Roman"/>
                <w:lang w:eastAsia="hr-HR"/>
              </w:rPr>
              <w:lastRenderedPageBreak/>
              <w:t>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lastRenderedPageBreak/>
              <w:t>25.852,06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281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SINIŠA PLENČA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78714853523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KROZ METERIZE 10 A,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52.110,72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282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IGOR TERZIĆ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88539724646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VATROSLAVA LISINSKOG 5,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20.146,59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283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VICE LANDEKA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04957283043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BRANITELJA DOMOV.RATA 2 C,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75.221,98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284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DARKO KALPIĆ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10027014792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MORINJSKI PUT 30,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30.631,87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285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MILAN VUKOVIĆ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11671920204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KARLOVAČKA 46,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102.571,23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286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BRANKO ŽAJA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14943525517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DŽAJE 1, RADONIĆ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51.739,24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287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IVICA VRLJAC</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19425090306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VRLJCI 3, DANILO BIRANJ</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62.378,20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288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JOŠKO ŽIVKOVIĆ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23733930453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MANDALINSKIH ŽRTAVA 16 F,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61.799,89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289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HRVOJE BULAT</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55832242090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BORAJA 38 A, BORAJA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38.836,95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290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MIRO BELAKUŠIĆ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61750529219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GREBAŠTICA 113 A, GREBAŠTICA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113.821,43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291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NEDELJKO SLAMIĆ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79705470681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RAŽINSKA 60,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71.503,61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292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RADOJKA VUKŠIĆ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27517512751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VUKŠIĆI 5, DANILO KRALJICE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111.042,99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293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ZDRAVKO KOLOPER</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53010282772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SRIMA VII 1 A, SRIMA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110.559,74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294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ANĐELKO VUJIN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59080509022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RAŽINSKA 23,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44.272,14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295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DUŠKO SIVAR</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76953059955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PETRA ZRINSKOG 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102.459,82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296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DANE MIŠURA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00418811973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MIŠURE 16, DANILO KRALJICE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125.479,55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297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IVICA NEMČIĆ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85156391871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PRILAZ TVORNICI 11,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26.360,68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298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BRANKO ŠIMUNAC</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88524946342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BANA JOSIPA JELAČIĆA 13 D,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99.023,09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299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NADA NEMČIĆ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43074036322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PRILAZ TVORNICI 11,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120.018,18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300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MIRJANA JURIĆ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33191981184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KRAPANJSKIH SPUŽVARA 74,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124.213,34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301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MLADEN MIŠURA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41244620627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DANILO KRALJICE, DANILO KRALJICE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128.260,95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302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ZLATKO ŠIŠARA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56325484289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3.STUDENOG 1944. 27,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95.506,77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303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JOSIP ŠUPE</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39076533682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8.DALMATINSKE BRIGADE 63,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6.544,25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304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MIRJANA JUNAKOVIĆ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92631740641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TEŽAČKA 53,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87.422,32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305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JERE BALJKAS</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41676381599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IVANA MEŠTROVIČA 12,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96.517,93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306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ROBERT BRALIĆ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84296217538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RAŽINE,DANILSKA 7,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52.168,02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307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DARKO STOJIĆ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39158215225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SARAJEVSKA 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112.930,62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308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ANA KATIĆ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91907058663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TRG ANDRIJE HEBRANGA 11 A,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72.485,72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309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IVICA BUMBAK</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10564523723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PETRA PRERADOVIĆA 19,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105.730,55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310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KRSTE RADAK</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73458048961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IVE DRUŽIĆA 72,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124.828,74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311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ŽELJKO KOŠTAN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63207439565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KOŠTANI 16, KONJEVRATE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94.783,05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312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MLADEN ERAK</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19194994762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ORIŠJE 5, DANILO</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114.208,85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313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BORE PERAN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69674916533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KONOBE 25, GREBAŠTICA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61.875,56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314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DANIJEL KLARENDIĆ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80453001163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CESTA ŠIBENIK-PERKOVIĆ 2, DANILO BIRANJ</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52.041,79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315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VICE KALABRIĆ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51107045009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KRAPANJSKIH SPUŽVARA 63,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113.797,62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316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HRVOJE STANČIĆ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48575757457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MARIBORSKA 69,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67.167,64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317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BOŠKO PAŠIĆ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23620893836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8.DALM.UDARNE BRIGADE 24,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59.834,33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318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JOSIPA ŠARIĆ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45072533168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JADRTOVAC 37, JADRTOVAC</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92.687,76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319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ŽELJKO MRNDŽE</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13942429112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LOZOVAC 9 C, LOZOVAC</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127.874,27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320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JOSO SKORIĆ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22384961979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PARTIZANSKA 45,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97.275,04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321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VINKO MRČELA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29402102284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HRVATSKIH RODOLJUBA 25,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105.543,00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322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FRANE ANTIČEVIĆ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55697990908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KRALJA ZVONIMIRA 70,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95.944,38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323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ZDENKO GRUBIŠIĆ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68971449251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RIDERSKA CESTA 22, DANILO</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52.295,86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324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MATE PIRIJA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72145678384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VRPOLJAČKI PUT 10,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103.749,21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325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ZVONIMIR PIRIJA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02178016139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A.G.MATOŠA 49,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17.810,51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326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PETKOVIĆ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90299397977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KRAJ LOKVE 35, VRPOLJE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142.072,49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327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ZVONIMIR UNIĆ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10348917986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ŽIRJANSKA 56, TRIBUNJ</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59.536,22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328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SILVESTAR LOKAS</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10902652835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8.DALM.UDARNE BRIGADE 32,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50.652,50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329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MIRO DUBRAVICA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60490520134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STANKOVCI 57, STANKOVCI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104.380,77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330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ANTONIO ERCEG</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67543519440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SARAJEVSKA 7,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84.583,61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331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DUŠKO ŽIVKOVIĆ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78628663004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GVOZDENOVA 107 G,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95.465,47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332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ZDRAVKO NAKIĆ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83072837160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NAKIĆI,UZ CESTU 14, MIRLOVIĆ ZAGORA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91.365,19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333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ZOJDANA KOKIĆ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96315758458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RAKOVO SELO 66, DUBRAVA KOD ŠIBENIKA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110.058,32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334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RADISLAV PLENČA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92494282467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VRPOLJE, VRPOLJE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59.943,43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335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RONI GRGURICA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28661555196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MARIBORSKA 9 A,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57.672,98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336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MIROSLAV ALVIŽ</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36268532277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RAJIĆA 55, RASLINA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121.306,46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337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BRANKO SEKULIĆ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29187463369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PODLUKOVNIK 52, BILICE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130.904,70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338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ADRIANO BILIĆ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32028237123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STJEPANA RADIĆA 54 A,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55.314,73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339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DAMIRA ČIPČIĆ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37651515989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ČIPČIĆ 10, KLJUČ</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109.336,40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340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DINKO PLETIKOSA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59469024122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STUBALJ 82, BILICE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58.323,53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341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LJILJANA KNEŽEVIĆ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79769469289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BORAJA 19, BORAJA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96.652,35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342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NIKOLA ROŠKO</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85009784252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KRALJA ZVONIMIRA 124,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96.044,05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343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ŽELIMIR KLEUT</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65216530638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RAŽINSKA 65,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29.326,37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344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IVAN LALIĆ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77930017015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TRTARSKA 74,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124.188,20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345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ZORAN VUKIČEVIĆ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79246542022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RAŽINE,RAŽINSKA 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107.681,68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346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ZDRAVKO VUČIĆ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83401983406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LEPENICA, LEPENICA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122.115,45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347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BORNA LAPOV</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00570081063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BANA IVANA MAŽURANIĆA 29,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28.172,80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348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ZVONIMIR ZORIČIĆ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07951670630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8.DALM.UDARNE BRIGADE 26,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68.614,95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349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ŽIVKO LAKOŠ</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09507378295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3.STUDENOG 1944. 2 A,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122.021,57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350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ZLATKO PLENČA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27457982898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RIJEČKA 5,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96.391,03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351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MARKO LEDENKO</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44134746402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VUKŠIĆ 17, VUKŠIĆ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106.243,12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352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TOMISLAV ŠUPERBA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77611571906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CESTA ŠIBENIK-SPLIT 82, DONJE POLJE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5.779,61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353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MIRKO MATIĆ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45548521723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RAŽINSKA 42,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139.121,42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354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IVICA GOLEŠ</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96824187538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ŠIBENSKIH VATROGASACA 1,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43.181,81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355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BELAK</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42892391340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VRSNO 36, VRSNO</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131.856,33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356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STIPE ŠEVERDIJA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07848229456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TRG PIJACA 7, TRIBUNJ</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98.175,24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357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JELENA ERCEGOVIĆ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25858002513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STARČEVIĆA 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56.385,79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358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ANITA PALINIĆ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62124204724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TINA UJEVIĆA 18,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92.554,60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359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ŽIVKO GULIN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67073937652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GULINI 4, RADONIĆ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123.663,51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360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RAJKO PAŠKALIN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45587714498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LEPENICA 12, LEPENICA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115.264,85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361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ZORAN GLIGIĆ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07524113604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JERKA MACHIEDA 21,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43.750,71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362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DENIS BRALIĆ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38165854854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PETRA ZORANIĆA 12,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69.847,91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363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NEDILJKA MALENICA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62408400029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VISOVAČKA 30,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91.728,32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364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SLOBODAN ĆOSO</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27697664278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PETRA PRERADOVIĆA 9,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110.244,86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365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ŽELJKO MRDEŽA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38880273187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MRDEŽE 5, PERKOVIĆ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108.800,63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366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ANĐELKO MIŠURA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21425583011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RAŽINSKA 1,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91.122,40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367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MILENKO MRČELA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24921495471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RAŽINSKA 58,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107.188,75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368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MARKO JURKOVIĆ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25040745997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RAŽINSKA 87,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66.430,39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369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HRVOJE ŠIKIĆ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63191569326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KNJAJIĆEVA 6, MURTER</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53.156,24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370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SREĆKO VUKŠIĆ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76113876378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RIDERSKA CESTA 66, DANILO</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108.168,84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371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JOŠKO GOVIĆ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88656230123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JADRTOVAC 61, JADRTOVAC</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93.579,59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372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ZORAN PETKOVIĆ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25375975398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MANDALINSKIH ŽRTAVA 13 D,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90.658,92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373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BRANKO KOZIĆ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04495992856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DUBRAVE BB, DUBRAVA KOD ŠIBENIKA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103.531,32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374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GORAN ČALETA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12588284397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VRULJE 101, BILICE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51.727,60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375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NIKICA GRUBIŠIĆ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62061827620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NJEGOŠEV TRG 2 C,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113.957,54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376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MIROSLAV BAČELIĆ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71797966113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ŽABORIĆ, ŽABORIĆ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91.303,84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377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BLAŽENKO ANTUNAC</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01364626729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BOŽE PERIČIĆA 20,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128.987,19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378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ROBERTO BENETA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16119553218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VAĆANI DONJI 54, VAČANI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53.422,44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379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IVICA LEDENKO</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42356165143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 xml:space="preserve"> VUKŠIĆ 37, VUKŠIĆ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106.687,78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380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ZEFERIN BRAJKOVIĆ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47643160018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DUBRAVICE, DUBRAVICE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108.187,75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381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SAŠA GARDIJAN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51883924363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 DALM.UDARNE BRIGADE 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37.979,59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382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TONI NAKIĆ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53184003882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KROZ METERIZE 46,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4.417,29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383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IVICA ŽIVKOVIĆ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60423371975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ŽIVKOVIĆI-BILAĆI 3, RADONIĆ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55.395,38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384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VICE ŽUMBERAC</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68185214206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MILICE I TURKA 56,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4.205,08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385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MILORAD LALIĆ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76124007256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A.MIHANOVIĆA 1,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96.810,13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386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DARKO KRNIĆ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14084743879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GORNJI KRNIĆI 46, KONJEVRATE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38.612,93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387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ROBERT JUNAKOVIĆ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32128055876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STJEPANA RADIĆA 60,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106.890,64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388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MIŠURA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34300555201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RAŽINSKA 69 B,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50.000,74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389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EDI LANDEKA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37947426053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BRANITELJA DOMOV. RATA 2 C,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75.255,03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390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BRANKO LEMAC</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42694649306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SVILAJSKA 22,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131.169,07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391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MILAN PLENČA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45164268291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DABAR 7, VRPOLJE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36.860,97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392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BRANKO ŽAJA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53214852548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RAŽINSKA 60 B,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109.493,04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393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ALEKSANDAR BRANKOVIĆ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68547809464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TRG ANDRIJE HEBRANGA 24,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95.508,14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394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KRISTIJAN PERIĆ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75141056654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OBALA ŠPANJE ROKA 58,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54.152,17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395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NEDILJKA SKELIN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84703554241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NOVA V 14, SITNO DONJE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55.027,73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396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GORAN GOJANOVIĆ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26099644524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8.DALM.UDARNE BRIGADE 38,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102.541,62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397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GORDAN ZORČIĆ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27270405568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CESTA ŠIBENIK-PERKOVIĆ 80, DANILO BIRANJ</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107.299,69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398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NIKICA JAKŠIĆ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74198986238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PODLUKOVNIK 28, BILICE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110.854,65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399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ZORAN KOZIĆ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94073083701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PETRA PRERADOVIĆA 20,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105.872,05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400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GORAN PERAN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95044538493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GREBAŠTICA DONJA 22, GREBAŠTICA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93.665,28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401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HERMAN FLOIGL</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00006977791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DOKTORA FRANJE TUĐMANA 30, SKRADIN</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130.489,97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402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SUNČICA MILETA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04607077035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ŠANTIĆA 11,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72.031,71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403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IVICA ŠKUGOR</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12217420132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ŠKUGORI 82, DUBRAVA KOD ŠIBENIKA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85.983,12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404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MARKO BLAIĆ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96097890999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RUPE 57, RUPE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112.877,72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405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JOSIP LUŠIĆ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10580457415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TRTARSKA 68,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102.560,23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406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MIRKO AUŽINA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16205988866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RADONIĆ, RADONIĆ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123.048,68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407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BORIS STORIĆ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72133910942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ČISTA VELIKA I 58, ČISTA VELIKA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116.743,05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408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OFELIJA LAMBAŠA JURIĆ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55164210578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PRILAZ TVORNICI 16,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99.429,55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409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SLAVKO BUBALO</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37342075747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KROZ METERIZE 15,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81.662,90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410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ŽELJKO BILUŠIĆ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38942541110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BILUŠIĆEVA 68, ZATON</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127.331,78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411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FILIP RODIN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66114176653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KROZ METERIZE 10 B,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3.707,18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412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DRAŽEN KNEŽIĆ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48222783824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KNEŽIĆI 88, GRADINA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7.279,33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413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DANIJELA TROSKOT</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color w:val="FF0000"/>
                <w:lang w:eastAsia="hr-HR"/>
              </w:rPr>
            </w:pPr>
            <w:r w:rsidRPr="00D44630">
              <w:rPr>
                <w:rFonts w:eastAsia="Times New Roman" w:hAnsi="Times New Roman" w:ascii="Times New Roman"/>
                <w:color w:val="FF0000"/>
                <w:lang w:eastAsia="hr-HR"/>
              </w:rPr>
              <w:t>49933924890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color w:val="FF0000"/>
                <w:lang w:eastAsia="hr-HR"/>
              </w:rPr>
            </w:pPr>
            <w:r w:rsidRPr="00D44630">
              <w:rPr>
                <w:rFonts w:eastAsia="Times New Roman" w:hAnsi="Times New Roman" w:ascii="Times New Roman"/>
                <w:color w:val="FF0000"/>
                <w:lang w:eastAsia="hr-HR"/>
              </w:rPr>
              <w:t>KAŠIĆ 27, KAŠIĆ BANJEVAČKI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46.424,61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414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ZVONIMIR ANIĆ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07319390365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DR. FRANJE TUĐMANA 19, SKRADIN</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23.621,64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415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RADISLAV ŠPRLJAN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22559782626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ANTUNA MIHANOVIĆA 5, VODICE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129.309,27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416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ANDRO BAUS</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87810425741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KAPRIJSKA 10, ŽABORIĆ</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103.175,26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417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JURE BELAMARIĆ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70029419945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STJEPANA RADIĆA 54,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19.218,58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418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VEDRANA BEROVIĆ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95395796273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ZAGRAĐE 10,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106.067,38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419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NEDILJKO SAVIĆ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09594069824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KAŠIĆ 89 A, KAŠIĆ BANJEVAČKI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94.749,74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420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ZORAN VRCIĆ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76607365788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VRCIĆI 3, PODINE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92.102,65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421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JOSIP KULUŠIĆ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60689978541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PROKLJANSKA 9,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28.550,95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422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MARIJAN PORCER</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02453017416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RAŽINE,PERKOVAČKI PUT 5,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124.097,75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423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IVICA VUKELJA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47541807322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OBALA ŠPANJE ROKA 76,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103.783,36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424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KRISTINA VRCIĆ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14882305589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VRCIĆI 12, PODINE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36.396,38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425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ANTONIJA PETRINA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15668858281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CRNICA 15, PRIMOŠTEN</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39.180,36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426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IVAN ERCEGOVIĆ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81110419820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MAGISTRALE 4, ROGOZNICA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33.589,71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427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SLAVKO MARINIĆ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05997069875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PETRA PRERADOVIĆA 26,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95.703,77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428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NENAD MARTINOVIĆ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48895715291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STJEPANA RADIĆA 54,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92.801,24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429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DOMAGOJ PRGIN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60501706404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 xml:space="preserve">PUT MURVE 13 A, </w:t>
            </w:r>
            <w:r w:rsidRPr="00D44630">
              <w:rPr>
                <w:rFonts w:eastAsia="Times New Roman" w:hAnsi="Times New Roman" w:ascii="Times New Roman"/>
                <w:lang w:eastAsia="hr-HR"/>
              </w:rPr>
              <w:lastRenderedPageBreak/>
              <w:t>PRIMOŠTEN</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lastRenderedPageBreak/>
              <w:t>34.419,68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43'0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MARIO ŽIVKOVIĆ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69430174212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BRANITELJA DOMOV.RATA 2D,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50.890,50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431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JOSIP PAVEŠKOVIĆ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74783119747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BORAJA 74, BORAJA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53.548,84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432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ŠEGEDIN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85163383236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BANA IVANA MAŽURANIĆA 70,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57.218,21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433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SMILJANA MAKELJA ALVIŽ</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92963554617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STJEPANA RADIĆA 32,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65.953,79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434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OZREN LACMANOVIĆ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70492807214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DUBROVAČKA 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69.086,07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435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IVICA ERCEGOVIĆ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09992385130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JADRANSKA 21, ROGOZNICA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92.011,86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436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ANTE VUKŠIĆ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34936831070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VUKŠIĆI 8, DANILO KRALJICE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113.349,07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437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BORIS GRBELJA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18566297846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ISTARSKA 64,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125.829,70</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438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DARKO ČEKO-ŠUPUK</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56819858984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7.KONTINENT 23,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89.318,32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439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MILIVOJ BRKIĆ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65544994640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EUGENA KUMIČIĆA 19, VODICE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105.256,64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440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GORAN MILOVIĆ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91870786820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GAVANOVA 22,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107.474,75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441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JOŠKO VUKOREPA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98600838484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PERKOVAČKI PUT 12,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48.355,61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442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ANĐELKO JAKOLIŠ</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96536498326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JAKOLIŠI 4, DANILO KRALJICE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73.112,83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443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TIHOMIR LOKAS</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42784763396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STJEPANA RADIĆA 46,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120.560,73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444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ROBERT MALENICA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88822432522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VISOVAČKA 30,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92.088,99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445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JAKOV PALADA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02794110953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STJEPANA RADIĆA 64,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50.986,93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446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DAMIR BURAZER</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08726969000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KAMENJAKA 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125.455,43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447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FILIP PERKOVIĆ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09554528199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PUT MURVE 24, PRIMOŠTEN</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58.087,58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448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MIŠO ŽIVKOVIĆ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44758648211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MILJEVAČKA 30,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97.021,41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449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ZDENKO KOVAČEVIĆ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51028657925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TRG ANDRIJE HEBRANGA 15,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17.028,12</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450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MARIJA BURA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53114028018</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SVILAJSKA 32,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85.109,99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451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MARKO VUKŠIĆ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60816217737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BOŽE PERIČIĆA 28,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49.573,26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452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ANKA JAKOLIŠ</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68987334559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STJEPANA RADIĆA 60,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88.104,48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453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ZEMINE PERAN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69088589313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RAŽINSKA 43,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85.107,45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454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DRAGAN PLENČA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70284180453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 xml:space="preserve">PUT KROZ METERIZE 21 B, </w:t>
            </w:r>
            <w:r w:rsidRPr="00D44630">
              <w:rPr>
                <w:rFonts w:eastAsia="Times New Roman" w:hAnsi="Times New Roman" w:ascii="Times New Roman"/>
                <w:lang w:eastAsia="hr-HR"/>
              </w:rPr>
              <w:lastRenderedPageBreak/>
              <w:t>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lastRenderedPageBreak/>
              <w:t>67.903,31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lastRenderedPageBreak/>
              <w:t>455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ANĐELKO JURAS</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82521648063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JURASI 15,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89.045,43</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456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GORAN VUČENOVIĆ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95501575556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RADNIČKA 12,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67.158,29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457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ALEN ŠKUGOR</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93431723036</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IVE DRUZIĆA 29,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86.950,95</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458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RAJKO ŠPANJA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98908168102</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DONJA GREBAŠTICA 66, GREBAŠTICA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89.236,94</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459</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ANĐELKO ĐEREK</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05182970074</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TARE 25, DONJE POLJE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109.509,39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460</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BRANKO CERONJA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10112437073</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PIRAMATOVCI 15, PIRAMATOVCI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92.004,81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461</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ROBERT LUČEV</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18429579115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TRG ANDRIJE HEBRANGA 3,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25.478,16</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462</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MILIVOJ JURIĆ-GULIN</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35135003369</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BILI BRIG 5, BRODARICA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103.238,78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463</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MARIJAN MUDRAŽIJA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36574931545</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STJEPANA RADIĆA 96,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53.588,81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464</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VLATKO MALENICA</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65807876801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CESTA ŠIBENIK-PERKOVIĆ 73, DANILO BIRANJ</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114.264,19</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465</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ALEN RADOVČIĆ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86883131181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NOVA VII 7,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24.021,11</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466</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DRAŽEN MOROVIĆ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65850336040</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KAŠTEL 25, JADRTOVAC</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91.260,98</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467</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JOSO MALEŠ</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38855369067</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MALEŠI 17, MIRLOVIĆ ZAGORA</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95.083,37</w:t>
            </w:r>
          </w:p>
        </w:tc>
      </w:tr>
      <w:tr w:rsidTr="00A7167C" w:rsidR="00A7167C" w:rsidRPr="00D44630">
        <w:trPr>
          <w:trHeight w:val="300"/>
        </w:trPr>
        <w:tc>
          <w:tcPr>
            <w:tcW w:type="pct" w:w="447"/>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468</w:t>
            </w:r>
          </w:p>
        </w:tc>
        <w:tc>
          <w:tcPr>
            <w:tcW w:type="pct" w:w="1311"/>
            <w:tcBorders>
              <w:top w:val="nil"/>
              <w:left w:val="nil"/>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IVAN ŠKARIĆ</w:t>
            </w:r>
          </w:p>
        </w:tc>
        <w:tc>
          <w:tcPr>
            <w:tcW w:type="pct" w:w="850"/>
            <w:tcBorders>
              <w:top w:val="nil"/>
              <w:left w:val="nil"/>
              <w:bottom w:space="0" w:sz="4" w:color="808080"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66597097991</w:t>
            </w:r>
          </w:p>
        </w:tc>
        <w:tc>
          <w:tcPr>
            <w:tcW w:type="pct" w:w="1312"/>
            <w:tcBorders>
              <w:top w:val="nil"/>
              <w:left w:space="0" w:sz="4" w:color="auto" w:val="single"/>
              <w:bottom w:space="0" w:sz="4" w:color="808080"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LAĐEVAČKA CESTA 14, LAĐEVCI</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5.495,05</w:t>
            </w:r>
          </w:p>
        </w:tc>
      </w:tr>
      <w:tr w:rsidTr="00A7167C" w:rsidR="00A7167C" w:rsidRPr="00D44630">
        <w:trPr>
          <w:trHeight w:val="300"/>
        </w:trPr>
        <w:tc>
          <w:tcPr>
            <w:tcW w:type="pct" w:w="447"/>
            <w:tcBorders>
              <w:top w:val="nil"/>
              <w:left w:space="0" w:sz="4" w:color="auto" w:val="single"/>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469</w:t>
            </w:r>
          </w:p>
        </w:tc>
        <w:tc>
          <w:tcPr>
            <w:tcW w:type="pct" w:w="1311"/>
            <w:tcBorders>
              <w:top w:val="nil"/>
              <w:left w:val="nil"/>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IVANA SPAHIJA</w:t>
            </w:r>
          </w:p>
        </w:tc>
        <w:tc>
          <w:tcPr>
            <w:tcW w:type="pct" w:w="850"/>
            <w:tcBorders>
              <w:top w:val="nil"/>
              <w:left w:val="nil"/>
              <w:bottom w:space="0" w:sz="4" w:color="auto" w:val="single"/>
              <w:right w:val="nil"/>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71340643571</w:t>
            </w:r>
          </w:p>
        </w:tc>
        <w:tc>
          <w:tcPr>
            <w:tcW w:type="pct" w:w="1312"/>
            <w:tcBorders>
              <w:top w:val="nil"/>
              <w:left w:space="0" w:sz="4" w:color="auto" w:val="single"/>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VRPOLJAČKA CESTA 132, VRPOLJE</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16.200,00</w:t>
            </w:r>
          </w:p>
        </w:tc>
      </w:tr>
      <w:tr w:rsidTr="00A7167C" w:rsidR="00A7167C" w:rsidRPr="00D44630">
        <w:trPr>
          <w:trHeight w:val="300"/>
        </w:trPr>
        <w:tc>
          <w:tcPr>
            <w:tcW w:type="pct" w:w="447"/>
            <w:tcBorders>
              <w:top w:val="nil"/>
              <w:left w:space="0" w:sz="4" w:color="auto" w:val="single"/>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470</w:t>
            </w:r>
          </w:p>
        </w:tc>
        <w:tc>
          <w:tcPr>
            <w:tcW w:type="pct" w:w="1311"/>
            <w:tcBorders>
              <w:top w:val="nil"/>
              <w:left w:val="nil"/>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ZORAN BAUS</w:t>
            </w:r>
          </w:p>
        </w:tc>
        <w:tc>
          <w:tcPr>
            <w:tcW w:type="pct" w:w="850"/>
            <w:tcBorders>
              <w:top w:val="nil"/>
              <w:left w:val="nil"/>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68838885766</w:t>
            </w:r>
          </w:p>
        </w:tc>
        <w:tc>
          <w:tcPr>
            <w:tcW w:type="pct" w:w="1312"/>
            <w:tcBorders>
              <w:top w:val="nil"/>
              <w:left w:val="nil"/>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8. DALMATINSKE UDARNE BRIGADE 28,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64.439,57</w:t>
            </w:r>
          </w:p>
        </w:tc>
      </w:tr>
      <w:tr w:rsidTr="00A7167C" w:rsidR="00A7167C" w:rsidRPr="00D44630">
        <w:trPr>
          <w:trHeight w:val="300"/>
        </w:trPr>
        <w:tc>
          <w:tcPr>
            <w:tcW w:type="pct" w:w="447"/>
            <w:tcBorders>
              <w:top w:val="nil"/>
              <w:left w:space="0" w:sz="4" w:color="auto" w:val="single"/>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471</w:t>
            </w:r>
          </w:p>
        </w:tc>
        <w:tc>
          <w:tcPr>
            <w:tcW w:type="pct" w:w="1311"/>
            <w:tcBorders>
              <w:top w:val="nil"/>
              <w:left w:val="nil"/>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RADOMIR KALPIĆ</w:t>
            </w:r>
          </w:p>
        </w:tc>
        <w:tc>
          <w:tcPr>
            <w:tcW w:type="pct" w:w="850"/>
            <w:tcBorders>
              <w:top w:val="nil"/>
              <w:left w:val="nil"/>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19307936717</w:t>
            </w:r>
          </w:p>
        </w:tc>
        <w:tc>
          <w:tcPr>
            <w:tcW w:type="pct" w:w="1312"/>
            <w:tcBorders>
              <w:top w:val="nil"/>
              <w:left w:val="nil"/>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MORINJSKI PUT 30,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118.798,25</w:t>
            </w:r>
          </w:p>
        </w:tc>
      </w:tr>
      <w:tr w:rsidTr="00A7167C" w:rsidR="00A7167C" w:rsidRPr="00D44630">
        <w:trPr>
          <w:trHeight w:val="300"/>
        </w:trPr>
        <w:tc>
          <w:tcPr>
            <w:tcW w:type="pct" w:w="447"/>
            <w:tcBorders>
              <w:top w:val="nil"/>
              <w:left w:space="0" w:sz="4" w:color="auto" w:val="single"/>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472</w:t>
            </w:r>
          </w:p>
        </w:tc>
        <w:tc>
          <w:tcPr>
            <w:tcW w:type="pct" w:w="1311"/>
            <w:tcBorders>
              <w:top w:val="nil"/>
              <w:left w:val="nil"/>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DUŠAN PAVASOVIĆ</w:t>
            </w:r>
          </w:p>
        </w:tc>
        <w:tc>
          <w:tcPr>
            <w:tcW w:type="pct" w:w="850"/>
            <w:tcBorders>
              <w:top w:val="nil"/>
              <w:left w:val="nil"/>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25307030131</w:t>
            </w:r>
          </w:p>
        </w:tc>
        <w:tc>
          <w:tcPr>
            <w:tcW w:type="pct" w:w="1312"/>
            <w:tcBorders>
              <w:top w:val="nil"/>
              <w:left w:val="nil"/>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KRALJA ZVONIMIRA 75,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645.971,79</w:t>
            </w:r>
          </w:p>
        </w:tc>
      </w:tr>
      <w:tr w:rsidTr="00A7167C" w:rsidR="00A7167C" w:rsidRPr="00D44630">
        <w:trPr>
          <w:trHeight w:val="300"/>
        </w:trPr>
        <w:tc>
          <w:tcPr>
            <w:tcW w:type="pct" w:w="447"/>
            <w:tcBorders>
              <w:top w:val="nil"/>
              <w:left w:space="0" w:sz="4" w:color="auto" w:val="single"/>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473</w:t>
            </w:r>
          </w:p>
        </w:tc>
        <w:tc>
          <w:tcPr>
            <w:tcW w:type="pct" w:w="1311"/>
            <w:tcBorders>
              <w:top w:val="nil"/>
              <w:left w:val="nil"/>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ŽELJKO ŠIŠARA</w:t>
            </w:r>
          </w:p>
        </w:tc>
        <w:tc>
          <w:tcPr>
            <w:tcW w:type="pct" w:w="850"/>
            <w:tcBorders>
              <w:top w:val="nil"/>
              <w:left w:val="nil"/>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33687660269</w:t>
            </w:r>
          </w:p>
        </w:tc>
        <w:tc>
          <w:tcPr>
            <w:tcW w:type="pct" w:w="1312"/>
            <w:tcBorders>
              <w:top w:val="nil"/>
              <w:left w:val="nil"/>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PARTIZANSKA 5A, ŠIBENIK</w:t>
            </w:r>
          </w:p>
        </w:tc>
        <w:tc>
          <w:tcPr>
            <w:tcW w:type="pct" w:w="1081"/>
            <w:tcBorders>
              <w:top w:val="nil"/>
              <w:left w:val="nil"/>
              <w:bottom w:space="0" w:sz="4" w:color="auto" w:val="single"/>
              <w:right w:space="0" w:sz="4" w:color="auto" w:val="single"/>
            </w:tcBorders>
            <w:shd w:fill="auto" w:color="auto" w:val="clear"/>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171.936,23</w:t>
            </w:r>
          </w:p>
        </w:tc>
      </w:tr>
      <w:tr w:rsidTr="00A7167C" w:rsidR="00A7167C" w:rsidRPr="00D44630">
        <w:trPr>
          <w:trHeight w:val="300"/>
        </w:trPr>
        <w:tc>
          <w:tcPr>
            <w:tcW w:type="pct" w:w="447"/>
            <w:tcBorders>
              <w:top w:val="nil"/>
              <w:left w:space="0" w:sz="4" w:color="auto" w:val="single"/>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474</w:t>
            </w:r>
          </w:p>
        </w:tc>
        <w:tc>
          <w:tcPr>
            <w:tcW w:type="pct" w:w="1311"/>
            <w:tcBorders>
              <w:top w:val="nil"/>
              <w:left w:val="nil"/>
              <w:bottom w:space="0" w:sz="4" w:color="auto" w:val="single"/>
              <w:right w:space="0" w:sz="4" w:color="auto" w:val="single"/>
            </w:tcBorders>
            <w:shd w:fill="auto" w:color="auto" w:val="clear"/>
            <w:noWrap/>
            <w:vAlign w:val="bottom"/>
            <w:hideMark/>
          </w:tcPr>
          <w:p w:rsidRDefault="00A7167C" w:rsidP="00D44630" w:rsidR="00A7167C" w:rsidRPr="00D44630">
            <w:pPr>
              <w:spacing w:lineRule="auto" w:line="240" w:after="0"/>
              <w:rPr>
                <w:rFonts w:eastAsia="Times New Roman" w:hAnsi="Times New Roman" w:ascii="Times New Roman"/>
                <w:color w:val="000000"/>
                <w:lang w:eastAsia="hr-HR"/>
              </w:rPr>
            </w:pPr>
            <w:r w:rsidRPr="00D44630">
              <w:rPr>
                <w:rFonts w:eastAsia="Times New Roman" w:hAnsi="Times New Roman" w:ascii="Times New Roman"/>
                <w:color w:val="000000"/>
                <w:lang w:eastAsia="hr-HR"/>
              </w:rPr>
              <w:t>RH MINISTARSTVO FINANCIJA,POREZNA UPRAVA ZAGREB</w:t>
            </w:r>
          </w:p>
        </w:tc>
        <w:tc>
          <w:tcPr>
            <w:tcW w:type="pct" w:w="850"/>
            <w:tcBorders>
              <w:top w:val="nil"/>
              <w:left w:val="nil"/>
              <w:bottom w:space="0" w:sz="4" w:color="auto" w:val="single"/>
              <w:right w:space="0" w:sz="4" w:color="auto" w:val="single"/>
            </w:tcBorders>
            <w:shd w:fill="auto" w:color="auto" w:val="clear"/>
            <w:noWrap/>
            <w:vAlign w:val="bottom"/>
            <w:hideMark/>
          </w:tcPr>
          <w:p w:rsidRDefault="00A7167C" w:rsidP="00D44630" w:rsidR="00A7167C" w:rsidRPr="00D44630">
            <w:pPr>
              <w:spacing w:lineRule="auto" w:line="240" w:after="0"/>
              <w:rPr>
                <w:rFonts w:eastAsia="Times New Roman" w:hAnsi="Times New Roman" w:ascii="Times New Roman"/>
                <w:color w:val="000000"/>
                <w:lang w:eastAsia="hr-HR"/>
              </w:rPr>
            </w:pPr>
            <w:r w:rsidRPr="00D44630">
              <w:rPr>
                <w:rFonts w:eastAsia="Times New Roman" w:hAnsi="Times New Roman" w:ascii="Times New Roman"/>
                <w:color w:val="000000"/>
                <w:lang w:eastAsia="hr-HR"/>
              </w:rPr>
              <w:t>OIB:18683136487</w:t>
            </w:r>
          </w:p>
        </w:tc>
        <w:tc>
          <w:tcPr>
            <w:tcW w:type="pct" w:w="1312"/>
            <w:tcBorders>
              <w:top w:val="nil"/>
              <w:left w:val="nil"/>
              <w:bottom w:space="0" w:sz="4" w:color="auto" w:val="single"/>
              <w:right w:space="0" w:sz="4" w:color="auto" w:val="single"/>
            </w:tcBorders>
            <w:shd w:fill="auto" w:color="auto" w:val="clear"/>
            <w:noWrap/>
            <w:vAlign w:val="bottom"/>
            <w:hideMark/>
          </w:tcPr>
          <w:p w:rsidRDefault="00A7167C" w:rsidP="00D44630" w:rsidR="00A7167C" w:rsidRPr="00D44630">
            <w:pPr>
              <w:spacing w:lineRule="auto" w:line="240" w:after="0"/>
              <w:rPr>
                <w:rFonts w:eastAsia="Times New Roman" w:hAnsi="Times New Roman" w:ascii="Times New Roman"/>
                <w:color w:val="000000"/>
                <w:lang w:eastAsia="hr-HR"/>
              </w:rPr>
            </w:pPr>
            <w:r w:rsidRPr="00D44630">
              <w:rPr>
                <w:rFonts w:eastAsia="Times New Roman" w:hAnsi="Times New Roman" w:ascii="Times New Roman"/>
                <w:color w:val="000000"/>
                <w:lang w:eastAsia="hr-HR"/>
              </w:rPr>
              <w:t>Ivana Šibla 1. Zagreb</w:t>
            </w:r>
          </w:p>
        </w:tc>
        <w:tc>
          <w:tcPr>
            <w:tcW w:type="pct" w:w="1081"/>
            <w:tcBorders>
              <w:top w:val="nil"/>
              <w:left w:val="nil"/>
              <w:bottom w:space="0" w:sz="4" w:color="auto" w:val="single"/>
              <w:right w:space="0" w:sz="4" w:color="auto" w:val="single"/>
            </w:tcBorders>
            <w:shd w:fill="auto" w:color="auto" w:val="clear"/>
            <w:noWrap/>
            <w:vAlign w:val="bottom"/>
            <w:hideMark/>
          </w:tcPr>
          <w:p w:rsidRDefault="00A7167C" w:rsidP="00D44630" w:rsidR="00A7167C" w:rsidRPr="00D44630">
            <w:pPr>
              <w:spacing w:lineRule="auto" w:line="240" w:after="0"/>
              <w:jc w:val="right"/>
              <w:rPr>
                <w:rFonts w:eastAsia="Times New Roman" w:hAnsi="Times New Roman" w:ascii="Times New Roman"/>
                <w:color w:val="000000"/>
                <w:lang w:eastAsia="hr-HR"/>
              </w:rPr>
            </w:pPr>
            <w:r w:rsidRPr="00D44630">
              <w:rPr>
                <w:rFonts w:eastAsia="Times New Roman" w:hAnsi="Times New Roman" w:ascii="Times New Roman"/>
                <w:color w:val="000000"/>
                <w:lang w:eastAsia="hr-HR"/>
              </w:rPr>
              <w:t>338</w:t>
            </w:r>
            <w:r w:rsidR="00913E4D">
              <w:rPr>
                <w:rFonts w:eastAsia="Times New Roman" w:hAnsi="Times New Roman" w:ascii="Times New Roman"/>
                <w:color w:val="000000"/>
                <w:lang w:eastAsia="hr-HR"/>
              </w:rPr>
              <w:t>.</w:t>
            </w:r>
            <w:r w:rsidRPr="00D44630">
              <w:rPr>
                <w:rFonts w:eastAsia="Times New Roman" w:hAnsi="Times New Roman" w:ascii="Times New Roman"/>
                <w:color w:val="000000"/>
                <w:lang w:eastAsia="hr-HR"/>
              </w:rPr>
              <w:t>510,92</w:t>
            </w:r>
          </w:p>
        </w:tc>
      </w:tr>
      <w:tr w:rsidTr="00A7167C" w:rsidR="00A7167C" w:rsidRPr="00D44630">
        <w:trPr>
          <w:trHeight w:val="300"/>
        </w:trPr>
        <w:tc>
          <w:tcPr>
            <w:tcW w:type="pct" w:w="447"/>
            <w:tcBorders>
              <w:top w:val="nil"/>
              <w:left w:space="0" w:sz="4" w:color="auto" w:val="single"/>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475</w:t>
            </w:r>
          </w:p>
        </w:tc>
        <w:tc>
          <w:tcPr>
            <w:tcW w:type="pct" w:w="1311"/>
            <w:tcBorders>
              <w:top w:val="nil"/>
              <w:left w:val="nil"/>
              <w:bottom w:space="0" w:sz="4" w:color="auto" w:val="single"/>
              <w:right w:space="0" w:sz="4" w:color="auto" w:val="single"/>
            </w:tcBorders>
            <w:shd w:fill="auto" w:color="auto" w:val="clear"/>
            <w:noWrap/>
            <w:vAlign w:val="bottom"/>
            <w:hideMark/>
          </w:tcPr>
          <w:p w:rsidRDefault="00A7167C" w:rsidP="00D44630" w:rsidR="00A7167C" w:rsidRPr="00D44630">
            <w:pPr>
              <w:spacing w:lineRule="auto" w:line="240" w:after="0"/>
              <w:rPr>
                <w:rFonts w:eastAsia="Times New Roman" w:hAnsi="Times New Roman" w:ascii="Times New Roman"/>
                <w:lang w:eastAsia="hr-HR"/>
              </w:rPr>
            </w:pPr>
            <w:r w:rsidRPr="00D44630">
              <w:rPr>
                <w:rFonts w:eastAsia="Times New Roman" w:hAnsi="Times New Roman" w:ascii="Times New Roman"/>
                <w:lang w:eastAsia="hr-HR"/>
              </w:rPr>
              <w:t>AGENICA ZA OSIGURANJE RADNIČKIH POTRAŽIVANJA U SLUČAJU STEČAJA POSLODAVCA</w:t>
            </w:r>
          </w:p>
        </w:tc>
        <w:tc>
          <w:tcPr>
            <w:tcW w:type="pct" w:w="850"/>
            <w:tcBorders>
              <w:top w:val="nil"/>
              <w:left w:val="nil"/>
              <w:bottom w:space="0" w:sz="4" w:color="auto" w:val="single"/>
              <w:right w:space="0" w:sz="4" w:color="auto" w:val="single"/>
            </w:tcBorders>
            <w:shd w:fill="auto" w:color="auto" w:val="clear"/>
            <w:noWrap/>
            <w:vAlign w:val="bottom"/>
            <w:hideMark/>
          </w:tcPr>
          <w:p w:rsidRDefault="00A7167C" w:rsidP="00D44630" w:rsidR="00A7167C" w:rsidRPr="00D44630">
            <w:pPr>
              <w:spacing w:lineRule="auto" w:line="240" w:after="0"/>
              <w:rPr>
                <w:rFonts w:eastAsia="Times New Roman" w:hAnsi="Times New Roman" w:ascii="Times New Roman"/>
                <w:color w:val="000000"/>
                <w:lang w:eastAsia="hr-HR"/>
              </w:rPr>
            </w:pPr>
            <w:r w:rsidRPr="00D44630">
              <w:rPr>
                <w:rFonts w:eastAsia="Times New Roman" w:hAnsi="Times New Roman" w:ascii="Times New Roman"/>
                <w:color w:val="000000"/>
                <w:lang w:eastAsia="hr-HR"/>
              </w:rPr>
              <w:t>OIB:04323472109</w:t>
            </w:r>
          </w:p>
        </w:tc>
        <w:tc>
          <w:tcPr>
            <w:tcW w:type="pct" w:w="1312"/>
            <w:tcBorders>
              <w:top w:val="nil"/>
              <w:left w:val="nil"/>
              <w:bottom w:space="0" w:sz="4" w:color="auto" w:val="single"/>
              <w:right w:space="0" w:sz="4" w:color="auto" w:val="single"/>
            </w:tcBorders>
            <w:shd w:fill="auto" w:color="auto" w:val="clear"/>
            <w:noWrap/>
            <w:vAlign w:val="bottom"/>
            <w:hideMark/>
          </w:tcPr>
          <w:p w:rsidRDefault="00A7167C" w:rsidP="00D44630" w:rsidR="00A7167C" w:rsidRPr="00D44630">
            <w:pPr>
              <w:spacing w:lineRule="auto" w:line="240" w:after="0"/>
              <w:rPr>
                <w:rFonts w:eastAsia="Times New Roman" w:hAnsi="Times New Roman" w:ascii="Times New Roman"/>
                <w:color w:val="000000"/>
                <w:lang w:eastAsia="hr-HR"/>
              </w:rPr>
            </w:pPr>
            <w:r w:rsidRPr="00D44630">
              <w:rPr>
                <w:rFonts w:eastAsia="Times New Roman" w:hAnsi="Times New Roman" w:ascii="Times New Roman"/>
                <w:color w:val="000000"/>
                <w:lang w:eastAsia="hr-HR"/>
              </w:rPr>
              <w:t>Frankopanska 11, Zagreb</w:t>
            </w:r>
          </w:p>
        </w:tc>
        <w:tc>
          <w:tcPr>
            <w:tcW w:type="pct" w:w="1081"/>
            <w:tcBorders>
              <w:top w:val="nil"/>
              <w:left w:val="nil"/>
              <w:bottom w:space="0" w:sz="4" w:color="auto" w:val="single"/>
              <w:right w:space="0" w:sz="4" w:color="auto" w:val="single"/>
            </w:tcBorders>
            <w:shd w:fill="auto" w:color="auto" w:val="clear"/>
            <w:noWrap/>
            <w:vAlign w:val="bottom"/>
            <w:hideMark/>
          </w:tcPr>
          <w:p w:rsidRDefault="00A7167C" w:rsidP="00D44630" w:rsidR="00A7167C" w:rsidRPr="00D44630">
            <w:pPr>
              <w:spacing w:lineRule="auto" w:line="240" w:after="0"/>
              <w:jc w:val="right"/>
              <w:rPr>
                <w:rFonts w:eastAsia="Times New Roman" w:hAnsi="Times New Roman" w:ascii="Times New Roman"/>
                <w:lang w:eastAsia="hr-HR"/>
              </w:rPr>
            </w:pPr>
            <w:r w:rsidRPr="00D44630">
              <w:rPr>
                <w:rFonts w:eastAsia="Times New Roman" w:hAnsi="Times New Roman" w:ascii="Times New Roman"/>
                <w:lang w:eastAsia="hr-HR"/>
              </w:rPr>
              <w:t>14.475.117,00</w:t>
            </w:r>
          </w:p>
        </w:tc>
      </w:tr>
      <w:tr w:rsidTr="00A7167C" w:rsidR="00A7167C" w:rsidRPr="00D44630">
        <w:trPr>
          <w:trHeight w:val="300"/>
        </w:trPr>
        <w:tc>
          <w:tcPr>
            <w:tcW w:type="pct" w:w="447"/>
            <w:tcBorders>
              <w:top w:val="nil"/>
              <w:left w:space="0" w:sz="4" w:color="auto" w:val="single"/>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cs="Arial" w:eastAsia="Times New Roman" w:hAnsi="Arial" w:ascii="Arial"/>
                <w:lang w:eastAsia="hr-HR"/>
              </w:rPr>
            </w:pPr>
            <w:r w:rsidRPr="00D44630">
              <w:rPr>
                <w:rFonts w:cs="Arial" w:eastAsia="Times New Roman" w:hAnsi="Arial" w:ascii="Arial"/>
                <w:lang w:eastAsia="hr-HR"/>
              </w:rPr>
              <w:t> </w:t>
            </w:r>
          </w:p>
        </w:tc>
        <w:tc>
          <w:tcPr>
            <w:tcW w:type="pct" w:w="1311"/>
            <w:tcBorders>
              <w:top w:val="nil"/>
              <w:left w:val="nil"/>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cs="Arial" w:eastAsia="Times New Roman" w:hAnsi="Arial" w:ascii="Arial"/>
                <w:lang w:eastAsia="hr-HR"/>
              </w:rPr>
            </w:pPr>
            <w:r w:rsidRPr="00D44630">
              <w:rPr>
                <w:rFonts w:cs="Arial" w:eastAsia="Times New Roman" w:hAnsi="Arial" w:ascii="Arial"/>
                <w:lang w:eastAsia="hr-HR"/>
              </w:rPr>
              <w:t> </w:t>
            </w:r>
          </w:p>
        </w:tc>
        <w:tc>
          <w:tcPr>
            <w:tcW w:type="pct" w:w="850"/>
            <w:tcBorders>
              <w:top w:val="nil"/>
              <w:left w:val="nil"/>
              <w:bottom w:space="0" w:sz="4" w:color="auto" w:val="single"/>
              <w:right w:space="0" w:sz="4" w:color="auto" w:val="single"/>
            </w:tcBorders>
            <w:shd w:fill="FFFFFF" w:color="000000" w:val="clear"/>
            <w:noWrap/>
            <w:vAlign w:val="bottom"/>
            <w:hideMark/>
          </w:tcPr>
          <w:p w:rsidRDefault="00A7167C" w:rsidP="00D44630" w:rsidR="00A7167C" w:rsidRPr="00D44630">
            <w:pPr>
              <w:spacing w:lineRule="auto" w:line="240" w:after="0"/>
              <w:jc w:val="right"/>
              <w:rPr>
                <w:rFonts w:cs="Arial" w:eastAsia="Times New Roman" w:hAnsi="Arial" w:ascii="Arial"/>
                <w:lang w:eastAsia="hr-HR"/>
              </w:rPr>
            </w:pPr>
            <w:r w:rsidRPr="00D44630">
              <w:rPr>
                <w:rFonts w:cs="Arial" w:eastAsia="Times New Roman" w:hAnsi="Arial" w:ascii="Arial"/>
                <w:lang w:eastAsia="hr-HR"/>
              </w:rPr>
              <w:t> </w:t>
            </w:r>
          </w:p>
        </w:tc>
        <w:tc>
          <w:tcPr>
            <w:tcW w:type="pct" w:w="1312"/>
            <w:tcBorders>
              <w:top w:val="nil"/>
              <w:left w:val="nil"/>
              <w:bottom w:space="0" w:sz="4" w:color="auto" w:val="single"/>
              <w:right w:space="0" w:sz="4" w:color="auto" w:val="single"/>
            </w:tcBorders>
            <w:shd w:fill="FFFFFF" w:color="000000" w:val="clear"/>
            <w:noWrap/>
            <w:vAlign w:val="bottom"/>
            <w:hideMark/>
          </w:tcPr>
          <w:p w:rsidRDefault="00A7167C" w:rsidP="00D44630" w:rsidR="00A7167C" w:rsidRPr="00913E4D">
            <w:pPr>
              <w:spacing w:lineRule="auto" w:line="240" w:after="0"/>
              <w:jc w:val="center"/>
              <w:rPr>
                <w:rFonts w:eastAsia="Times New Roman" w:hAnsi="Times New Roman" w:ascii="Times New Roman"/>
                <w:b/>
                <w:bCs/>
                <w:lang w:eastAsia="hr-HR"/>
              </w:rPr>
            </w:pPr>
            <w:r w:rsidRPr="00913E4D">
              <w:rPr>
                <w:rFonts w:eastAsia="Times New Roman" w:hAnsi="Times New Roman" w:ascii="Times New Roman"/>
                <w:b/>
                <w:bCs/>
                <w:lang w:eastAsia="hr-HR"/>
              </w:rPr>
              <w:t>UKUPNO</w:t>
            </w:r>
          </w:p>
        </w:tc>
        <w:tc>
          <w:tcPr>
            <w:tcW w:type="pct" w:w="1081"/>
            <w:tcBorders>
              <w:top w:val="nil"/>
              <w:left w:val="nil"/>
              <w:bottom w:space="0" w:sz="4" w:color="auto" w:val="single"/>
              <w:right w:space="0" w:sz="4" w:color="auto" w:val="single"/>
            </w:tcBorders>
            <w:shd w:fill="FFFFFF" w:color="000000" w:val="clear"/>
            <w:noWrap/>
            <w:vAlign w:val="bottom"/>
            <w:hideMark/>
          </w:tcPr>
          <w:p w:rsidRDefault="00A7167C" w:rsidP="00D44630" w:rsidR="00A7167C" w:rsidRPr="00913E4D">
            <w:pPr>
              <w:spacing w:lineRule="auto" w:line="240" w:after="0"/>
              <w:jc w:val="right"/>
              <w:rPr>
                <w:rFonts w:eastAsia="Times New Roman" w:hAnsi="Times New Roman" w:ascii="Times New Roman"/>
                <w:b/>
                <w:bCs/>
                <w:color w:val="000000"/>
                <w:lang w:eastAsia="hr-HR"/>
              </w:rPr>
            </w:pPr>
            <w:r w:rsidRPr="00913E4D">
              <w:rPr>
                <w:rFonts w:eastAsia="Times New Roman" w:hAnsi="Times New Roman" w:ascii="Times New Roman"/>
                <w:b/>
                <w:bCs/>
                <w:color w:val="000000"/>
                <w:lang w:eastAsia="hr-HR"/>
              </w:rPr>
              <w:t>54.788.525,89</w:t>
            </w:r>
          </w:p>
        </w:tc>
      </w:tr>
    </w:tbl>
    <w:p w:rsidRDefault="00903677" w:rsidP="00903677" w:rsidR="00903677">
      <w:pPr>
        <w:spacing w:lineRule="atLeast" w:line="240" w:after="0"/>
        <w:rPr>
          <w:rFonts w:hAnsi="Times New Roman" w:ascii="Times New Roman"/>
          <w:b/>
        </w:rPr>
      </w:pPr>
    </w:p>
    <w:p w:rsidRDefault="00D5382A" w:rsidP="00D5382A" w:rsidR="00D5382A">
      <w:pPr>
        <w:spacing w:lineRule="atLeast" w:line="240" w:after="0"/>
        <w:jc w:val="both"/>
        <w:rPr>
          <w:rFonts w:hAnsi="Times New Roman" w:ascii="Times New Roman"/>
        </w:rPr>
      </w:pPr>
      <w:r w:rsidRPr="00D5382A">
        <w:rPr>
          <w:rFonts w:hAnsi="Times New Roman" w:ascii="Times New Roman"/>
        </w:rPr>
        <w:lastRenderedPageBreak/>
        <w:t>II.</w:t>
      </w:r>
      <w:r>
        <w:rPr>
          <w:rFonts w:hAnsi="Times New Roman" w:ascii="Times New Roman"/>
          <w:b/>
        </w:rPr>
        <w:t xml:space="preserve"> </w:t>
      </w:r>
      <w:r w:rsidRPr="00D44630">
        <w:rPr>
          <w:rFonts w:hAnsi="Times New Roman" w:ascii="Times New Roman"/>
        </w:rPr>
        <w:tab/>
        <w:t xml:space="preserve">Ispravlja se tablica stečajnog suca </w:t>
      </w:r>
      <w:r>
        <w:rPr>
          <w:rFonts w:hAnsi="Times New Roman" w:ascii="Times New Roman"/>
        </w:rPr>
        <w:t>utvrđenih tražbina drugog višeg isplatnog reda</w:t>
      </w:r>
      <w:r w:rsidRPr="00D44630">
        <w:rPr>
          <w:rFonts w:hAnsi="Times New Roman" w:ascii="Times New Roman"/>
        </w:rPr>
        <w:t xml:space="preserve"> sadržana u rješenju ovog Suda poslovni broj 2 St-653/15-174 od 14. ožujka 2016. na način </w:t>
      </w:r>
      <w:r>
        <w:rPr>
          <w:rFonts w:hAnsi="Times New Roman" w:ascii="Times New Roman"/>
        </w:rPr>
        <w:t xml:space="preserve">da umjesto pod rednim brojem: </w:t>
      </w:r>
    </w:p>
    <w:p w:rsidRDefault="00D5382A" w:rsidP="00D5382A" w:rsidR="00D5382A">
      <w:pPr>
        <w:spacing w:lineRule="atLeast" w:line="240" w:after="0"/>
        <w:jc w:val="both"/>
        <w:rPr>
          <w:rFonts w:hAnsi="Times New Roman" w:ascii="Times New Roman"/>
        </w:rPr>
      </w:pPr>
    </w:p>
    <w:tbl>
      <w:tblPr>
        <w:tblW w:type="pct" w:w="4928"/>
        <w:tblInd w:type="dxa" w:w="108"/>
        <w:tblLayout w:type="fixed"/>
        <w:tblLook w:val="04A0" w:noVBand="1" w:noHBand="0" w:lastColumn="0" w:firstColumn="1" w:lastRow="0" w:firstRow="1"/>
      </w:tblPr>
      <w:tblGrid>
        <w:gridCol w:w="568"/>
        <w:gridCol w:w="2517"/>
        <w:gridCol w:w="1706"/>
        <w:gridCol w:w="1811"/>
        <w:gridCol w:w="1402"/>
        <w:gridCol w:w="1150"/>
      </w:tblGrid>
      <w:tr w:rsidTr="00D5382A" w:rsidR="00D5382A" w:rsidRPr="00BC1260">
        <w:trPr>
          <w:trHeight w:val="20"/>
        </w:trPr>
        <w:tc>
          <w:tcPr>
            <w:tcW w:type="pct" w:w="310"/>
            <w:tcBorders>
              <w:top w:val="nil"/>
              <w:left w:space="0" w:sz="4" w:color="auto" w:val="single"/>
              <w:bottom w:space="0" w:sz="4" w:color="auto" w:val="single"/>
              <w:right w:space="0" w:sz="4" w:color="auto" w:val="single"/>
            </w:tcBorders>
            <w:shd w:fill="auto" w:color="auto" w:val="clear"/>
            <w:noWrap/>
            <w:vAlign w:val="bottom"/>
            <w:hideMark/>
          </w:tcPr>
          <w:p w:rsidRDefault="00D5382A" w:rsidP="0045386D" w:rsidR="00D5382A" w:rsidRPr="00BC1260">
            <w:pPr>
              <w:rPr>
                <w:rFonts w:cstheme="majorBidi" w:hAnsiTheme="majorBidi" w:asciiTheme="majorBidi"/>
                <w:sz w:val="20"/>
                <w:szCs w:val="20"/>
              </w:rPr>
            </w:pPr>
            <w:r>
              <w:rPr>
                <w:rFonts w:cstheme="majorBidi" w:hAnsiTheme="majorBidi" w:asciiTheme="majorBidi"/>
                <w:sz w:val="20"/>
                <w:szCs w:val="20"/>
              </w:rPr>
              <w:t>52</w:t>
            </w:r>
            <w:r w:rsidRPr="00BC1260">
              <w:rPr>
                <w:rFonts w:cstheme="majorBidi" w:hAnsiTheme="majorBidi" w:asciiTheme="majorBidi"/>
                <w:sz w:val="20"/>
                <w:szCs w:val="20"/>
              </w:rPr>
              <w:t>.</w:t>
            </w:r>
          </w:p>
        </w:tc>
        <w:tc>
          <w:tcPr>
            <w:tcW w:type="pct" w:w="1375"/>
            <w:tcBorders>
              <w:top w:val="nil"/>
              <w:left w:val="nil"/>
              <w:bottom w:space="0" w:sz="4" w:color="auto" w:val="single"/>
              <w:right w:space="0" w:sz="4" w:color="auto" w:val="single"/>
            </w:tcBorders>
            <w:shd w:fill="auto" w:color="auto" w:val="clear"/>
            <w:noWrap/>
            <w:vAlign w:val="bottom"/>
            <w:hideMark/>
          </w:tcPr>
          <w:p w:rsidRDefault="00D5382A" w:rsidP="0045386D" w:rsidR="00D5382A" w:rsidRPr="00BC1260">
            <w:pPr>
              <w:rPr>
                <w:rFonts w:cstheme="majorBidi" w:hAnsiTheme="majorBidi" w:asciiTheme="majorBidi"/>
                <w:sz w:val="20"/>
                <w:szCs w:val="20"/>
              </w:rPr>
            </w:pPr>
            <w:r w:rsidRPr="00BC1260">
              <w:rPr>
                <w:rFonts w:cstheme="majorBidi" w:hAnsiTheme="majorBidi" w:asciiTheme="majorBidi"/>
                <w:sz w:val="20"/>
                <w:szCs w:val="20"/>
              </w:rPr>
              <w:t>JADRANSKA BANKA d.d.</w:t>
            </w:r>
          </w:p>
        </w:tc>
        <w:tc>
          <w:tcPr>
            <w:tcW w:type="pct" w:w="932"/>
            <w:tcBorders>
              <w:top w:val="nil"/>
              <w:left w:val="nil"/>
              <w:bottom w:space="0" w:sz="4" w:color="auto" w:val="single"/>
              <w:right w:space="0" w:sz="4" w:color="auto" w:val="single"/>
            </w:tcBorders>
            <w:shd w:fill="auto" w:color="auto" w:val="clear"/>
            <w:noWrap/>
            <w:vAlign w:val="bottom"/>
            <w:hideMark/>
          </w:tcPr>
          <w:p w:rsidRDefault="00D5382A" w:rsidP="0045386D" w:rsidR="00D5382A" w:rsidRPr="00BC1260">
            <w:pPr>
              <w:rPr>
                <w:rFonts w:cstheme="majorBidi" w:hAnsiTheme="majorBidi" w:asciiTheme="majorBidi"/>
                <w:sz w:val="20"/>
                <w:szCs w:val="20"/>
              </w:rPr>
            </w:pPr>
            <w:r w:rsidRPr="00BC1260">
              <w:rPr>
                <w:rFonts w:cstheme="majorBidi" w:hAnsiTheme="majorBidi" w:asciiTheme="majorBidi"/>
                <w:sz w:val="20"/>
                <w:szCs w:val="20"/>
              </w:rPr>
              <w:t>OIB:02899494784</w:t>
            </w:r>
          </w:p>
        </w:tc>
        <w:tc>
          <w:tcPr>
            <w:tcW w:type="pct" w:w="989"/>
            <w:tcBorders>
              <w:top w:val="nil"/>
              <w:left w:val="nil"/>
              <w:bottom w:space="0" w:sz="4" w:color="auto" w:val="single"/>
              <w:right w:space="0" w:sz="4" w:color="auto" w:val="single"/>
            </w:tcBorders>
            <w:shd w:fill="auto" w:color="auto" w:val="clear"/>
            <w:noWrap/>
            <w:vAlign w:val="bottom"/>
            <w:hideMark/>
          </w:tcPr>
          <w:p w:rsidRDefault="00D5382A" w:rsidP="0045386D" w:rsidR="00D5382A" w:rsidRPr="00BC1260">
            <w:pPr>
              <w:rPr>
                <w:rFonts w:cstheme="majorBidi" w:hAnsiTheme="majorBidi" w:asciiTheme="majorBidi"/>
                <w:sz w:val="20"/>
                <w:szCs w:val="20"/>
              </w:rPr>
            </w:pPr>
            <w:r w:rsidRPr="00BC1260">
              <w:rPr>
                <w:rFonts w:cstheme="majorBidi" w:hAnsiTheme="majorBidi" w:asciiTheme="majorBidi"/>
                <w:sz w:val="20"/>
                <w:szCs w:val="20"/>
              </w:rPr>
              <w:t>Ante Starčevića 4., Šibenik</w:t>
            </w:r>
          </w:p>
        </w:tc>
        <w:tc>
          <w:tcPr>
            <w:tcW w:type="pct" w:w="766"/>
            <w:tcBorders>
              <w:top w:val="nil"/>
              <w:left w:val="nil"/>
              <w:bottom w:space="0" w:sz="4" w:color="auto" w:val="single"/>
              <w:right w:space="0" w:sz="4" w:color="auto" w:val="single"/>
            </w:tcBorders>
            <w:shd w:fill="auto" w:color="auto" w:val="clear"/>
            <w:noWrap/>
            <w:vAlign w:val="bottom"/>
            <w:hideMark/>
          </w:tcPr>
          <w:p w:rsidRDefault="00D5382A" w:rsidP="00D5382A" w:rsidR="00D5382A"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160.829.733,94</w:t>
            </w:r>
          </w:p>
        </w:tc>
        <w:tc>
          <w:tcPr>
            <w:tcW w:type="pct" w:w="628"/>
            <w:tcBorders>
              <w:top w:val="nil"/>
              <w:left w:val="nil"/>
              <w:bottom w:space="0" w:sz="4" w:color="auto" w:val="single"/>
              <w:right w:space="0" w:sz="4" w:color="auto" w:val="single"/>
            </w:tcBorders>
            <w:vAlign w:val="bottom"/>
          </w:tcPr>
          <w:p w:rsidRDefault="00D5382A" w:rsidP="00D5382A" w:rsidR="00D5382A"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160.829.733,94</w:t>
            </w:r>
          </w:p>
        </w:tc>
      </w:tr>
    </w:tbl>
    <w:p w:rsidRDefault="00D5382A" w:rsidP="00D5382A" w:rsidR="00D5382A">
      <w:pPr>
        <w:spacing w:lineRule="atLeast" w:line="240" w:after="0"/>
        <w:jc w:val="both"/>
        <w:rPr>
          <w:rFonts w:hAnsi="Times New Roman" w:ascii="Times New Roman"/>
        </w:rPr>
      </w:pPr>
    </w:p>
    <w:p w:rsidRDefault="00D5382A" w:rsidP="00D5382A" w:rsidR="00D5382A">
      <w:pPr>
        <w:spacing w:lineRule="atLeast" w:line="240" w:after="0"/>
        <w:jc w:val="both"/>
        <w:rPr>
          <w:rFonts w:hAnsi="Times New Roman" w:ascii="Times New Roman"/>
        </w:rPr>
      </w:pPr>
      <w:r>
        <w:rPr>
          <w:rFonts w:hAnsi="Times New Roman" w:ascii="Times New Roman"/>
        </w:rPr>
        <w:t>treba stajati:</w:t>
      </w:r>
    </w:p>
    <w:tbl>
      <w:tblPr>
        <w:tblW w:type="pct" w:w="4928"/>
        <w:tblInd w:type="dxa" w:w="108"/>
        <w:tblLayout w:type="fixed"/>
        <w:tblLook w:val="04A0" w:noVBand="1" w:noHBand="0" w:lastColumn="0" w:firstColumn="1" w:lastRow="0" w:firstRow="1"/>
      </w:tblPr>
      <w:tblGrid>
        <w:gridCol w:w="568"/>
        <w:gridCol w:w="2517"/>
        <w:gridCol w:w="1706"/>
        <w:gridCol w:w="1811"/>
        <w:gridCol w:w="1402"/>
        <w:gridCol w:w="1150"/>
      </w:tblGrid>
      <w:tr w:rsidTr="0045386D" w:rsidR="00D5382A" w:rsidRPr="00BC1260">
        <w:trPr>
          <w:trHeight w:val="20"/>
        </w:trPr>
        <w:tc>
          <w:tcPr>
            <w:tcW w:type="pct" w:w="310"/>
            <w:tcBorders>
              <w:top w:val="nil"/>
              <w:left w:space="0" w:sz="4" w:color="auto" w:val="single"/>
              <w:bottom w:space="0" w:sz="4" w:color="auto" w:val="single"/>
              <w:right w:space="0" w:sz="4" w:color="auto" w:val="single"/>
            </w:tcBorders>
            <w:shd w:fill="auto" w:color="auto" w:val="clear"/>
            <w:noWrap/>
            <w:vAlign w:val="bottom"/>
            <w:hideMark/>
          </w:tcPr>
          <w:p w:rsidRDefault="00D5382A" w:rsidP="0045386D" w:rsidR="00D5382A" w:rsidRPr="00BC1260">
            <w:pPr>
              <w:rPr>
                <w:rFonts w:cstheme="majorBidi" w:hAnsiTheme="majorBidi" w:asciiTheme="majorBidi"/>
                <w:sz w:val="20"/>
                <w:szCs w:val="20"/>
              </w:rPr>
            </w:pPr>
            <w:r>
              <w:rPr>
                <w:rFonts w:cstheme="majorBidi" w:hAnsiTheme="majorBidi" w:asciiTheme="majorBidi"/>
                <w:sz w:val="20"/>
                <w:szCs w:val="20"/>
              </w:rPr>
              <w:t>52</w:t>
            </w:r>
            <w:r w:rsidRPr="00BC1260">
              <w:rPr>
                <w:rFonts w:cstheme="majorBidi" w:hAnsiTheme="majorBidi" w:asciiTheme="majorBidi"/>
                <w:sz w:val="20"/>
                <w:szCs w:val="20"/>
              </w:rPr>
              <w:t>.</w:t>
            </w:r>
          </w:p>
        </w:tc>
        <w:tc>
          <w:tcPr>
            <w:tcW w:type="pct" w:w="1375"/>
            <w:tcBorders>
              <w:top w:val="nil"/>
              <w:left w:val="nil"/>
              <w:bottom w:space="0" w:sz="4" w:color="auto" w:val="single"/>
              <w:right w:space="0" w:sz="4" w:color="auto" w:val="single"/>
            </w:tcBorders>
            <w:shd w:fill="auto" w:color="auto" w:val="clear"/>
            <w:noWrap/>
            <w:vAlign w:val="bottom"/>
            <w:hideMark/>
          </w:tcPr>
          <w:p w:rsidRDefault="00F2761A" w:rsidP="00F2761A" w:rsidR="00F2761A">
            <w:pPr>
              <w:spacing w:lineRule="auto" w:line="240"/>
              <w:rPr>
                <w:rFonts w:cstheme="majorBidi" w:hAnsiTheme="majorBidi" w:asciiTheme="majorBidi"/>
                <w:sz w:val="20"/>
                <w:szCs w:val="20"/>
              </w:rPr>
            </w:pPr>
            <w:r>
              <w:rPr>
                <w:rFonts w:cstheme="majorBidi" w:hAnsiTheme="majorBidi" w:asciiTheme="majorBidi"/>
                <w:sz w:val="20"/>
                <w:szCs w:val="20"/>
              </w:rPr>
              <w:t>IMAGINACIJA ALUMINIUM d.o.o.</w:t>
            </w:r>
          </w:p>
          <w:p w:rsidRDefault="00F2761A" w:rsidP="00F2761A" w:rsidR="00F2761A">
            <w:pPr>
              <w:spacing w:lineRule="auto" w:line="240"/>
              <w:rPr>
                <w:rFonts w:cstheme="majorBidi" w:hAnsiTheme="majorBidi" w:asciiTheme="majorBidi"/>
                <w:sz w:val="20"/>
                <w:szCs w:val="20"/>
              </w:rPr>
            </w:pPr>
            <w:r>
              <w:rPr>
                <w:rFonts w:cstheme="majorBidi" w:hAnsiTheme="majorBidi" w:asciiTheme="majorBidi"/>
                <w:sz w:val="20"/>
                <w:szCs w:val="20"/>
              </w:rPr>
              <w:t>sada</w:t>
            </w:r>
          </w:p>
          <w:p w:rsidRDefault="00F2761A" w:rsidP="00F2761A" w:rsidR="00F2761A" w:rsidRPr="00BC1260">
            <w:pPr>
              <w:spacing w:lineRule="auto" w:line="240"/>
              <w:rPr>
                <w:rFonts w:cstheme="majorBidi" w:hAnsiTheme="majorBidi" w:asciiTheme="majorBidi"/>
                <w:sz w:val="20"/>
                <w:szCs w:val="20"/>
              </w:rPr>
            </w:pPr>
            <w:r>
              <w:rPr>
                <w:rFonts w:cstheme="majorBidi" w:hAnsiTheme="majorBidi" w:asciiTheme="majorBidi"/>
                <w:sz w:val="20"/>
                <w:szCs w:val="20"/>
              </w:rPr>
              <w:t>Impol-TLM d.o.o.</w:t>
            </w:r>
          </w:p>
        </w:tc>
        <w:tc>
          <w:tcPr>
            <w:tcW w:type="pct" w:w="932"/>
            <w:tcBorders>
              <w:top w:val="nil"/>
              <w:left w:val="nil"/>
              <w:bottom w:space="0" w:sz="4" w:color="auto" w:val="single"/>
              <w:right w:space="0" w:sz="4" w:color="auto" w:val="single"/>
            </w:tcBorders>
            <w:shd w:fill="auto" w:color="auto" w:val="clear"/>
            <w:noWrap/>
            <w:vAlign w:val="bottom"/>
            <w:hideMark/>
          </w:tcPr>
          <w:p w:rsidRDefault="00D5382A" w:rsidP="00F2761A" w:rsidR="00D5382A" w:rsidRPr="00BC1260">
            <w:pPr>
              <w:rPr>
                <w:rFonts w:cstheme="majorBidi" w:hAnsiTheme="majorBidi" w:asciiTheme="majorBidi"/>
                <w:sz w:val="20"/>
                <w:szCs w:val="20"/>
              </w:rPr>
            </w:pPr>
            <w:r w:rsidRPr="00BC1260">
              <w:rPr>
                <w:rFonts w:cstheme="majorBidi" w:hAnsiTheme="majorBidi" w:asciiTheme="majorBidi"/>
                <w:sz w:val="20"/>
                <w:szCs w:val="20"/>
              </w:rPr>
              <w:t>OIB:</w:t>
            </w:r>
            <w:r w:rsidR="00F2761A">
              <w:rPr>
                <w:rFonts w:cstheme="majorBidi" w:hAnsiTheme="majorBidi" w:asciiTheme="majorBidi"/>
                <w:sz w:val="20"/>
                <w:szCs w:val="20"/>
              </w:rPr>
              <w:t>92847338730</w:t>
            </w:r>
          </w:p>
        </w:tc>
        <w:tc>
          <w:tcPr>
            <w:tcW w:type="pct" w:w="989"/>
            <w:tcBorders>
              <w:top w:val="nil"/>
              <w:left w:val="nil"/>
              <w:bottom w:space="0" w:sz="4" w:color="auto" w:val="single"/>
              <w:right w:space="0" w:sz="4" w:color="auto" w:val="single"/>
            </w:tcBorders>
            <w:shd w:fill="auto" w:color="auto" w:val="clear"/>
            <w:noWrap/>
            <w:vAlign w:val="bottom"/>
            <w:hideMark/>
          </w:tcPr>
          <w:p w:rsidRDefault="00475684" w:rsidP="0045386D" w:rsidR="00D5382A" w:rsidRPr="00BC1260">
            <w:pPr>
              <w:rPr>
                <w:rFonts w:cstheme="majorBidi" w:hAnsiTheme="majorBidi" w:asciiTheme="majorBidi"/>
                <w:sz w:val="20"/>
                <w:szCs w:val="20"/>
              </w:rPr>
            </w:pPr>
            <w:r>
              <w:rPr>
                <w:rFonts w:cstheme="majorBidi" w:hAnsiTheme="majorBidi" w:asciiTheme="majorBidi"/>
                <w:sz w:val="20"/>
                <w:szCs w:val="20"/>
              </w:rPr>
              <w:t>Ulica Narodnog preporoda 12, Šibenik</w:t>
            </w:r>
          </w:p>
        </w:tc>
        <w:tc>
          <w:tcPr>
            <w:tcW w:type="pct" w:w="766"/>
            <w:tcBorders>
              <w:top w:val="nil"/>
              <w:left w:val="nil"/>
              <w:bottom w:space="0" w:sz="4" w:color="auto" w:val="single"/>
              <w:right w:space="0" w:sz="4" w:color="auto" w:val="single"/>
            </w:tcBorders>
            <w:shd w:fill="auto" w:color="auto" w:val="clear"/>
            <w:noWrap/>
            <w:vAlign w:val="bottom"/>
            <w:hideMark/>
          </w:tcPr>
          <w:p w:rsidRDefault="00D5382A" w:rsidP="0045386D" w:rsidR="00D5382A"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160.829.733,94</w:t>
            </w:r>
          </w:p>
        </w:tc>
        <w:tc>
          <w:tcPr>
            <w:tcW w:type="pct" w:w="628"/>
            <w:tcBorders>
              <w:top w:val="nil"/>
              <w:left w:val="nil"/>
              <w:bottom w:space="0" w:sz="4" w:color="auto" w:val="single"/>
              <w:right w:space="0" w:sz="4" w:color="auto" w:val="single"/>
            </w:tcBorders>
            <w:vAlign w:val="bottom"/>
          </w:tcPr>
          <w:p w:rsidRDefault="00D5382A" w:rsidP="0045386D" w:rsidR="00D5382A" w:rsidRPr="00BC1260">
            <w:pPr>
              <w:rPr>
                <w:rFonts w:cstheme="majorBidi" w:hAnsiTheme="majorBidi" w:asciiTheme="majorBidi"/>
                <w:color w:val="000000"/>
                <w:sz w:val="20"/>
                <w:szCs w:val="20"/>
              </w:rPr>
            </w:pPr>
            <w:r w:rsidRPr="00BC1260">
              <w:rPr>
                <w:rFonts w:cstheme="majorBidi" w:hAnsiTheme="majorBidi" w:asciiTheme="majorBidi"/>
                <w:color w:val="000000"/>
                <w:sz w:val="20"/>
                <w:szCs w:val="20"/>
              </w:rPr>
              <w:t>160.829.733,94</w:t>
            </w:r>
          </w:p>
        </w:tc>
      </w:tr>
    </w:tbl>
    <w:p w:rsidRDefault="00D5382A" w:rsidP="00903677" w:rsidR="00D5382A">
      <w:pPr>
        <w:spacing w:lineRule="atLeast" w:line="240" w:after="0"/>
        <w:rPr>
          <w:rFonts w:hAnsi="Times New Roman" w:ascii="Times New Roman"/>
          <w:b/>
        </w:rPr>
      </w:pPr>
    </w:p>
    <w:p w:rsidRDefault="00494ADA" w:rsidP="00903677" w:rsidR="00494ADA" w:rsidRPr="00D44630">
      <w:pPr>
        <w:spacing w:lineRule="atLeast" w:line="240" w:after="0"/>
        <w:rPr>
          <w:rFonts w:hAnsi="Times New Roman" w:ascii="Times New Roman"/>
          <w:b/>
        </w:rPr>
      </w:pPr>
    </w:p>
    <w:p w:rsidRDefault="00903677" w:rsidP="00903677" w:rsidR="00903677" w:rsidRPr="00D44630">
      <w:pPr>
        <w:spacing w:lineRule="atLeast" w:line="240" w:after="0"/>
        <w:jc w:val="center"/>
        <w:rPr>
          <w:rFonts w:hAnsi="Times New Roman" w:ascii="Times New Roman"/>
        </w:rPr>
      </w:pPr>
      <w:r w:rsidRPr="00D44630">
        <w:rPr>
          <w:rFonts w:hAnsi="Times New Roman" w:ascii="Times New Roman"/>
        </w:rPr>
        <w:t>Obrazloženje</w:t>
      </w:r>
    </w:p>
    <w:p w:rsidRDefault="00903677" w:rsidP="00903677" w:rsidR="00903677" w:rsidRPr="00D44630">
      <w:pPr>
        <w:spacing w:lineRule="atLeast" w:line="240" w:after="0"/>
        <w:rPr>
          <w:rFonts w:hAnsi="Times New Roman" w:ascii="Times New Roman"/>
          <w:b/>
        </w:rPr>
      </w:pPr>
    </w:p>
    <w:p w:rsidRDefault="00903677" w:rsidP="001B70E5" w:rsidR="00903677" w:rsidRPr="00D44630">
      <w:pPr>
        <w:spacing w:lineRule="atLeast" w:line="240" w:after="0"/>
        <w:jc w:val="both"/>
        <w:rPr>
          <w:rFonts w:hAnsi="Times New Roman" w:ascii="Times New Roman"/>
        </w:rPr>
      </w:pPr>
      <w:r w:rsidRPr="00D44630">
        <w:rPr>
          <w:rFonts w:hAnsi="Times New Roman" w:ascii="Times New Roman"/>
        </w:rPr>
        <w:t xml:space="preserve">          U stečajnom </w:t>
      </w:r>
      <w:r w:rsidR="00D44630" w:rsidRPr="00D44630">
        <w:rPr>
          <w:rFonts w:hAnsi="Times New Roman" w:ascii="Times New Roman"/>
        </w:rPr>
        <w:t>postupku koji se vodi kod ovog S</w:t>
      </w:r>
      <w:r w:rsidRPr="00D44630">
        <w:rPr>
          <w:rFonts w:hAnsi="Times New Roman" w:ascii="Times New Roman"/>
        </w:rPr>
        <w:t xml:space="preserve">uda pod gornjim poslovnim brojem nad </w:t>
      </w:r>
      <w:r w:rsidR="007662EC" w:rsidRPr="00D44630">
        <w:rPr>
          <w:rFonts w:hAnsi="Times New Roman" w:ascii="Times New Roman"/>
        </w:rPr>
        <w:t xml:space="preserve">stečajnim </w:t>
      </w:r>
      <w:r w:rsidRPr="00D44630">
        <w:rPr>
          <w:rFonts w:hAnsi="Times New Roman" w:ascii="Times New Roman"/>
        </w:rPr>
        <w:t>dužnik</w:t>
      </w:r>
      <w:r w:rsidR="007662EC" w:rsidRPr="00D44630">
        <w:rPr>
          <w:rFonts w:hAnsi="Times New Roman" w:ascii="Times New Roman"/>
        </w:rPr>
        <w:t>om</w:t>
      </w:r>
      <w:r w:rsidRPr="00D44630">
        <w:rPr>
          <w:rFonts w:hAnsi="Times New Roman" w:ascii="Times New Roman"/>
        </w:rPr>
        <w:t xml:space="preserve"> </w:t>
      </w:r>
      <w:r w:rsidR="00D44630" w:rsidRPr="00D44630">
        <w:rPr>
          <w:rFonts w:eastAsia="Times New Roman" w:hAnsi="Times New Roman" w:ascii="Times New Roman"/>
          <w:lang w:eastAsia="hr-HR"/>
        </w:rPr>
        <w:t xml:space="preserve">TLM Aluminium d.d. u stečaju, Šibenik, OIB:82733440679, </w:t>
      </w:r>
      <w:r w:rsidRPr="00D44630">
        <w:rPr>
          <w:rFonts w:hAnsi="Times New Roman" w:ascii="Times New Roman"/>
        </w:rPr>
        <w:t xml:space="preserve">na ispitnom ročištu održanom dana </w:t>
      </w:r>
      <w:r w:rsidR="00D44630" w:rsidRPr="00D44630">
        <w:rPr>
          <w:rFonts w:hAnsi="Times New Roman" w:ascii="Times New Roman"/>
        </w:rPr>
        <w:t xml:space="preserve">9. ožujka </w:t>
      </w:r>
      <w:r w:rsidR="00475684">
        <w:rPr>
          <w:rFonts w:hAnsi="Times New Roman" w:ascii="Times New Roman"/>
        </w:rPr>
        <w:t>2016.</w:t>
      </w:r>
      <w:r w:rsidRPr="00D44630">
        <w:rPr>
          <w:rFonts w:hAnsi="Times New Roman" w:ascii="Times New Roman"/>
        </w:rPr>
        <w:t xml:space="preserve"> ispitane su tražbine vjerovnika iz točke I</w:t>
      </w:r>
      <w:r w:rsidR="00506E14">
        <w:rPr>
          <w:rFonts w:hAnsi="Times New Roman" w:ascii="Times New Roman"/>
        </w:rPr>
        <w:t xml:space="preserve"> i II</w:t>
      </w:r>
      <w:r w:rsidRPr="00D44630">
        <w:rPr>
          <w:rFonts w:hAnsi="Times New Roman" w:ascii="Times New Roman"/>
        </w:rPr>
        <w:t>.</w:t>
      </w:r>
      <w:r w:rsidR="00D655E6" w:rsidRPr="00D44630">
        <w:rPr>
          <w:rFonts w:hAnsi="Times New Roman" w:ascii="Times New Roman"/>
        </w:rPr>
        <w:t xml:space="preserve"> </w:t>
      </w:r>
      <w:r w:rsidRPr="00D44630">
        <w:rPr>
          <w:rFonts w:hAnsi="Times New Roman" w:ascii="Times New Roman"/>
        </w:rPr>
        <w:t xml:space="preserve">ovog rješenja. </w:t>
      </w:r>
    </w:p>
    <w:p w:rsidRDefault="004B21E9" w:rsidP="001B70E5" w:rsidR="00494ADA">
      <w:pPr>
        <w:spacing w:lineRule="atLeast" w:line="240" w:after="0"/>
        <w:jc w:val="both"/>
        <w:rPr>
          <w:rFonts w:hAnsi="Times New Roman" w:ascii="Times New Roman"/>
        </w:rPr>
      </w:pPr>
      <w:r w:rsidRPr="00D44630">
        <w:rPr>
          <w:rFonts w:hAnsi="Times New Roman" w:ascii="Times New Roman"/>
        </w:rPr>
        <w:t xml:space="preserve">          </w:t>
      </w:r>
    </w:p>
    <w:p w:rsidRDefault="004B21E9" w:rsidP="00494ADA" w:rsidR="00494ADA">
      <w:pPr>
        <w:spacing w:lineRule="atLeast" w:line="240" w:after="0"/>
        <w:ind w:firstLine="708"/>
        <w:jc w:val="both"/>
        <w:rPr>
          <w:rFonts w:hAnsi="Times New Roman" w:ascii="Times New Roman"/>
        </w:rPr>
      </w:pPr>
      <w:r w:rsidRPr="00D44630">
        <w:rPr>
          <w:rFonts w:hAnsi="Times New Roman" w:ascii="Times New Roman"/>
        </w:rPr>
        <w:t>Postupaju</w:t>
      </w:r>
      <w:r w:rsidR="00D44630" w:rsidRPr="00D44630">
        <w:rPr>
          <w:rFonts w:hAnsi="Times New Roman" w:ascii="Times New Roman"/>
        </w:rPr>
        <w:t xml:space="preserve">ći temeljem odredbe članka 21. </w:t>
      </w:r>
      <w:r w:rsidRPr="00D44630">
        <w:rPr>
          <w:rFonts w:hAnsi="Times New Roman" w:ascii="Times New Roman"/>
        </w:rPr>
        <w:t>Zakona o osiguranju potraživanja radnika u slučaju stečaja poslodavca</w:t>
      </w:r>
      <w:r w:rsidR="00506E14">
        <w:rPr>
          <w:rFonts w:hAnsi="Times New Roman" w:ascii="Times New Roman"/>
        </w:rPr>
        <w:t xml:space="preserve"> </w:t>
      </w:r>
      <w:r w:rsidR="00506E14" w:rsidRPr="00D44630">
        <w:rPr>
          <w:rFonts w:hAnsi="Times New Roman" w:ascii="Times New Roman"/>
        </w:rPr>
        <w:t>(Narodne novine 86/08, 80/13 i 82/15)</w:t>
      </w:r>
      <w:r w:rsidR="00506E14">
        <w:rPr>
          <w:rFonts w:hAnsi="Times New Roman" w:ascii="Times New Roman"/>
        </w:rPr>
        <w:t xml:space="preserve"> </w:t>
      </w:r>
      <w:r w:rsidRPr="00D44630">
        <w:rPr>
          <w:rFonts w:hAnsi="Times New Roman" w:ascii="Times New Roman"/>
        </w:rPr>
        <w:t>Agencija je izvijestila sud da je djelomično ispunila svoju obvezu prema radnicima čija su potraživanja utvrđena, te je zatražila da sud postupajući temeljem članka 21. stavak 4. ispravi rješenje o utvrđenim tražbinama.</w:t>
      </w:r>
    </w:p>
    <w:p w:rsidRDefault="00494ADA" w:rsidP="00494ADA" w:rsidR="00494ADA">
      <w:pPr>
        <w:spacing w:lineRule="atLeast" w:line="240" w:after="0"/>
        <w:ind w:firstLine="708"/>
        <w:jc w:val="both"/>
        <w:rPr>
          <w:rFonts w:hAnsi="Times New Roman" w:ascii="Times New Roman"/>
        </w:rPr>
      </w:pPr>
    </w:p>
    <w:p w:rsidRDefault="00E54B49" w:rsidP="00494ADA" w:rsidR="00494ADA">
      <w:pPr>
        <w:spacing w:lineRule="auto" w:line="240"/>
        <w:ind w:firstLine="708"/>
        <w:jc w:val="both"/>
        <w:rPr>
          <w:rFonts w:hAnsi="Times New Roman" w:ascii="Times New Roman"/>
        </w:rPr>
      </w:pPr>
      <w:r w:rsidRPr="00494ADA">
        <w:rPr>
          <w:rFonts w:hAnsi="Times New Roman" w:ascii="Times New Roman"/>
        </w:rPr>
        <w:t xml:space="preserve">Nadalje, </w:t>
      </w:r>
      <w:r w:rsidR="00494ADA" w:rsidRPr="00494ADA">
        <w:rPr>
          <w:rFonts w:hAnsi="Times New Roman" w:ascii="Times New Roman"/>
        </w:rPr>
        <w:t>16. svibnja 2016. stečajni vjerovnik Jadranska banka d.d., Šibenik sukladno čl. 146. st. 3. Stečajnog zakona ovaj Sud obavijestila da je temeljem čl. 6. st. 1. Ugovora o naplatnom ustupanju –kupoprodaji potraživanja od 8. ožujka 2016. prenijela (ustupila) tražbine i razlučna prava na društvo IMAGINACIJA ALUMINIUM d.o.o., koje tražbine i razlučna prava je imala prema stečajnom dužniku te</w:t>
      </w:r>
      <w:r w:rsidR="00494ADA">
        <w:rPr>
          <w:rFonts w:hAnsi="Times New Roman" w:ascii="Times New Roman"/>
        </w:rPr>
        <w:t>meljem svih osnova</w:t>
      </w:r>
      <w:r w:rsidR="00494ADA" w:rsidRPr="00494ADA">
        <w:rPr>
          <w:rFonts w:hAnsi="Times New Roman" w:ascii="Times New Roman"/>
        </w:rPr>
        <w:t xml:space="preserve"> koje su navedene u prijavi tražbine i obavijesti o razlučnom pravu tj. za tražbine osigurane razlučnim pravom u iznosu od 191.970.822,84 kn te za utvrđene tražbine kao stečajnog vjerovnika (drugog višeg isplatnog reda) u iznosu od 160.829.733,94 kn. </w:t>
      </w:r>
      <w:r w:rsidR="00494ADA">
        <w:rPr>
          <w:rFonts w:hAnsi="Times New Roman" w:ascii="Times New Roman"/>
        </w:rPr>
        <w:tab/>
        <w:t xml:space="preserve">Dana 28. srpnja 2016. Sud je temeljem </w:t>
      </w:r>
      <w:r w:rsidR="00494ADA" w:rsidRPr="00494ADA">
        <w:rPr>
          <w:rFonts w:hAnsi="Times New Roman" w:ascii="Times New Roman"/>
        </w:rPr>
        <w:t xml:space="preserve">čl. 146. st. 2. Stečajnog zakona </w:t>
      </w:r>
      <w:r w:rsidR="00494ADA">
        <w:rPr>
          <w:rFonts w:hAnsi="Times New Roman" w:ascii="Times New Roman"/>
        </w:rPr>
        <w:t>rješenjem utvrdio da s</w:t>
      </w:r>
      <w:r w:rsidR="00494ADA" w:rsidRPr="00494ADA">
        <w:rPr>
          <w:rFonts w:hAnsi="Times New Roman" w:ascii="Times New Roman"/>
        </w:rPr>
        <w:t>tjecatelj tražbine i razlučnog prava IMAGINACIJA ALUMINIUM d.o.o., OIB:92847338730, sada Impol – TLM d.o.o. Šibenik u ovom stečajnom postupka stupa u pravni položaj svog prednika JADRANSKE BANKE d.d., Šibenik, OIB:02899494784 i to za tražbine osigurane razlučnim pravom u iznosu od 191.970.822,84 kn te za utvrđene tražbine kao stečajnog vjerovnika (drugog višeg isplatnog reda</w:t>
      </w:r>
      <w:r w:rsidR="00494ADA">
        <w:rPr>
          <w:rFonts w:hAnsi="Times New Roman" w:ascii="Times New Roman"/>
        </w:rPr>
        <w:t>) u iznosu od 160.829.733,94 kn.</w:t>
      </w:r>
    </w:p>
    <w:p w:rsidRDefault="00E36CD0" w:rsidP="00F2164A" w:rsidR="00D44630" w:rsidRPr="00D44630">
      <w:pPr>
        <w:spacing w:lineRule="auto" w:line="240"/>
        <w:ind w:firstLine="708"/>
        <w:jc w:val="both"/>
        <w:rPr>
          <w:rFonts w:hAnsi="Times New Roman" w:ascii="Times New Roman"/>
        </w:rPr>
      </w:pPr>
      <w:r w:rsidRPr="00D44630">
        <w:rPr>
          <w:rFonts w:hAnsi="Times New Roman" w:ascii="Times New Roman"/>
        </w:rPr>
        <w:t>S</w:t>
      </w:r>
      <w:r w:rsidR="00913E4D">
        <w:rPr>
          <w:rFonts w:hAnsi="Times New Roman" w:ascii="Times New Roman"/>
        </w:rPr>
        <w:t>lijedom navedenog odlučeno je kao u izreci ovog rješenja pod točkom I. i II.</w:t>
      </w:r>
    </w:p>
    <w:p w:rsidRDefault="00E36CD0" w:rsidP="00F2164A" w:rsidR="00C7091E">
      <w:pPr>
        <w:spacing w:lineRule="atLeast" w:line="240" w:after="0"/>
        <w:jc w:val="center"/>
        <w:rPr>
          <w:rFonts w:hAnsi="Times New Roman" w:ascii="Times New Roman"/>
        </w:rPr>
      </w:pPr>
      <w:r w:rsidRPr="00D44630">
        <w:rPr>
          <w:rFonts w:hAnsi="Times New Roman" w:ascii="Times New Roman"/>
        </w:rPr>
        <w:t>U Zadru</w:t>
      </w:r>
      <w:r w:rsidR="00D44630">
        <w:rPr>
          <w:rFonts w:hAnsi="Times New Roman" w:ascii="Times New Roman"/>
        </w:rPr>
        <w:t xml:space="preserve"> 7. listopada </w:t>
      </w:r>
      <w:r w:rsidR="00C7091E" w:rsidRPr="00D44630">
        <w:rPr>
          <w:rFonts w:hAnsi="Times New Roman" w:ascii="Times New Roman"/>
        </w:rPr>
        <w:t>2016</w:t>
      </w:r>
      <w:r w:rsidR="00F2164A">
        <w:rPr>
          <w:rFonts w:hAnsi="Times New Roman" w:ascii="Times New Roman"/>
        </w:rPr>
        <w:t>.</w:t>
      </w:r>
    </w:p>
    <w:p w:rsidRDefault="00F2164A" w:rsidP="00F2164A" w:rsidR="00F2164A" w:rsidRPr="00D44630">
      <w:pPr>
        <w:spacing w:lineRule="atLeast" w:line="240" w:after="0"/>
        <w:jc w:val="center"/>
        <w:rPr>
          <w:rFonts w:hAnsi="Times New Roman" w:ascii="Times New Roman"/>
        </w:rPr>
      </w:pPr>
    </w:p>
    <w:p w:rsidRDefault="00F2164A" w:rsidP="00F2164A" w:rsidR="00E36CD0" w:rsidRPr="00D44630">
      <w:pPr>
        <w:spacing w:lineRule="atLeast" w:line="240" w:after="0"/>
        <w:rPr>
          <w:rFonts w:hAnsi="Times New Roman" w:ascii="Times New Roman"/>
        </w:rPr>
      </w:pPr>
      <w:r>
        <w:rPr>
          <w:rFonts w:hAnsi="Times New Roman" w:ascii="Times New Roman"/>
        </w:rPr>
        <w:t xml:space="preserve">Za točnost otpravka – ovlaštena službenica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C7091E" w:rsidRPr="00D44630">
        <w:rPr>
          <w:rFonts w:hAnsi="Times New Roman" w:ascii="Times New Roman"/>
        </w:rPr>
        <w:t>S</w:t>
      </w:r>
      <w:r w:rsidR="00E36CD0" w:rsidRPr="00D44630">
        <w:rPr>
          <w:rFonts w:hAnsi="Times New Roman" w:ascii="Times New Roman"/>
        </w:rPr>
        <w:t>u</w:t>
      </w:r>
      <w:r w:rsidR="00D44630">
        <w:rPr>
          <w:rFonts w:hAnsi="Times New Roman" w:ascii="Times New Roman"/>
        </w:rPr>
        <w:t xml:space="preserve">tkinja </w:t>
      </w:r>
    </w:p>
    <w:p w:rsidRDefault="00F2164A" w:rsidP="00F2164A" w:rsidR="001755EA" w:rsidRPr="00D44630">
      <w:pPr>
        <w:spacing w:lineRule="atLeast" w:line="240" w:after="0"/>
        <w:rPr>
          <w:rFonts w:hAnsi="Times New Roman" w:ascii="Times New Roman"/>
          <w:b/>
        </w:rPr>
      </w:pPr>
      <w:r>
        <w:rPr>
          <w:rFonts w:hAnsi="Times New Roman" w:ascii="Times New Roman"/>
        </w:rPr>
        <w:t>Merlina Klišmanić</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E36CD0" w:rsidRPr="00D44630">
        <w:rPr>
          <w:rFonts w:hAnsi="Times New Roman" w:ascii="Times New Roman"/>
        </w:rPr>
        <w:t>A</w:t>
      </w:r>
      <w:r w:rsidR="00D44630">
        <w:rPr>
          <w:rFonts w:hAnsi="Times New Roman" w:ascii="Times New Roman"/>
        </w:rPr>
        <w:t>na Markač</w:t>
      </w:r>
      <w:r>
        <w:rPr>
          <w:rFonts w:hAnsi="Times New Roman" w:ascii="Times New Roman"/>
        </w:rPr>
        <w:t>, v.r.</w:t>
      </w:r>
    </w:p>
    <w:p w:rsidRDefault="008975E3" w:rsidP="00E36CD0" w:rsidR="008975E3" w:rsidRPr="00D44630">
      <w:pPr>
        <w:spacing w:lineRule="atLeast" w:line="240" w:after="0"/>
        <w:rPr>
          <w:rFonts w:hAnsi="Times New Roman" w:ascii="Times New Roman"/>
          <w:b/>
        </w:rPr>
      </w:pPr>
    </w:p>
    <w:p w:rsidRDefault="00F2164A" w:rsidP="001E6837" w:rsidR="00F2164A">
      <w:pPr>
        <w:spacing w:lineRule="atLeast" w:line="240" w:after="0"/>
        <w:rPr>
          <w:rFonts w:hAnsi="Times New Roman" w:ascii="Times New Roman"/>
        </w:rPr>
      </w:pPr>
    </w:p>
    <w:p w:rsidRDefault="00D44630" w:rsidP="001E6837" w:rsidR="00D7480A" w:rsidRPr="00D44630">
      <w:pPr>
        <w:spacing w:lineRule="atLeast" w:line="240" w:after="0"/>
        <w:rPr>
          <w:rFonts w:hAnsi="Times New Roman" w:ascii="Times New Roman"/>
        </w:rPr>
      </w:pPr>
      <w:r w:rsidRPr="00D44630">
        <w:rPr>
          <w:rFonts w:hAnsi="Times New Roman" w:ascii="Times New Roman"/>
        </w:rPr>
        <w:t xml:space="preserve">POUKA O PRAVNOM LIJEKU: </w:t>
      </w:r>
    </w:p>
    <w:p w:rsidRDefault="00E42B1C" w:rsidP="00E42B1C" w:rsidR="001E6837" w:rsidRPr="00D44630">
      <w:pPr>
        <w:jc w:val="both"/>
        <w:rPr>
          <w:rFonts w:hAnsi="Times New Roman" w:ascii="Times New Roman"/>
        </w:rPr>
      </w:pPr>
      <w:r w:rsidRPr="00E42B1C">
        <w:rPr>
          <w:rFonts w:hAnsi="Times New Roman" w:ascii="Times New Roman"/>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E42B1C">
          <w:rPr>
            <w:rFonts w:hAnsi="Times New Roman" w:ascii="Times New Roman"/>
          </w:rPr>
          <w:t>12. st</w:t>
        </w:r>
      </w:smartTag>
      <w:r w:rsidRPr="00E42B1C">
        <w:rPr>
          <w:rFonts w:hAnsi="Times New Roman" w:ascii="Times New Roman"/>
        </w:rPr>
        <w:t xml:space="preserve">. 1. i čl. </w:t>
      </w:r>
      <w:smartTag w:element="metricconverter" w:uri="urn:schemas-microsoft-com:office:smarttags">
        <w:smartTagPr>
          <w:attr w:val="19. st" w:name="ProductID"/>
        </w:smartTagPr>
        <w:r w:rsidRPr="00E42B1C">
          <w:rPr>
            <w:rFonts w:hAnsi="Times New Roman" w:ascii="Times New Roman"/>
          </w:rPr>
          <w:t>19. st</w:t>
        </w:r>
      </w:smartTag>
      <w:r w:rsidRPr="00E42B1C">
        <w:rPr>
          <w:rFonts w:hAnsi="Times New Roman" w:ascii="Times New Roman"/>
        </w:rPr>
        <w:t>. 1. i 2. SZ-a). Žalba se podnosi ovom sudu u 2 (dva) istovjetna primjerka, a o žalbi odlučuje Visoki trgovački sud Republike Hrvatske.</w:t>
      </w:r>
    </w:p>
    <w:p w:rsidRDefault="002859C9" w:rsidP="002859C9" w:rsidR="002859C9" w:rsidRPr="00D44630">
      <w:pPr>
        <w:spacing w:lineRule="atLeast" w:line="240" w:after="0"/>
        <w:rPr>
          <w:rFonts w:hAnsi="Times New Roman" w:ascii="Times New Roman"/>
        </w:rPr>
      </w:pPr>
      <w:r w:rsidRPr="00D44630">
        <w:rPr>
          <w:rFonts w:hAnsi="Times New Roman" w:ascii="Times New Roman"/>
        </w:rPr>
        <w:lastRenderedPageBreak/>
        <w:t>D</w:t>
      </w:r>
      <w:r w:rsidR="00913E4D">
        <w:rPr>
          <w:rFonts w:hAnsi="Times New Roman" w:ascii="Times New Roman"/>
        </w:rPr>
        <w:t>NA</w:t>
      </w:r>
      <w:r w:rsidRPr="00D44630">
        <w:rPr>
          <w:rFonts w:hAnsi="Times New Roman" w:ascii="Times New Roman"/>
        </w:rPr>
        <w:t>:</w:t>
      </w:r>
    </w:p>
    <w:p w:rsidRDefault="002859C9" w:rsidP="002859C9" w:rsidR="002859C9" w:rsidRPr="00D44630">
      <w:pPr>
        <w:numPr>
          <w:ilvl w:val="0"/>
          <w:numId w:val="1"/>
        </w:numPr>
        <w:spacing w:lineRule="atLeast" w:line="240" w:after="0"/>
        <w:rPr>
          <w:rFonts w:hAnsi="Times New Roman" w:ascii="Times New Roman"/>
        </w:rPr>
      </w:pPr>
      <w:r w:rsidRPr="00D44630">
        <w:rPr>
          <w:rFonts w:hAnsi="Times New Roman" w:ascii="Times New Roman"/>
        </w:rPr>
        <w:t>stečajnom upravitelju</w:t>
      </w:r>
      <w:r w:rsidR="00D44630">
        <w:rPr>
          <w:rFonts w:hAnsi="Times New Roman" w:ascii="Times New Roman"/>
        </w:rPr>
        <w:t xml:space="preserve"> Branku Moriću iz Zadra, </w:t>
      </w:r>
    </w:p>
    <w:p w:rsidRDefault="002859C9" w:rsidP="002859C9" w:rsidR="002859C9">
      <w:pPr>
        <w:numPr>
          <w:ilvl w:val="0"/>
          <w:numId w:val="1"/>
        </w:numPr>
        <w:spacing w:lineRule="atLeast" w:line="240" w:after="0"/>
        <w:jc w:val="both"/>
        <w:rPr>
          <w:rFonts w:hAnsi="Times New Roman" w:ascii="Times New Roman"/>
        </w:rPr>
      </w:pPr>
      <w:r w:rsidRPr="00D44630">
        <w:rPr>
          <w:rFonts w:hAnsi="Times New Roman" w:ascii="Times New Roman"/>
        </w:rPr>
        <w:t>Agencija za osiguranje radničkih potraživanja u slučaju stečaja poslodavca</w:t>
      </w:r>
      <w:r w:rsidR="00D44630">
        <w:rPr>
          <w:rFonts w:hAnsi="Times New Roman" w:ascii="Times New Roman"/>
        </w:rPr>
        <w:t xml:space="preserve">, Zagreb, Frankopanska 11, </w:t>
      </w:r>
    </w:p>
    <w:p w:rsidRDefault="00E54B49" w:rsidP="002859C9" w:rsidR="00E54B49">
      <w:pPr>
        <w:numPr>
          <w:ilvl w:val="0"/>
          <w:numId w:val="1"/>
        </w:numPr>
        <w:spacing w:lineRule="atLeast" w:line="240" w:after="0"/>
        <w:jc w:val="both"/>
        <w:rPr>
          <w:rFonts w:hAnsi="Times New Roman" w:ascii="Times New Roman"/>
        </w:rPr>
      </w:pPr>
      <w:r>
        <w:rPr>
          <w:rFonts w:hAnsi="Times New Roman" w:ascii="Times New Roman"/>
        </w:rPr>
        <w:t>Jadranska banka d.d., Šibenik,</w:t>
      </w:r>
    </w:p>
    <w:p w:rsidRDefault="00E54B49" w:rsidP="002859C9" w:rsidR="00E54B49" w:rsidRPr="00D44630">
      <w:pPr>
        <w:numPr>
          <w:ilvl w:val="0"/>
          <w:numId w:val="1"/>
        </w:numPr>
        <w:spacing w:lineRule="atLeast" w:line="240" w:after="0"/>
        <w:jc w:val="both"/>
        <w:rPr>
          <w:rFonts w:hAnsi="Times New Roman" w:ascii="Times New Roman"/>
        </w:rPr>
      </w:pPr>
      <w:r>
        <w:rPr>
          <w:rFonts w:hAnsi="Times New Roman" w:ascii="Times New Roman"/>
        </w:rPr>
        <w:t>Impol-TLM d.o.o., Šibenik,</w:t>
      </w:r>
    </w:p>
    <w:p w:rsidRDefault="00D44630" w:rsidP="002859C9" w:rsidR="002859C9" w:rsidRPr="00D44630">
      <w:pPr>
        <w:numPr>
          <w:ilvl w:val="0"/>
          <w:numId w:val="1"/>
        </w:numPr>
        <w:spacing w:lineRule="atLeast" w:line="240" w:after="0"/>
        <w:rPr>
          <w:rFonts w:hAnsi="Times New Roman" w:ascii="Times New Roman"/>
        </w:rPr>
      </w:pPr>
      <w:r>
        <w:rPr>
          <w:rFonts w:hAnsi="Times New Roman" w:ascii="Times New Roman"/>
        </w:rPr>
        <w:t xml:space="preserve">e- </w:t>
      </w:r>
      <w:r w:rsidR="002859C9" w:rsidRPr="00D44630">
        <w:rPr>
          <w:rFonts w:hAnsi="Times New Roman" w:ascii="Times New Roman"/>
        </w:rPr>
        <w:t>oglasna ploča</w:t>
      </w:r>
    </w:p>
    <w:p w:rsidRDefault="002859C9" w:rsidP="002859C9" w:rsidR="002859C9" w:rsidRPr="00D44630">
      <w:pPr>
        <w:numPr>
          <w:ilvl w:val="0"/>
          <w:numId w:val="1"/>
        </w:numPr>
        <w:spacing w:lineRule="atLeast" w:line="240" w:after="0"/>
        <w:rPr>
          <w:rFonts w:hAnsi="Times New Roman" w:ascii="Times New Roman"/>
        </w:rPr>
      </w:pPr>
      <w:r w:rsidRPr="00D44630">
        <w:rPr>
          <w:rFonts w:hAnsi="Times New Roman" w:ascii="Times New Roman"/>
        </w:rPr>
        <w:t>u spis.</w:t>
      </w:r>
    </w:p>
    <w:p w:rsidRDefault="002859C9" w:rsidP="002859C9" w:rsidR="002859C9" w:rsidRPr="00D44630">
      <w:pPr>
        <w:spacing w:lineRule="atLeast" w:line="240" w:after="0"/>
        <w:rPr>
          <w:rFonts w:hAnsi="Times New Roman" w:ascii="Times New Roman"/>
        </w:rPr>
      </w:pPr>
    </w:p>
    <w:p w:rsidRDefault="002859C9" w:rsidP="002859C9" w:rsidR="002859C9" w:rsidRPr="00D44630">
      <w:pPr>
        <w:spacing w:lineRule="atLeast" w:line="240" w:after="0"/>
        <w:jc w:val="both"/>
        <w:rPr>
          <w:rFonts w:hAnsi="Times New Roman" w:ascii="Times New Roman"/>
        </w:rPr>
      </w:pPr>
    </w:p>
    <w:p w:rsidRDefault="002859C9" w:rsidP="002859C9" w:rsidR="002859C9" w:rsidRPr="00D44630">
      <w:pPr>
        <w:spacing w:lineRule="atLeast" w:line="240" w:after="0"/>
        <w:jc w:val="both"/>
        <w:rPr>
          <w:rFonts w:hAnsi="Times New Roman" w:ascii="Times New Roman"/>
        </w:rPr>
      </w:pPr>
    </w:p>
    <w:p w:rsidRDefault="006C3C92" w:rsidP="006C3C92" w:rsidR="006C3C92" w:rsidRPr="00D44630">
      <w:pPr>
        <w:spacing w:lineRule="atLeast" w:line="240" w:after="0"/>
        <w:rPr>
          <w:rFonts w:hAnsi="Times New Roman" w:ascii="Times New Roman"/>
        </w:rPr>
      </w:pPr>
    </w:p>
    <w:sectPr w:rsidSect="004452BC" w:rsidR="006C3C92" w:rsidRPr="00D44630">
      <w:headerReference w:type="even" r:id="rId10"/>
      <w:headerReference w:type="default" r:id="rId11"/>
      <w:footerReference w:type="even" r:id="rId12"/>
      <w:footerReference w:type="default" r:id="rId13"/>
      <w:headerReference w:type="first" r:id="rId14"/>
      <w:pgSz w:h="16838" w:w="11906"/>
      <w:pgMar w:gutter="0" w:footer="708" w:header="708" w:left="1417" w:bottom="141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4630" w:rsidR="00D44630">
      <w:pPr>
        <w:spacing w:lineRule="auto" w:line="240" w:after="0"/>
      </w:pPr>
      <w:r>
        <w:separator/>
      </w:r>
    </w:p>
  </w:endnote>
  <w:endnote w:id="0" w:type="continuationSeparator">
    <w:p w:rsidRDefault="00D44630" w:rsidR="00D4463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4630" w:rsidP="004452BC" w:rsidR="00D4463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44630" w:rsidP="004452BC" w:rsidR="00D4463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4630" w:rsidP="004452BC" w:rsidR="00D44630"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4630" w:rsidR="00D44630">
      <w:pPr>
        <w:spacing w:lineRule="auto" w:line="240" w:after="0"/>
      </w:pPr>
      <w:r>
        <w:separator/>
      </w:r>
    </w:p>
  </w:footnote>
  <w:footnote w:id="0" w:type="continuationSeparator">
    <w:p w:rsidRDefault="00D44630" w:rsidR="00D4463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4630" w:rsidP="004452BC" w:rsidR="00D4463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44630" w:rsidR="00D4463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4630" w:rsidP="004452BC" w:rsidR="00D4463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0D29">
      <w:rPr>
        <w:rStyle w:val="Brojstranice"/>
        <w:noProof/>
      </w:rPr>
      <w:t>22</w:t>
    </w:r>
    <w:r>
      <w:rPr>
        <w:rStyle w:val="Brojstranice"/>
      </w:rPr>
      <w:fldChar w:fldCharType="end"/>
    </w:r>
  </w:p>
  <w:p w:rsidRDefault="00D44630" w:rsidP="00A7167C" w:rsidR="00D44630" w:rsidRPr="00D44630">
    <w:pPr>
      <w:pStyle w:val="Zaglavlje"/>
      <w:jc w:val="right"/>
      <w:rPr>
        <w:sz w:val="22"/>
        <w:szCs w:val="22"/>
      </w:rPr>
    </w:pPr>
    <w:r w:rsidRPr="00BD0C69">
      <w:rPr>
        <w:rFonts w:hAnsi="Arial" w:ascii="Arial"/>
      </w:rPr>
      <w:t xml:space="preserve">                                                           </w:t>
    </w:r>
    <w:r>
      <w:rPr>
        <w:rFonts w:hAnsi="Arial" w:ascii="Arial"/>
      </w:rPr>
      <w:t xml:space="preserve">                      </w:t>
    </w:r>
    <w:r w:rsidRPr="00D44630">
      <w:rPr>
        <w:sz w:val="22"/>
        <w:szCs w:val="22"/>
      </w:rPr>
      <w:t>Poslovni broj: 2 St-653/15-322</w:t>
    </w:r>
  </w:p>
  <w:p w:rsidRDefault="00D44630" w:rsidR="00D44630" w:rsidRPr="00BD0C69">
    <w:pPr>
      <w:pStyle w:val="Zaglavlje"/>
      <w:rPr>
        <w:rFonts w:hAnsi="Arial" w:ascii="Arial"/>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4630" w:rsidP="00A7167C" w:rsidR="00D44630">
    <w:pPr>
      <w:pStyle w:val="Zaglavlje"/>
      <w:jc w:val="right"/>
    </w:pPr>
    <w:r>
      <w:t>Poslovni broj: 2 St-653/15-322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8">
    <w:nsid w:val="389C77B3"/>
    <w:multiLevelType w:val="hybridMultilevel"/>
    <w:tmpl w:val="31747AA0"/>
    <w:lvl w:tplc="83D2A3E0" w:ilvl="0">
      <w:start w:val="1"/>
      <w:numFmt w:val="upperRoman"/>
      <w:lvlText w:val="%1."/>
      <w:lvlJc w:val="left"/>
      <w:pPr>
        <w:ind w:hanging="720" w:left="813"/>
      </w:pPr>
      <w:rPr>
        <w:rFonts w:hint="default"/>
      </w:rPr>
    </w:lvl>
    <w:lvl w:tentative="true" w:tplc="041A0019" w:ilvl="1">
      <w:start w:val="1"/>
      <w:numFmt w:val="lowerLetter"/>
      <w:lvlText w:val="%2."/>
      <w:lvlJc w:val="left"/>
      <w:pPr>
        <w:ind w:hanging="360" w:left="1173"/>
      </w:pPr>
    </w:lvl>
    <w:lvl w:tentative="true" w:tplc="041A001B" w:ilvl="2">
      <w:start w:val="1"/>
      <w:numFmt w:val="lowerRoman"/>
      <w:lvlText w:val="%3."/>
      <w:lvlJc w:val="right"/>
      <w:pPr>
        <w:ind w:hanging="180" w:left="1893"/>
      </w:pPr>
    </w:lvl>
    <w:lvl w:tentative="true" w:tplc="041A000F" w:ilvl="3">
      <w:start w:val="1"/>
      <w:numFmt w:val="decimal"/>
      <w:lvlText w:val="%4."/>
      <w:lvlJc w:val="left"/>
      <w:pPr>
        <w:ind w:hanging="360" w:left="2613"/>
      </w:pPr>
    </w:lvl>
    <w:lvl w:tentative="true" w:tplc="041A0019" w:ilvl="4">
      <w:start w:val="1"/>
      <w:numFmt w:val="lowerLetter"/>
      <w:lvlText w:val="%5."/>
      <w:lvlJc w:val="left"/>
      <w:pPr>
        <w:ind w:hanging="360" w:left="3333"/>
      </w:pPr>
    </w:lvl>
    <w:lvl w:tentative="true" w:tplc="041A001B" w:ilvl="5">
      <w:start w:val="1"/>
      <w:numFmt w:val="lowerRoman"/>
      <w:lvlText w:val="%6."/>
      <w:lvlJc w:val="right"/>
      <w:pPr>
        <w:ind w:hanging="180" w:left="4053"/>
      </w:pPr>
    </w:lvl>
    <w:lvl w:tentative="true" w:tplc="041A000F" w:ilvl="6">
      <w:start w:val="1"/>
      <w:numFmt w:val="decimal"/>
      <w:lvlText w:val="%7."/>
      <w:lvlJc w:val="left"/>
      <w:pPr>
        <w:ind w:hanging="360" w:left="4773"/>
      </w:pPr>
    </w:lvl>
    <w:lvl w:tentative="true" w:tplc="041A0019" w:ilvl="7">
      <w:start w:val="1"/>
      <w:numFmt w:val="lowerLetter"/>
      <w:lvlText w:val="%8."/>
      <w:lvlJc w:val="left"/>
      <w:pPr>
        <w:ind w:hanging="360" w:left="5493"/>
      </w:pPr>
    </w:lvl>
    <w:lvl w:tentative="true" w:tplc="041A001B" w:ilvl="8">
      <w:start w:val="1"/>
      <w:numFmt w:val="lowerRoman"/>
      <w:lvlText w:val="%9."/>
      <w:lvlJc w:val="right"/>
      <w:pPr>
        <w:ind w:hanging="180" w:left="6213"/>
      </w:pPr>
    </w:lvl>
  </w:abstractNum>
  <w:abstractNum w:abstractNumId="9">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4">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5">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6">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10"/>
  </w:num>
  <w:num w:numId="3">
    <w:abstractNumId w:val="6"/>
  </w:num>
  <w:num w:numId="4">
    <w:abstractNumId w:val="5"/>
  </w:num>
  <w:num w:numId="5">
    <w:abstractNumId w:val="9"/>
  </w:num>
  <w:num w:numId="6">
    <w:abstractNumId w:val="4"/>
  </w:num>
  <w:num w:numId="7">
    <w:abstractNumId w:val="11"/>
  </w:num>
  <w:num w:numId="8">
    <w:abstractNumId w:val="0"/>
  </w:num>
  <w:num w:numId="9">
    <w:abstractNumId w:val="13"/>
  </w:num>
  <w:num w:numId="10">
    <w:abstractNumId w:val="15"/>
  </w:num>
  <w:num w:numId="11">
    <w:abstractNumId w:val="1"/>
  </w:num>
  <w:num w:numId="12">
    <w:abstractNumId w:val="16"/>
  </w:num>
  <w:num w:numId="13">
    <w:abstractNumId w:val="7"/>
  </w:num>
  <w:num w:numId="14">
    <w:abstractNumId w:val="12"/>
  </w:num>
  <w:num w:numId="15">
    <w:abstractNumId w:val="2"/>
  </w:num>
  <w:num w:numId="16">
    <w:abstractNumId w:val="14"/>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124617"/>
    <w:rsid w:val="00163C59"/>
    <w:rsid w:val="001755EA"/>
    <w:rsid w:val="00177815"/>
    <w:rsid w:val="001B70E5"/>
    <w:rsid w:val="001C3F21"/>
    <w:rsid w:val="001E6837"/>
    <w:rsid w:val="00200D29"/>
    <w:rsid w:val="00247422"/>
    <w:rsid w:val="002700BC"/>
    <w:rsid w:val="002859C9"/>
    <w:rsid w:val="00323265"/>
    <w:rsid w:val="00327998"/>
    <w:rsid w:val="004221EF"/>
    <w:rsid w:val="004452BC"/>
    <w:rsid w:val="00450811"/>
    <w:rsid w:val="00475684"/>
    <w:rsid w:val="00485326"/>
    <w:rsid w:val="0048628B"/>
    <w:rsid w:val="00494ADA"/>
    <w:rsid w:val="004B21E9"/>
    <w:rsid w:val="004D3C1B"/>
    <w:rsid w:val="00506E14"/>
    <w:rsid w:val="0052773F"/>
    <w:rsid w:val="00562227"/>
    <w:rsid w:val="00571979"/>
    <w:rsid w:val="005C36CE"/>
    <w:rsid w:val="005C7E14"/>
    <w:rsid w:val="005F76A1"/>
    <w:rsid w:val="0066159C"/>
    <w:rsid w:val="006627DD"/>
    <w:rsid w:val="00674C9C"/>
    <w:rsid w:val="006A50D3"/>
    <w:rsid w:val="006C3C92"/>
    <w:rsid w:val="007662EC"/>
    <w:rsid w:val="00803A59"/>
    <w:rsid w:val="008975E3"/>
    <w:rsid w:val="008F481F"/>
    <w:rsid w:val="00903677"/>
    <w:rsid w:val="00913E4D"/>
    <w:rsid w:val="00951034"/>
    <w:rsid w:val="00980582"/>
    <w:rsid w:val="009E5A7A"/>
    <w:rsid w:val="00A7167C"/>
    <w:rsid w:val="00B04EBE"/>
    <w:rsid w:val="00B2047D"/>
    <w:rsid w:val="00B41292"/>
    <w:rsid w:val="00B7036F"/>
    <w:rsid w:val="00C35F12"/>
    <w:rsid w:val="00C5230E"/>
    <w:rsid w:val="00C6073C"/>
    <w:rsid w:val="00C7091E"/>
    <w:rsid w:val="00CC4338"/>
    <w:rsid w:val="00CD3BDE"/>
    <w:rsid w:val="00D02600"/>
    <w:rsid w:val="00D44630"/>
    <w:rsid w:val="00D5382A"/>
    <w:rsid w:val="00D655E6"/>
    <w:rsid w:val="00D7480A"/>
    <w:rsid w:val="00D87CF1"/>
    <w:rsid w:val="00DB052E"/>
    <w:rsid w:val="00E34590"/>
    <w:rsid w:val="00E36CD0"/>
    <w:rsid w:val="00E42B1C"/>
    <w:rsid w:val="00E54B49"/>
    <w:rsid w:val="00F2164A"/>
    <w:rsid w:val="00F22B8D"/>
    <w:rsid w:val="00F2761A"/>
    <w:rsid w:val="00F561E0"/>
    <w:rsid w:val="00F725C9"/>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200D29"/>
    <w:rPr>
      <w:color w:val="808080"/>
      <w:bdr w:space="0" w:sz="0" w:color="auto" w:val="none"/>
      <w:shd w:fill="auto" w:color="auto" w:val="clear"/>
    </w:rPr>
  </w:style>
  <w:style w:customStyle="true" w:styleId="eSPISCCParagraphDefaultFont" w:type="character">
    <w:name w:val="eSPIS_CC_Paragraph Default Font"/>
    <w:basedOn w:val="Zadanifontodlomka"/>
    <w:rsid w:val="00200D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0D2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00D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0D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200D29"/>
    <w:rPr>
      <w:color w:val="808080"/>
      <w:bdr w:color="auto" w:space="0" w:sz="0" w:val="none"/>
      <w:shd w:color="auto" w:fill="auto" w:val="clear"/>
    </w:rPr>
  </w:style>
  <w:style w:customStyle="1" w:styleId="eSPISCCParagraphDefaultFont" w:type="character">
    <w:name w:val="eSPIS_CC_Paragraph Default Font"/>
    <w:basedOn w:val="Zadanifontodlomka"/>
    <w:rsid w:val="00200D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0D2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00D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0D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B187C1-C137-45B2-8E78-D370CA4576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22</properties:Pages>
  <properties:Words>4852</properties:Words>
  <properties:Characters>30831</properties:Characters>
  <properties:Lines>3081</properties:Lines>
  <properties:Paragraphs>2424</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2016-10-07T11:58:00Z</dcterms:created>
  <dc:creator>wsadmin</dc:creator>
  <cp:lastModifiedBy>Merlina Klišmanić</cp:lastModifiedBy>
  <cp:lastPrinted>2016-10-07T12:44:00Z</cp:lastPrinted>
  <dcterms:modified xmlns:xsi="http://www.w3.org/2001/XMLSchema-instance" xsi:type="dcterms:W3CDTF">2016-10-10T05:56:00Z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22</vt:i4>
  </prop:property>
</prop:Properties>
</file>