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4cf8" w14:paraId="33f4cf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043428" w:rsidR="00043428" w:rsidRPr="0004342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3428" w:rsidRPr="00043428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043428" w:rsidRPr="00043428">
        <w:rPr>
          <w:rFonts w:cs="Times New Roman" w:eastAsia="Times New Roman"/>
          <w:lang w:eastAsia="hr-HR"/>
        </w:rPr>
        <w:t>Broj: 14. St-352/2016.</w:t>
      </w:r>
    </w:p>
    <w:p w:rsidRDefault="00043428" w:rsidP="00043428" w:rsidR="00043428" w:rsidRPr="00043428">
      <w:pPr>
        <w:spacing w:after="0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43428" w:rsidP="00043428" w:rsidR="00043428" w:rsidRPr="00043428">
      <w:pPr>
        <w:spacing w:after="0"/>
        <w:rPr>
          <w:rFonts w:cs="Times New Roman" w:eastAsia="Times New Roman"/>
          <w:b/>
          <w:lang w:eastAsia="hr-HR"/>
        </w:rPr>
      </w:pPr>
      <w:r w:rsidRPr="0004342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43428">
        <w:rPr>
          <w:rFonts w:cs="Times New Roman" w:eastAsia="Times New Roman"/>
          <w:b/>
          <w:lang w:eastAsia="hr-HR"/>
        </w:rPr>
        <w:t>Sukoišanska</w:t>
      </w:r>
      <w:proofErr w:type="spellEnd"/>
      <w:r w:rsidRPr="0004342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4342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043428" w:rsidP="00043428" w:rsidR="00043428" w:rsidRPr="0004342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43428" w:rsidP="00043428" w:rsidR="00043428" w:rsidRPr="0004342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43428">
        <w:rPr>
          <w:rFonts w:cs="Times New Roman" w:eastAsia="Times New Roman"/>
          <w:b/>
          <w:lang w:eastAsia="hr-HR"/>
        </w:rPr>
        <w:t>R J E Š E NJ E</w:t>
      </w:r>
    </w:p>
    <w:p w:rsidRDefault="00043428" w:rsidP="00043428" w:rsidR="00043428" w:rsidRPr="0004342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b/>
          <w:lang w:eastAsia="hr-HR"/>
        </w:rPr>
        <w:tab/>
      </w:r>
      <w:r w:rsidRPr="00043428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PABLO, d.o.o. za trgovinu i turizam, Split, </w:t>
      </w:r>
      <w:proofErr w:type="spellStart"/>
      <w:r w:rsidRPr="00043428">
        <w:rPr>
          <w:rFonts w:cs="Times New Roman" w:eastAsia="Times New Roman"/>
          <w:lang w:eastAsia="hr-HR"/>
        </w:rPr>
        <w:t>Hektorovićeva</w:t>
      </w:r>
      <w:proofErr w:type="spellEnd"/>
      <w:r w:rsidRPr="00043428">
        <w:rPr>
          <w:rFonts w:cs="Times New Roman" w:eastAsia="Times New Roman"/>
          <w:lang w:eastAsia="hr-HR"/>
        </w:rPr>
        <w:t xml:space="preserve"> 40., OIB: 44448130514., MBS: 060196214., dana 01. veljače 2017. godine</w:t>
      </w: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center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>r i j e š i o  j e</w:t>
      </w:r>
    </w:p>
    <w:p w:rsidRDefault="00043428" w:rsidP="00043428" w:rsidR="00043428" w:rsidRPr="000434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 xml:space="preserve">Otvara se skraćeni stečajni postupak nad Dužnikom: PABLO, d.o.o. za trgovinu i turizam, Split, </w:t>
      </w:r>
      <w:proofErr w:type="spellStart"/>
      <w:r w:rsidRPr="00043428">
        <w:rPr>
          <w:rFonts w:cs="Times New Roman" w:eastAsia="Times New Roman"/>
          <w:lang w:eastAsia="hr-HR"/>
        </w:rPr>
        <w:t>Hektorovićeva</w:t>
      </w:r>
      <w:proofErr w:type="spellEnd"/>
      <w:r w:rsidRPr="00043428">
        <w:rPr>
          <w:rFonts w:cs="Times New Roman" w:eastAsia="Times New Roman"/>
          <w:lang w:eastAsia="hr-HR"/>
        </w:rPr>
        <w:t xml:space="preserve"> 40., OIB: 44448130514., MBS: 060196214. Skraćeni stečajni postupak je otvoren dana 01. veljače 2017. godine u 13,10 sati, kada je ovo rješenje objavljeno na mrežnoj stranici e-Oglasna ploča sudova.</w:t>
      </w:r>
    </w:p>
    <w:p w:rsidRDefault="00043428" w:rsidP="00043428" w:rsidR="00043428" w:rsidRPr="0004342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 xml:space="preserve">Za stečajnog upravitelja imenuje se Ada Rajković, Matice hrvatske 10., Split, OIB: </w:t>
      </w:r>
      <w:r w:rsidRPr="00043428">
        <w:rPr>
          <w:rFonts w:cs="Times New Roman" w:eastAsia="Calibri"/>
        </w:rPr>
        <w:t>27195964864.</w:t>
      </w:r>
    </w:p>
    <w:p w:rsidRDefault="00043428" w:rsidP="00043428" w:rsidR="00043428" w:rsidRPr="0004342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 xml:space="preserve">Zaključuje se skraćeni stečajni postupak nad Dužnikom: PABLO, d.o.o. za trgovinu i turizam, Split, </w:t>
      </w:r>
      <w:proofErr w:type="spellStart"/>
      <w:r w:rsidRPr="00043428">
        <w:rPr>
          <w:rFonts w:cs="Times New Roman" w:eastAsia="Times New Roman"/>
          <w:lang w:eastAsia="hr-HR"/>
        </w:rPr>
        <w:t>Hektorovićeva</w:t>
      </w:r>
      <w:proofErr w:type="spellEnd"/>
      <w:r w:rsidRPr="00043428">
        <w:rPr>
          <w:rFonts w:cs="Times New Roman" w:eastAsia="Times New Roman"/>
          <w:lang w:eastAsia="hr-HR"/>
        </w:rPr>
        <w:t xml:space="preserve"> 40., OIB: 44448130514., MBS: 060196214.</w:t>
      </w:r>
    </w:p>
    <w:p w:rsidRDefault="00043428" w:rsidP="00043428" w:rsidR="00043428" w:rsidRPr="0004342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043428" w:rsidP="00043428" w:rsidR="00043428" w:rsidRPr="0004342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center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>Obrazloženje</w:t>
      </w:r>
    </w:p>
    <w:p w:rsidRDefault="00043428" w:rsidP="00043428" w:rsidR="00043428" w:rsidRPr="000434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29. siječnja 2016. godine Zahtjev za provedbu skraćenog stečajnog postupka (Zahtjev) nad Dužnikom: PABLO, d.o.o. za trgovinu i turizam, Split, </w:t>
      </w:r>
      <w:proofErr w:type="spellStart"/>
      <w:r w:rsidRPr="00043428">
        <w:rPr>
          <w:rFonts w:cs="Times New Roman" w:eastAsia="Times New Roman"/>
          <w:lang w:eastAsia="hr-HR"/>
        </w:rPr>
        <w:t>Hektorovićeva</w:t>
      </w:r>
      <w:proofErr w:type="spellEnd"/>
      <w:r w:rsidRPr="00043428">
        <w:rPr>
          <w:rFonts w:cs="Times New Roman" w:eastAsia="Times New Roman"/>
          <w:lang w:eastAsia="hr-HR"/>
        </w:rPr>
        <w:t xml:space="preserve"> 40.</w:t>
      </w: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155. dana, u ukupnom iznosu od: 3.677,36 kn, kao i da prema podacima koji su dostavljeni od Hrvatskog zavoda za mirovinskog osiguranje, Dužnik nema zaposlenih.</w:t>
      </w: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4342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043428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04342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43428">
        <w:rPr>
          <w:rFonts w:cs="Times New Roman" w:eastAsia="Times New Roman"/>
          <w:b/>
          <w:lang w:eastAsia="hr-HR" w:val="en-AU"/>
        </w:rPr>
        <w:t xml:space="preserve">: 14. </w:t>
      </w:r>
      <w:r w:rsidRPr="00043428">
        <w:rPr>
          <w:rFonts w:cs="Times New Roman" w:eastAsia="Times New Roman"/>
          <w:b/>
          <w:lang w:eastAsia="hr-HR"/>
        </w:rPr>
        <w:t>St-352/2016.</w:t>
      </w: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>čime su bile ispunjene pretpostavke iz čl. 428. Stečajnog zakona (</w:t>
      </w:r>
      <w:r w:rsidRPr="00043428">
        <w:rPr>
          <w:rFonts w:cs="Times New Roman" w:eastAsia="Times New Roman"/>
          <w:i/>
          <w:lang w:eastAsia="hr-HR"/>
        </w:rPr>
        <w:t>Narodne novine</w:t>
      </w:r>
      <w:r w:rsidRPr="00043428">
        <w:rPr>
          <w:rFonts w:cs="Times New Roman" w:eastAsia="Times New Roman"/>
          <w:lang w:eastAsia="hr-HR"/>
        </w:rPr>
        <w:t>, broj: 71/15., dalje: SZ), ovaj Sud je 05. travnja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ab/>
      </w:r>
    </w:p>
    <w:p w:rsidRDefault="00043428" w:rsidP="00043428" w:rsidR="00043428" w:rsidRPr="000434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043428" w:rsidP="00043428" w:rsidR="00043428" w:rsidRPr="000434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043428" w:rsidP="00043428" w:rsidR="00043428" w:rsidRPr="000434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043428" w:rsidP="00043428" w:rsidR="00043428" w:rsidRPr="000434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043428" w:rsidP="00043428" w:rsidR="00043428" w:rsidRPr="000434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043428" w:rsidP="00043428" w:rsidR="00043428" w:rsidRPr="000434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>U Splitu, 01. veljače 2017. godine</w:t>
      </w:r>
    </w:p>
    <w:p w:rsidRDefault="00043428" w:rsidP="00043428" w:rsidR="00043428" w:rsidRPr="0004342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>S U D A C</w:t>
      </w:r>
    </w:p>
    <w:p w:rsidRDefault="00043428" w:rsidP="00043428" w:rsidR="00043428" w:rsidRPr="0004342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>Jozo Ćaleta</w:t>
      </w:r>
    </w:p>
    <w:p w:rsidRDefault="00043428" w:rsidP="00043428" w:rsidR="00043428" w:rsidRPr="0004342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4342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043428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04342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43428">
        <w:rPr>
          <w:rFonts w:cs="Times New Roman" w:eastAsia="Times New Roman"/>
          <w:b/>
          <w:lang w:eastAsia="hr-HR" w:val="en-AU"/>
        </w:rPr>
        <w:t xml:space="preserve">: 14. </w:t>
      </w:r>
      <w:r w:rsidRPr="00043428">
        <w:rPr>
          <w:rFonts w:cs="Times New Roman" w:eastAsia="Times New Roman"/>
          <w:b/>
          <w:lang w:eastAsia="hr-HR"/>
        </w:rPr>
        <w:t>St-352/2016.</w:t>
      </w: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>POUKA O PRAVNOM LIJEKU:</w:t>
      </w: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>DNA:</w:t>
      </w:r>
    </w:p>
    <w:p w:rsidRDefault="00043428" w:rsidP="00043428" w:rsidR="00043428" w:rsidRPr="000434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043428" w:rsidP="00043428" w:rsidR="00043428" w:rsidRPr="000434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>Dužniku,</w:t>
      </w:r>
    </w:p>
    <w:p w:rsidRDefault="00043428" w:rsidP="00043428" w:rsidR="00043428" w:rsidRPr="000434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 xml:space="preserve">stečajnom upravitelju  Ada Rajković, Matice hrvatske 10., Split, </w:t>
      </w:r>
    </w:p>
    <w:p w:rsidRDefault="00043428" w:rsidP="00043428" w:rsidR="00043428" w:rsidRPr="000434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>Županijsko državno odvjetništvo Split,</w:t>
      </w:r>
    </w:p>
    <w:p w:rsidRDefault="00043428" w:rsidP="00043428" w:rsidR="00043428" w:rsidRPr="000434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 xml:space="preserve">Porezna uprava Split, </w:t>
      </w:r>
    </w:p>
    <w:p w:rsidRDefault="00043428" w:rsidP="00043428" w:rsidR="00043428" w:rsidRPr="000434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>e-Oglasna ploča Suda – rok 20. dana,</w:t>
      </w:r>
    </w:p>
    <w:p w:rsidRDefault="00043428" w:rsidP="00043428" w:rsidR="00043428" w:rsidRPr="000434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>sudski registar – nakon pravomoćnosti</w:t>
      </w:r>
    </w:p>
    <w:p w:rsidRDefault="00043428" w:rsidP="00043428" w:rsidR="00043428" w:rsidRPr="0004342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43428">
        <w:rPr>
          <w:rFonts w:cs="Times New Roman" w:eastAsia="Times New Roman"/>
          <w:lang w:eastAsia="hr-HR"/>
        </w:rPr>
        <w:t>u spis.</w:t>
      </w: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3428" w:rsidP="00043428" w:rsidR="00043428" w:rsidRPr="000434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428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579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St-352/2016-5</izvorni_sadrzaj>
    <derivirana_varijabla naziv="DomainObject.Oznaka_1">St-352/2016-5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St-352/2016</izvorni_sadrzaj>
    <derivirana_varijabla naziv="DomainObject.Predmet.OznakaBroj_1">St-352/2016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PABLO, d.o.o. za trgovinu i turizam</izvorni_sadrzaj>
    <derivirana_varijabla naziv="DomainObject.Predmet.ProtustrankaFormated_1">  PABLO, d.o.o. za trgovinu i turizam</derivirana_varijabla>
  </DomainObject.Predmet.ProtustrankaFormated>
  <DomainObject.Predmet.ProtustrankaFormatedOIB>
    <izvorni_sadrzaj>  PABLO, d.o.o. za trgovinu i turizam, OIB 44448130514</izvorni_sadrzaj>
    <derivirana_varijabla naziv="DomainObject.Predmet.ProtustrankaFormatedOIB_1">  PABLO, d.o.o. za trgovinu i turizam, OIB 44448130514</derivirana_varijabla>
  </DomainObject.Predmet.ProtustrankaFormatedOIB>
  <DomainObject.Predmet.ProtustrankaFormatedWithAdress>
    <izvorni_sadrzaj> PABLO, d.o.o. za trgovinu i turizam, Hektorovićeva 40, 21000 Split</izvorni_sadrzaj>
    <derivirana_varijabla naziv="DomainObject.Predmet.ProtustrankaFormatedWithAdress_1"> PABLO, d.o.o. za trgovinu i turizam, Hektorovićeva 40, 21000 Split</derivirana_varijabla>
  </DomainObject.Predmet.ProtustrankaFormatedWithAdress>
  <DomainObject.Predmet.ProtustrankaFormatedWithAdressOIB>
    <izvorni_sadrzaj> PABLO, d.o.o. za trgovinu i turizam, OIB 44448130514, Hektorovićeva 40, 21000 Split</izvorni_sadrzaj>
    <derivirana_varijabla naziv="DomainObject.Predmet.ProtustrankaFormatedWithAdressOIB_1"> PABLO, d.o.o. za trgovinu i turizam, OIB 44448130514, Hektorovićeva 40, 21000 Split</derivirana_varijabla>
  </DomainObject.Predmet.ProtustrankaFormatedWithAdressOIB>
  <DomainObject.Predmet.ProtustrankaWithAdress>
    <izvorni_sadrzaj>PABLO, d.o.o. za trgovinu i turizam Hektorovićeva 40, 21000 Split</izvorni_sadrzaj>
    <derivirana_varijabla naziv="DomainObject.Predmet.ProtustrankaWithAdress_1">PABLO, d.o.o. za trgovinu i turizam Hektorovićeva 40, 21000 Split</derivirana_varijabla>
  </DomainObject.Predmet.ProtustrankaWithAdress>
  <DomainObject.Predmet.ProtustrankaWithAdressOIB>
    <izvorni_sadrzaj>PABLO, d.o.o. za trgovinu i turizam, OIB 44448130514, Hektorovićeva 40, 21000 Split</izvorni_sadrzaj>
    <derivirana_varijabla naziv="DomainObject.Predmet.ProtustrankaWithAdressOIB_1">PABLO, d.o.o. za trgovinu i turizam, OIB 44448130514, Hektorovićeva 40, 21000 Split</derivirana_varijabla>
  </DomainObject.Predmet.ProtustrankaWithAdressOIB>
  <DomainObject.Predmet.ProtustrankaNazivFormated>
    <izvorni_sadrzaj>PABLO, d.o.o. za trgovinu i turizam</izvorni_sadrzaj>
    <derivirana_varijabla naziv="DomainObject.Predmet.ProtustrankaNazivFormated_1">PABLO, d.o.o. za trgovinu i turizam</derivirana_varijabla>
  </DomainObject.Predmet.ProtustrankaNazivFormated>
  <DomainObject.Predmet.ProtustrankaNazivFormatedOIB>
    <izvorni_sadrzaj>PABLO, d.o.o. za trgovinu i turizam, OIB 44448130514</izvorni_sadrzaj>
    <derivirana_varijabla naziv="DomainObject.Predmet.ProtustrankaNazivFormatedOIB_1">PABLO, d.o.o. za trgovinu i turizam, OIB 44448130514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3677.36</izvorni_sadrzaj>
    <derivirana_varijabla naziv="DomainObject.Predmet.TrenutnaVrijednost_1">3677.36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PABLO, d.o.o. za trgovinu i turizam</item>
    </izvorni_sadrzaj>
    <derivirana_varijabla naziv="DomainObject.Predmet.ProtuStrankaListFormated_1">
      <item>PABLO, d.o.o. za trgovinu i turizam</item>
    </derivirana_varijabla>
  </DomainObject.Predmet.ProtuStrankaListFormated>
  <DomainObject.Predmet.ProtuStrankaListFormatedOIB>
    <izvorni_sadrzaj>
      <item>PABLO, d.o.o. za trgovinu i turizam, OIB 44448130514</item>
    </izvorni_sadrzaj>
    <derivirana_varijabla naziv="DomainObject.Predmet.ProtuStrankaListFormatedOIB_1">
      <item>PABLO, d.o.o. za trgovinu i turizam, OIB 44448130514</item>
    </derivirana_varijabla>
  </DomainObject.Predmet.ProtuStrankaListFormatedOIB>
  <DomainObject.Predmet.ProtuStrankaListFormatedWithAdress>
    <izvorni_sadrzaj>
      <item>PABLO, d.o.o. za trgovinu i turizam, Hektorovićeva 40, 21000 Split</item>
    </izvorni_sadrzaj>
    <derivirana_varijabla naziv="DomainObject.Predmet.ProtuStrankaListFormatedWithAdress_1">
      <item>PABLO, d.o.o. za trgovinu i turizam, Hektorovićeva 40, 21000 Split</item>
    </derivirana_varijabla>
  </DomainObject.Predmet.ProtuStrankaListFormatedWithAdress>
  <DomainObject.Predmet.ProtuStrankaListFormatedWithAdressOIB>
    <izvorni_sadrzaj>
      <item>PABLO, d.o.o. za trgovinu i turizam, OIB 44448130514, Hektorovićeva 40, 21000 Split</item>
    </izvorni_sadrzaj>
    <derivirana_varijabla naziv="DomainObject.Predmet.ProtuStrankaListFormatedWithAdressOIB_1">
      <item>PABLO, d.o.o. za trgovinu i turizam, OIB 44448130514, Hektorovićeva 40, 21000 Split</item>
    </derivirana_varijabla>
  </DomainObject.Predmet.ProtuStrankaListFormatedWithAdressOIB>
  <DomainObject.Predmet.ProtuStrankaListNazivFormated>
    <izvorni_sadrzaj>
      <item>PABLO, d.o.o. za trgovinu i turizam</item>
    </izvorni_sadrzaj>
    <derivirana_varijabla naziv="DomainObject.Predmet.ProtuStrankaListNazivFormated_1">
      <item>PABLO, d.o.o. za trgovinu i turizam</item>
    </derivirana_varijabla>
  </DomainObject.Predmet.ProtuStrankaListNazivFormated>
  <DomainObject.Predmet.ProtuStrankaListNazivFormatedOIB>
    <izvorni_sadrzaj>
      <item>PABLO, d.o.o. za trgovinu i turizam, OIB 44448130514</item>
    </izvorni_sadrzaj>
    <derivirana_varijabla naziv="DomainObject.Predmet.ProtuStrankaListNazivFormatedOIB_1">
      <item>PABLO, d.o.o. za trgovinu i turizam, OIB 44448130514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St-352/2016-5</izvorni_sadrzaj>
    <derivirana_varijabla naziv="DomainObject.PoslovniBrojDokumenta_1">St-352/2016-5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PABLO, d.o.o. za trgovinu i turizam</izvorni_sadrzaj>
    <derivirana_varijabla naziv="DomainObject.Predmet.ProtustrankaIDrugi_1">PABLO,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PABLO, d.o.o. za trgovinu i turizam, OIB 44448130514, Hektorovićeva 40, 21000 Split</izvorni_sadrzaj>
    <derivirana_varijabla naziv="DomainObject.Predmet.ProtustrankaIDrugiAdressOIB_1">PABLO, d.o.o. za trgovinu i turizam, OIB 44448130514, Hektorovićeva 40,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PABLO, d.o.o. za trgovinu i turizam</item>
      <item>FINANCIJSKA AGENCIJA, RC SPLIT</item>
    </izvorni_sadrzaj>
    <derivirana_varijabla naziv="DomainObject.Predmet.SudioniciListNaziv_1">
      <item>PABLO, d.o.o. za trgovinu i turizam</item>
      <item>FINANCIJSKA AGENCIJA, RC SPLIT</item>
    </derivirana_varijabla>
  </DomainObject.Predmet.SudioniciListNaziv>
  <DomainObject.Predmet.SudioniciListAdressOIB>
    <izvorni_sadrzaj>
      <item>PABLO, d.o.o. za trgovinu i turizam, OIB 44448130514, Hektorovićeva 40,21000 Split</item>
      <item>FINANCIJSKA AGENCIJA, RC SPLIT, OIB 85821130368, Mažuranićevo šetalište 24 b,21000 Split</item>
    </izvorni_sadrzaj>
    <derivirana_varijabla naziv="DomainObject.Predmet.SudioniciListAdressOIB_1">
      <item>PABLO, d.o.o. za trgovinu i turizam, OIB 44448130514, Hektorovićeva 40,21000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B9E230-A6F6-4120-9BCA-5F4B5679FC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789</properties:Words>
  <properties:Characters>4201</properties:Characters>
  <properties:Lines>135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2017-02-01T11:00:00Z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St-352/2016-5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