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9c19" w14:paraId="9579c19" w:rsidRDefault="005C6299" w:rsidP="00910611" w:rsidR="005C629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299" w:rsidP="00910611" w:rsidR="005C6299">
      <w:r>
        <w:rPr>
          <w:rFonts w:eastAsia="MS Mincho"/>
        </w:rPr>
        <w:t xml:space="preserve">   REPUBLIKA HRVATSKA</w:t>
      </w:r>
    </w:p>
    <w:p w:rsidRDefault="005C6299" w:rsidP="00910611" w:rsidR="005C6299">
      <w:r>
        <w:rPr>
          <w:rFonts w:eastAsia="MS Mincho"/>
        </w:rPr>
        <w:t>TRGOVAČKI SUD U RIJECI</w:t>
      </w:r>
    </w:p>
    <w:p w:rsidRDefault="005C6299" w:rsidR="005C629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734B21" w:rsidRPr="00734B21">
        <w:rPr>
          <w:b/>
        </w:rPr>
        <w:t>JERGOVIĆ društvo s ograničenom odgovornošću za prijevoz i trgovinu, Otočac, Kralja Zvonimira 82, OIB 09494161824</w:t>
      </w:r>
      <w:r w:rsidR="00CB4C71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734B21">
        <w:t>01. prosinca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734B21">
        <w:t>01. prosinca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063A51" w:rsidR="00946AB7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  <w:r w:rsidR="00063A51">
        <w:t xml:space="preserve"> </w:t>
      </w:r>
      <w:r w:rsidR="00946AB7" w:rsidRPr="00737DD5">
        <w:t xml:space="preserve"> </w:t>
      </w:r>
      <w:r w:rsidR="00946AB7">
        <w:t xml:space="preserve">  </w:t>
      </w:r>
    </w:p>
    <w:p w:rsidRDefault="004022B1" w:rsidP="00BD5E8C" w:rsidR="004022B1">
      <w:pPr>
        <w:ind w:firstLine="708" w:left="1416"/>
        <w:jc w:val="right"/>
      </w:pPr>
      <w:r>
        <w:t xml:space="preserve">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734B21">
        <w:rPr>
          <w:sz w:val="20"/>
          <w:szCs w:val="20"/>
        </w:rPr>
        <w:t>01.12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62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734B21">
      <w:t>524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3A51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11D04"/>
    <w:rsid w:val="001246BD"/>
    <w:rsid w:val="0012562B"/>
    <w:rsid w:val="00132973"/>
    <w:rsid w:val="0014049D"/>
    <w:rsid w:val="00146B70"/>
    <w:rsid w:val="00146D49"/>
    <w:rsid w:val="00153752"/>
    <w:rsid w:val="00175D32"/>
    <w:rsid w:val="00186097"/>
    <w:rsid w:val="00193CC1"/>
    <w:rsid w:val="001A3D50"/>
    <w:rsid w:val="001D4983"/>
    <w:rsid w:val="001D4B1A"/>
    <w:rsid w:val="00212631"/>
    <w:rsid w:val="00222E28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0A4A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A51F4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479B8"/>
    <w:rsid w:val="005548F9"/>
    <w:rsid w:val="0056621C"/>
    <w:rsid w:val="00574F74"/>
    <w:rsid w:val="00585758"/>
    <w:rsid w:val="005A0FEB"/>
    <w:rsid w:val="005C42F0"/>
    <w:rsid w:val="005C6299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130B"/>
    <w:rsid w:val="007259E1"/>
    <w:rsid w:val="0072729E"/>
    <w:rsid w:val="0073331B"/>
    <w:rsid w:val="00734B21"/>
    <w:rsid w:val="007378C5"/>
    <w:rsid w:val="007428FF"/>
    <w:rsid w:val="00743C92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46AB7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8078E"/>
    <w:rsid w:val="00BA0A07"/>
    <w:rsid w:val="00BA0DDD"/>
    <w:rsid w:val="00BC03E1"/>
    <w:rsid w:val="00BD5E8C"/>
    <w:rsid w:val="00BE24FA"/>
    <w:rsid w:val="00BF0EAB"/>
    <w:rsid w:val="00BF424A"/>
    <w:rsid w:val="00BF49A2"/>
    <w:rsid w:val="00C006D1"/>
    <w:rsid w:val="00C030A5"/>
    <w:rsid w:val="00C2671E"/>
    <w:rsid w:val="00C52C7B"/>
    <w:rsid w:val="00C66542"/>
    <w:rsid w:val="00C74141"/>
    <w:rsid w:val="00C82749"/>
    <w:rsid w:val="00C9487D"/>
    <w:rsid w:val="00CB184B"/>
    <w:rsid w:val="00CB4C71"/>
    <w:rsid w:val="00CC10DF"/>
    <w:rsid w:val="00CC273E"/>
    <w:rsid w:val="00CC3B86"/>
    <w:rsid w:val="00CD239B"/>
    <w:rsid w:val="00CE4268"/>
    <w:rsid w:val="00CE5EB8"/>
    <w:rsid w:val="00CF2097"/>
    <w:rsid w:val="00D15138"/>
    <w:rsid w:val="00D15462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1092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6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2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2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2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2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6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2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2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2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2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JERGOVIĆ društvo s ograničenom odgovornošću za prijevoz i trgovinu</izvorni_sadrzaj>
    <derivirana_varijabla naziv="DomainObject.Predmet.ProtustrankaFormated_1">  JERGOVIĆ društvo s ograničenom odgovornošću za prijevoz i trgovinu</derivirana_varijabla>
  </DomainObject.Predmet.ProtustrankaFormated>
  <DomainObject.Predmet.ProtustrankaFormatedOIB>
    <izvorni_sadrzaj>  JERGOVIĆ društvo s ograničenom odgovornošću za prijevoz i trgovinu, OIB 09494161824</izvorni_sadrzaj>
    <derivirana_varijabla naziv="DomainObject.Predmet.ProtustrankaFormatedOIB_1">  JERGOVIĆ društvo s ograničenom odgovornošću za prijevoz i trgovinu, OIB 09494161824</derivirana_varijabla>
  </DomainObject.Predmet.ProtustrankaFormatedOIB>
  <DomainObject.Predmet.ProtustrankaFormatedWithAdress>
    <izvorni_sadrzaj> JERGOVIĆ društvo s ograničenom odgovornošću za prijevoz i trgovinu, Kralja Zvonimira 82, 53220 Otočac</izvorni_sadrzaj>
    <derivirana_varijabla naziv="DomainObject.Predmet.ProtustrankaFormatedWithAdress_1"> JERGOVIĆ društvo s ograničenom odgovornošću za prijevoz i trgovinu, Kralja Zvonimira 82, 53220 Otočac</derivirana_varijabla>
  </DomainObject.Predmet.ProtustrankaFormatedWithAdress>
  <DomainObject.Predmet.ProtustrankaFormatedWithAdressOIB>
    <izvorni_sadrzaj> JERGOVIĆ društvo s ograničenom odgovornošću za prijevoz i trgovinu, OIB 09494161824, Kralja Zvonimira 82, 53220 Otočac</izvorni_sadrzaj>
    <derivirana_varijabla naziv="DomainObject.Predmet.ProtustrankaFormatedWithAdressOIB_1"> JERGOVIĆ društvo s ograničenom odgovornošću za prijevoz i trgovinu, OIB 09494161824, Kralja Zvonimira 82, 53220 Otočac</derivirana_varijabla>
  </DomainObject.Predmet.ProtustrankaFormatedWithAdressOIB>
  <DomainObject.Predmet.ProtustrankaWithAdress>
    <izvorni_sadrzaj>JERGOVIĆ društvo s ograničenom odgovornošću za prijevoz i trgovinu Kralja Zvonimira 82, 53220 Otočac</izvorni_sadrzaj>
    <derivirana_varijabla naziv="DomainObject.Predmet.ProtustrankaWithAdress_1">JERGOVIĆ društvo s ograničenom odgovornošću za prijevoz i trgovinu Kralja Zvonimira 82, 53220 Otočac</derivirana_varijabla>
  </DomainObject.Predmet.ProtustrankaWithAdress>
  <DomainObject.Predmet.ProtustrankaWithAdressOIB>
    <izvorni_sadrzaj>JERGOVIĆ društvo s ograničenom odgovornošću za prijevoz i trgovinu, OIB 09494161824, Kralja Zvonimira 82, 53220 Otočac</izvorni_sadrzaj>
    <derivirana_varijabla naziv="DomainObject.Predmet.ProtustrankaWithAdressOIB_1">JERGOVIĆ društvo s ograničenom odgovornošću za prijevoz i trgovinu, OIB 09494161824, Kralja Zvonimira 82, 53220 Otočac</derivirana_varijabla>
  </DomainObject.Predmet.ProtustrankaWithAdressOIB>
  <DomainObject.Predmet.ProtustrankaNazivFormated>
    <izvorni_sadrzaj>JERGOVIĆ društvo s ograničenom odgovornošću za prijevoz i trgovinu</izvorni_sadrzaj>
    <derivirana_varijabla naziv="DomainObject.Predmet.ProtustrankaNazivFormated_1">JERGOVIĆ društvo s ograničenom odgovornošću za prijevoz i trgovinu</derivirana_varijabla>
  </DomainObject.Predmet.ProtustrankaNazivFormated>
  <DomainObject.Predmet.ProtustrankaNazivFormatedOIB>
    <izvorni_sadrzaj>JERGOVIĆ društvo s ograničenom odgovornošću za prijevoz i trgovinu, OIB 09494161824</izvorni_sadrzaj>
    <derivirana_varijabla naziv="DomainObject.Predmet.ProtustrankaNazivFormatedOIB_1">JERGOVIĆ društvo s ograničenom odgovornošću za prijevoz i trgovinu, OIB 09494161824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JERGOVIĆ društvo s ograničenom odgovornošću za prijevoz i trgovinu</item>
    </izvorni_sadrzaj>
    <derivirana_varijabla naziv="DomainObject.Predmet.ProtuStrankaListFormated_1">
      <item>JERGOVIĆ društvo s ograničenom odgovornošću za prijevoz i trgovinu</item>
    </derivirana_varijabla>
  </DomainObject.Predmet.ProtuStrankaListFormated>
  <DomainObject.Predmet.ProtuStrankaListFormatedOIB>
    <izvorni_sadrzaj>
      <item>JERGOVIĆ društvo s ograničenom odgovornošću za prijevoz i trgovinu, OIB 09494161824</item>
    </izvorni_sadrzaj>
    <derivirana_varijabla naziv="DomainObject.Predmet.ProtuStrankaListFormatedOIB_1">
      <item>JERGOVIĆ društvo s ograničenom odgovornošću za prijevoz i trgovinu, OIB 09494161824</item>
    </derivirana_varijabla>
  </DomainObject.Predmet.ProtuStrankaListFormatedOIB>
  <DomainObject.Predmet.ProtuStrankaListFormatedWithAdress>
    <izvorni_sadrzaj>
      <item>JERGOVIĆ društvo s ograničenom odgovornošću za prijevoz i trgovinu, Kralja Zvonimira 82, 53220 Otočac</item>
    </izvorni_sadrzaj>
    <derivirana_varijabla naziv="DomainObject.Predmet.ProtuStrankaListFormatedWithAdress_1">
      <item>JERGOVIĆ društvo s ograničenom odgovornošću za prijevoz i trgovinu, Kralja Zvonimira 82, 53220 Otočac</item>
    </derivirana_varijabla>
  </DomainObject.Predmet.ProtuStrankaListFormatedWithAdress>
  <DomainObject.Predmet.ProtuStrankaListFormatedWithAdressOIB>
    <izvorni_sadrzaj>
      <item>JERGOVIĆ društvo s ograničenom odgovornošću za prijevoz i trgovinu, OIB 09494161824, Kralja Zvonimira 82, 53220 Otočac</item>
    </izvorni_sadrzaj>
    <derivirana_varijabla naziv="DomainObject.Predmet.ProtuStrankaListFormatedWithAdressOIB_1">
      <item>JERGOVIĆ društvo s ograničenom odgovornošću za prijevoz i trgovinu, OIB 09494161824, Kralja Zvonimira 82, 53220 Otočac</item>
    </derivirana_varijabla>
  </DomainObject.Predmet.ProtuStrankaListFormatedWithAdressOIB>
  <DomainObject.Predmet.ProtuStrankaListNazivFormated>
    <izvorni_sadrzaj>
      <item>JERGOVIĆ društvo s ograničenom odgovornošću za prijevoz i trgovinu</item>
    </izvorni_sadrzaj>
    <derivirana_varijabla naziv="DomainObject.Predmet.ProtuStrankaListNazivFormated_1">
      <item>JERGOVIĆ društvo s ograničenom odgovornošću za prijevoz i trgovinu</item>
    </derivirana_varijabla>
  </DomainObject.Predmet.ProtuStrankaListNazivFormated>
  <DomainObject.Predmet.ProtuStrankaListNazivFormatedOIB>
    <izvorni_sadrzaj>
      <item>JERGOVIĆ društvo s ograničenom odgovornošću za prijevoz i trgovinu, OIB 09494161824</item>
    </izvorni_sadrzaj>
    <derivirana_varijabla naziv="DomainObject.Predmet.ProtuStrankaListNazivFormatedOIB_1">
      <item>JERGOVIĆ društvo s ograničenom odgovornošću za prijevoz i trgovinu, OIB 09494161824</item>
    </derivirana_varijabla>
  </DomainObject.Predmet.ProtuStrankaListNazivFormatedOIB>
  <DomainObject.Predmet.OstaliListFormated>
    <izvorni_sadrzaj>
      <item>Milan Jergović</item>
    </izvorni_sadrzaj>
    <derivirana_varijabla naziv="DomainObject.Predmet.OstaliListFormated_1">
      <item>Milan Jergović</item>
    </derivirana_varijabla>
  </DomainObject.Predmet.OstaliListFormated>
  <DomainObject.Predmet.OstaliListFormatedOIB>
    <izvorni_sadrzaj>
      <item>Milan Jergović, OIB 30734374359</item>
    </izvorni_sadrzaj>
    <derivirana_varijabla naziv="DomainObject.Predmet.OstaliListFormatedOIB_1">
      <item>Milan Jergović, OIB 30734374359</item>
    </derivirana_varijabla>
  </DomainObject.Predmet.OstaliListFormatedOIB>
  <DomainObject.Predmet.OstaliListFormatedWithAdress>
    <izvorni_sadrzaj>
      <item>Milan Jergović, Kralja Zvonimira 82, 53220 Otočac</item>
    </izvorni_sadrzaj>
    <derivirana_varijabla naziv="DomainObject.Predmet.OstaliListFormatedWithAdress_1">
      <item>Milan Jergović, Kralja Zvonimira 82, 53220 Otočac</item>
    </derivirana_varijabla>
  </DomainObject.Predmet.OstaliListFormatedWithAdress>
  <DomainObject.Predmet.OstaliListFormatedWithAdressOIB>
    <izvorni_sadrzaj>
      <item>Milan Jergović, OIB 30734374359, Kralja Zvonimira 82, 53220 Otočac</item>
    </izvorni_sadrzaj>
    <derivirana_varijabla naziv="DomainObject.Predmet.OstaliListFormatedWithAdressOIB_1">
      <item>Milan Jergović, OIB 30734374359, Kralja Zvonimira 82, 53220 Otočac</item>
    </derivirana_varijabla>
  </DomainObject.Predmet.OstaliListFormatedWithAdressOIB>
  <DomainObject.Predmet.OstaliListNazivFormated>
    <izvorni_sadrzaj>
      <item>Milan Jergović</item>
    </izvorni_sadrzaj>
    <derivirana_varijabla naziv="DomainObject.Predmet.OstaliListNazivFormated_1">
      <item>Milan Jergović</item>
    </derivirana_varijabla>
  </DomainObject.Predmet.OstaliListNazivFormated>
  <DomainObject.Predmet.OstaliListNazivFormatedOIB>
    <izvorni_sadrzaj>
      <item>Milan Jergović, OIB 30734374359</item>
    </izvorni_sadrzaj>
    <derivirana_varijabla naziv="DomainObject.Predmet.OstaliListNazivFormatedOIB_1">
      <item>Milan Jergović, OIB 30734374359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JERGOVIĆ društvo s ograničenom odgovornošću za prijevoz i trgovinu</izvorni_sadrzaj>
    <derivirana_varijabla naziv="DomainObject.Predmet.ProtustrankaIDrugi_1">JERGOVIĆ društvo s ograničenom odgovornošću za prijevoz i trgovinu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JERGOVIĆ društvo s ograničenom odgovornošću za prijevoz i trgovinu, OIB 09494161824, Kralja Zvonimira 82, 53220 Otočac</izvorni_sadrzaj>
    <derivirana_varijabla naziv="DomainObject.Predmet.ProtustrankaIDrugiAdressOIB_1">JERGOVIĆ društvo s ograničenom odgovornošću za prijevoz i trgovinu, OIB 09494161824, Kralja Zvonimira 82,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JERGOVIĆ društvo s ograničenom odgovornošću za prijevoz i trgovinu</item>
      <item>Milan Jergović</item>
    </izvorni_sadrzaj>
    <derivirana_varijabla naziv="DomainObject.Predmet.SudioniciListNaziv_1">
      <item>FINA  Rijeka</item>
      <item>JERGOVIĆ društvo s ograničenom odgovornošću za prijevoz i trgovinu</item>
      <item>Milan Jergović</item>
    </derivirana_varijabla>
  </DomainObject.Predmet.SudioniciListNaziv>
  <DomainObject.Predmet.SudioniciListAdressOIB>
    <izvorni_sadrzaj>
      <item>FINA  Rijeka, OIB 85821130368, Frana Kurelca 8,51000 Rijeka</item>
      <item>JERGOVIĆ društvo s ograničenom odgovornošću za prijevoz i trgovinu, OIB 09494161824, Kralja Zvonimira 82,53220 Otočac</item>
      <item>Milan Jergović, OIB 30734374359, Kralja Zvonimira 82,53220 Otočac</item>
    </izvorni_sadrzaj>
    <derivirana_varijabla naziv="DomainObject.Predmet.SudioniciListAdressOIB_1">
      <item>FINA  Rijeka, OIB 85821130368, Frana Kurelca 8,51000 Rijeka</item>
      <item>JERGOVIĆ društvo s ograničenom odgovornošću za prijevoz i trgovinu, OIB 09494161824, Kralja Zvonimira 82,53220 Otočac</item>
      <item>Milan Jergović, OIB 30734374359, Kralja Zvonimira 82,53220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09494161824</item>
      <item>, OIB 30734374359</item>
    </izvorni_sadrzaj>
    <derivirana_varijabla naziv="DomainObject.Predmet.SudioniciListNazivOIB_1">
      <item>, OIB 85821130368</item>
      <item>, OIB 09494161824</item>
      <item>, OIB 30734374359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E076B-1637-4ADA-AD73-1B0805EB3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887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2017-12-01T14:10:00Z</dcterms:created>
  <dc:creator>dcmelik</dc:creator>
  <cp:lastModifiedBy>Jasna Radulović</cp:lastModifiedBy>
  <cp:lastPrinted>2017-12-01T14:08:00Z</cp:lastPrinted>
  <dcterms:modified xmlns:xsi="http://www.w3.org/2001/XMLSchema-instance" xsi:type="dcterms:W3CDTF">2017-12-01T14:10:00Z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