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D6C6E" w:rsidP="006F7AB5" w:rsidRDefault="007D6C6E" w14:paraId="3d4ce56" w14:textId="3d4ce56">
      <w:pPr>
        <w:jc w:val="both"/>
        <w15:collapsed w:val="false"/>
      </w:pPr>
      <w:bookmarkStart w:name="_GoBack" w:id="0"/>
      <w:bookmarkEnd w:id="0"/>
      <w:r>
        <w:t xml:space="preserve">  </w:t>
      </w:r>
      <w:r w:rsidR="00677413">
        <w:rPr>
          <w:noProof/>
          <w:lang w:eastAsia="hr-HR"/>
        </w:rPr>
        <w:drawing>
          <wp:inline distT="0" distB="0" distL="0" distR="0">
            <wp:extent cx="725170" cy="969645"/>
            <wp:effectExtent l="0" t="0" r="0" b="190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</w:t>
      </w:r>
    </w:p>
    <w:p w:rsidR="007D6C6E" w:rsidP="006F7AB5" w:rsidRDefault="007D6C6E">
      <w:pPr>
        <w:jc w:val="both"/>
      </w:pPr>
      <w:r>
        <w:t>REPUBLIKA HRVATSKA</w:t>
      </w:r>
    </w:p>
    <w:p w:rsidR="007D6C6E" w:rsidP="006F7AB5" w:rsidRDefault="007D6C6E">
      <w:pPr>
        <w:jc w:val="both"/>
      </w:pPr>
      <w:r>
        <w:t>TRGOVAČKI SUD U ZAGREBU</w:t>
      </w:r>
    </w:p>
    <w:p w:rsidR="007D6C6E" w:rsidP="006F7AB5" w:rsidRDefault="007D6C6E">
      <w:pPr>
        <w:jc w:val="both"/>
      </w:pPr>
      <w:r>
        <w:t xml:space="preserve">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St-3065/2018</w:t>
      </w:r>
      <w:r w:rsidR="0071719C">
        <w:t>-29</w:t>
      </w:r>
    </w:p>
    <w:p w:rsidR="0071719C" w:rsidP="006F7AB5" w:rsidRDefault="0071719C">
      <w:pPr>
        <w:jc w:val="both"/>
      </w:pPr>
    </w:p>
    <w:p w:rsidR="0071719C" w:rsidP="006F7AB5" w:rsidRDefault="0071719C">
      <w:pPr>
        <w:jc w:val="both"/>
      </w:pPr>
    </w:p>
    <w:p w:rsidR="007D6C6E" w:rsidP="006F7AB5" w:rsidRDefault="007D6C6E">
      <w:pPr>
        <w:jc w:val="both"/>
      </w:pPr>
    </w:p>
    <w:p w:rsidR="007D6C6E" w:rsidP="006F7AB5" w:rsidRDefault="005C665E">
      <w:pPr>
        <w:ind w:left="1416" w:firstLine="708"/>
        <w:jc w:val="both"/>
      </w:pPr>
      <w:r>
        <w:t xml:space="preserve">       </w:t>
      </w:r>
      <w:r w:rsidR="007D6C6E">
        <w:t>R E P U B L I K A  H R V A T S K A</w:t>
      </w:r>
    </w:p>
    <w:p w:rsidR="007D6C6E" w:rsidP="006F7AB5" w:rsidRDefault="007D6C6E">
      <w:pPr>
        <w:jc w:val="both"/>
      </w:pPr>
    </w:p>
    <w:p w:rsidR="007D6C6E" w:rsidP="006F7AB5" w:rsidRDefault="007D6C6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5C665E">
        <w:t xml:space="preserve"> </w:t>
      </w:r>
      <w:r>
        <w:t>R J E Š E N J E</w:t>
      </w:r>
    </w:p>
    <w:p w:rsidR="007D6C6E" w:rsidP="006F7AB5" w:rsidRDefault="007D6C6E">
      <w:pPr>
        <w:ind w:left="3540" w:firstLine="708"/>
        <w:jc w:val="both"/>
      </w:pPr>
      <w:r>
        <w:t xml:space="preserve"> I</w:t>
      </w:r>
    </w:p>
    <w:p w:rsidR="007D6C6E" w:rsidP="006F7AB5" w:rsidRDefault="007D6C6E">
      <w:pPr>
        <w:ind w:left="2832" w:firstLine="708"/>
        <w:jc w:val="both"/>
      </w:pPr>
      <w:r>
        <w:t>Z A K LJ U Č A K</w:t>
      </w:r>
    </w:p>
    <w:p w:rsidR="007D6C6E" w:rsidP="006F7AB5" w:rsidRDefault="007D6C6E">
      <w:pPr>
        <w:jc w:val="both"/>
      </w:pPr>
    </w:p>
    <w:p w:rsidR="007D6C6E" w:rsidP="006F7AB5" w:rsidRDefault="007D6C6E">
      <w:pPr>
        <w:jc w:val="both"/>
      </w:pPr>
    </w:p>
    <w:p w:rsidR="007D6C6E" w:rsidP="006F7AB5" w:rsidRDefault="007D6C6E">
      <w:pPr>
        <w:ind w:firstLine="708"/>
        <w:jc w:val="both"/>
      </w:pPr>
      <w:r>
        <w:t>Trgovački sud u Zagrebu, sudac Danijela Uzelac</w:t>
      </w:r>
      <w:r w:rsidR="006F7AB5">
        <w:t xml:space="preserve"> Ljubić,</w:t>
      </w:r>
      <w:r>
        <w:t xml:space="preserve"> u stečajnom postupku u povodu prijedloga predlagatelja FINANCIJSKE AGENCIJE, OIB 85821130368,  Zagreb, Ulica grada Vukovara 70, za otvaranje stečajnog postupka nad dužnikom </w:t>
      </w:r>
      <w:r w:rsidRPr="007D6C6E">
        <w:t xml:space="preserve">ZAGREBAČKI BOĆARSKI SAVEZ, OIB 51386082058, Zagreb, Slavka Batušića 2a,  </w:t>
      </w:r>
      <w:r w:rsidR="005C665E">
        <w:t>23. kolovoza</w:t>
      </w:r>
      <w:r>
        <w:t xml:space="preserve"> 2019.</w:t>
      </w:r>
    </w:p>
    <w:p w:rsidR="007D6C6E" w:rsidP="006F7AB5" w:rsidRDefault="007D6C6E">
      <w:pPr>
        <w:ind w:firstLine="708"/>
        <w:jc w:val="both"/>
      </w:pPr>
    </w:p>
    <w:p w:rsidR="007D6C6E" w:rsidP="006F7AB5" w:rsidRDefault="007D6C6E">
      <w:pPr>
        <w:jc w:val="both"/>
      </w:pPr>
      <w:r>
        <w:tab/>
      </w:r>
    </w:p>
    <w:p w:rsidR="007D6C6E" w:rsidP="006F7AB5" w:rsidRDefault="006F7AB5">
      <w:pPr>
        <w:ind w:left="2832" w:firstLine="708"/>
        <w:jc w:val="both"/>
      </w:pPr>
      <w:r>
        <w:t xml:space="preserve">  </w:t>
      </w:r>
      <w:r w:rsidR="007D6C6E">
        <w:t xml:space="preserve"> r i j e š i o     j e</w:t>
      </w:r>
    </w:p>
    <w:p w:rsidR="007D6C6E" w:rsidP="006F7AB5" w:rsidRDefault="007D6C6E">
      <w:pPr>
        <w:jc w:val="both"/>
      </w:pPr>
    </w:p>
    <w:p w:rsidR="007D6C6E" w:rsidP="006F7AB5" w:rsidRDefault="007D6C6E">
      <w:pPr>
        <w:jc w:val="both"/>
      </w:pPr>
    </w:p>
    <w:p w:rsidR="007D6C6E" w:rsidP="006F7AB5" w:rsidRDefault="005C665E">
      <w:pPr>
        <w:ind w:firstLine="708"/>
        <w:jc w:val="both"/>
      </w:pPr>
      <w:proofErr w:type="spellStart"/>
      <w:r>
        <w:t>I.</w:t>
      </w:r>
      <w:r w:rsidR="007D6C6E">
        <w:t>Određuje</w:t>
      </w:r>
      <w:proofErr w:type="spellEnd"/>
      <w:r w:rsidR="007D6C6E">
        <w:t xml:space="preserve"> se nagrada privremenom stečajnom upravitelju Jurici Tončiću iz Zagreba, </w:t>
      </w:r>
      <w:proofErr w:type="spellStart"/>
      <w:r w:rsidR="007D6C6E">
        <w:t>Ignjata</w:t>
      </w:r>
      <w:proofErr w:type="spellEnd"/>
      <w:r w:rsidR="007D6C6E">
        <w:t xml:space="preserve"> </w:t>
      </w:r>
      <w:proofErr w:type="spellStart"/>
      <w:r w:rsidR="007D6C6E">
        <w:t>Đorđića</w:t>
      </w:r>
      <w:proofErr w:type="spellEnd"/>
      <w:r w:rsidR="007D6C6E">
        <w:t xml:space="preserve"> 19, OIB 44669013271, u bruto iznosu od 3.225,00 kn.</w:t>
      </w:r>
    </w:p>
    <w:p w:rsidRPr="008318F8" w:rsidR="008318F8" w:rsidP="006F7AB5" w:rsidRDefault="005C665E">
      <w:pPr>
        <w:ind w:firstLine="708"/>
        <w:jc w:val="both"/>
      </w:pPr>
      <w:proofErr w:type="spellStart"/>
      <w:r>
        <w:t>II.</w:t>
      </w:r>
      <w:r w:rsidR="008318F8">
        <w:t>Određuju</w:t>
      </w:r>
      <w:proofErr w:type="spellEnd"/>
      <w:r w:rsidR="008318F8">
        <w:t xml:space="preserve"> se stvarni troškovi </w:t>
      </w:r>
      <w:r w:rsidRPr="008318F8" w:rsidR="008318F8">
        <w:t xml:space="preserve">privremenom stečajnom upravitelju Jurici Tončiću iz Zagreba, </w:t>
      </w:r>
      <w:proofErr w:type="spellStart"/>
      <w:r w:rsidRPr="008318F8" w:rsidR="008318F8">
        <w:t>Ignjata</w:t>
      </w:r>
      <w:proofErr w:type="spellEnd"/>
      <w:r w:rsidRPr="008318F8" w:rsidR="008318F8">
        <w:t xml:space="preserve"> </w:t>
      </w:r>
      <w:proofErr w:type="spellStart"/>
      <w:r w:rsidRPr="008318F8" w:rsidR="008318F8">
        <w:t>Đorđića</w:t>
      </w:r>
      <w:proofErr w:type="spellEnd"/>
      <w:r w:rsidRPr="008318F8" w:rsidR="008318F8">
        <w:t xml:space="preserve"> 19, OIB 44669013271, u bruto iznosu od </w:t>
      </w:r>
      <w:r w:rsidR="008318F8">
        <w:t>17,94</w:t>
      </w:r>
      <w:r w:rsidRPr="008318F8" w:rsidR="008318F8">
        <w:t xml:space="preserve"> kn.</w:t>
      </w:r>
    </w:p>
    <w:p w:rsidR="007D6C6E" w:rsidP="006F7AB5" w:rsidRDefault="007D6C6E">
      <w:pPr>
        <w:pStyle w:val="Odlomakpopisa"/>
        <w:ind w:left="1428"/>
        <w:jc w:val="both"/>
      </w:pPr>
    </w:p>
    <w:p w:rsidR="007D6C6E" w:rsidP="006F7AB5" w:rsidRDefault="007D6C6E">
      <w:pPr>
        <w:jc w:val="both"/>
      </w:pPr>
    </w:p>
    <w:p w:rsidR="007D6C6E" w:rsidP="006F7AB5" w:rsidRDefault="005C665E">
      <w:pPr>
        <w:ind w:left="2832" w:firstLine="708"/>
        <w:jc w:val="both"/>
      </w:pPr>
      <w:r>
        <w:t xml:space="preserve">    </w:t>
      </w:r>
      <w:r w:rsidR="007D6C6E">
        <w:t xml:space="preserve">z a k </w:t>
      </w:r>
      <w:proofErr w:type="spellStart"/>
      <w:r w:rsidR="007D6C6E">
        <w:t>lj</w:t>
      </w:r>
      <w:proofErr w:type="spellEnd"/>
      <w:r w:rsidR="007D6C6E">
        <w:t xml:space="preserve"> u č i o    j e</w:t>
      </w:r>
    </w:p>
    <w:p w:rsidR="007D6C6E" w:rsidP="006F7AB5" w:rsidRDefault="007D6C6E">
      <w:pPr>
        <w:jc w:val="both"/>
      </w:pPr>
    </w:p>
    <w:p w:rsidR="007D6C6E" w:rsidP="006F7AB5" w:rsidRDefault="007D6C6E">
      <w:pPr>
        <w:jc w:val="both"/>
      </w:pPr>
    </w:p>
    <w:p w:rsidR="007D6C6E" w:rsidP="006F7AB5" w:rsidRDefault="007D6C6E">
      <w:pPr>
        <w:ind w:firstLine="708"/>
        <w:jc w:val="both"/>
      </w:pPr>
      <w:r>
        <w:t>I. Nalaže se računovodstvu ovog suda isplatiti bruto iznos od 3.</w:t>
      </w:r>
      <w:r w:rsidR="008318F8">
        <w:t>242,94</w:t>
      </w:r>
      <w:r>
        <w:t xml:space="preserve"> kn privremenom stečajnom upravitelju Jurici Tončiću iz Zagreba, </w:t>
      </w:r>
      <w:proofErr w:type="spellStart"/>
      <w:r>
        <w:t>Ignjata</w:t>
      </w:r>
      <w:proofErr w:type="spellEnd"/>
      <w:r>
        <w:t xml:space="preserve"> </w:t>
      </w:r>
      <w:proofErr w:type="spellStart"/>
      <w:r>
        <w:t>Đorđića</w:t>
      </w:r>
      <w:proofErr w:type="spellEnd"/>
      <w:r>
        <w:t xml:space="preserve"> 19, OIB 44669013271, na račun IBAN: HR7524840083112332560 koji se vodi kod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i to iz iznosa uplaćenog na račun Trgovačkog suda u Zagrebu broj IBAN HR9223900011300000460, model 05, poziv na broj 3065-2018.</w:t>
      </w:r>
    </w:p>
    <w:p w:rsidR="007D6C6E" w:rsidP="006F7AB5" w:rsidRDefault="007D6C6E">
      <w:pPr>
        <w:jc w:val="both"/>
      </w:pPr>
    </w:p>
    <w:p w:rsidR="007D6C6E" w:rsidP="006F7AB5" w:rsidRDefault="007D6C6E">
      <w:pPr>
        <w:ind w:firstLine="708"/>
        <w:jc w:val="both"/>
      </w:pPr>
      <w:r>
        <w:t>II. Nalaže se računovodstvu ovog suda preostalu razliku predujma odnosno neiskorišteni iznos predujma, isplatiti u Fond za namirenje troškova stečajnog postupka.</w:t>
      </w:r>
    </w:p>
    <w:p w:rsidR="007D6C6E" w:rsidP="006F7AB5" w:rsidRDefault="007D6C6E">
      <w:pPr>
        <w:jc w:val="both"/>
      </w:pPr>
    </w:p>
    <w:p w:rsidR="007D6C6E" w:rsidP="006F7AB5" w:rsidRDefault="007D6C6E">
      <w:pPr>
        <w:jc w:val="both"/>
      </w:pPr>
    </w:p>
    <w:p w:rsidR="0071719C" w:rsidP="006F7AB5" w:rsidRDefault="007D6C6E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</w:p>
    <w:p w:rsidR="0071719C" w:rsidP="006F7AB5" w:rsidRDefault="0071719C">
      <w:pPr>
        <w:jc w:val="both"/>
      </w:pPr>
    </w:p>
    <w:p w:rsidR="0071719C" w:rsidP="006F7AB5" w:rsidRDefault="0071719C">
      <w:pPr>
        <w:jc w:val="both"/>
      </w:pPr>
    </w:p>
    <w:p w:rsidR="0071719C" w:rsidP="006F7AB5" w:rsidRDefault="0071719C">
      <w:pPr>
        <w:jc w:val="both"/>
      </w:pPr>
    </w:p>
    <w:p w:rsidR="007D6C6E" w:rsidP="006F7AB5" w:rsidRDefault="007D6C6E">
      <w:pPr>
        <w:jc w:val="both"/>
      </w:pPr>
      <w:r>
        <w:lastRenderedPageBreak/>
        <w:tab/>
      </w:r>
      <w:r w:rsidR="0071719C">
        <w:tab/>
      </w:r>
      <w:r w:rsidR="0071719C">
        <w:tab/>
      </w:r>
      <w:r w:rsidR="0071719C">
        <w:tab/>
      </w:r>
      <w:r w:rsidR="0071719C">
        <w:tab/>
        <w:t xml:space="preserve">   </w:t>
      </w:r>
      <w:r>
        <w:t>Obrazloženje</w:t>
      </w:r>
    </w:p>
    <w:p w:rsidR="007D6C6E" w:rsidP="006F7AB5" w:rsidRDefault="007D6C6E">
      <w:pPr>
        <w:jc w:val="both"/>
      </w:pPr>
    </w:p>
    <w:p w:rsidR="007D6C6E" w:rsidP="006F7AB5" w:rsidRDefault="007D6C6E">
      <w:pPr>
        <w:jc w:val="both"/>
      </w:pPr>
    </w:p>
    <w:p w:rsidR="007D6C6E" w:rsidP="006F7AB5" w:rsidRDefault="007D6C6E">
      <w:pPr>
        <w:jc w:val="both"/>
      </w:pPr>
      <w:r>
        <w:tab/>
        <w:t>(Privremeni) stečajni upravitelj dostavio je sudu određen zahtjev za isplatu nagrade za rad u prethodnom postupku u bruto iznosu od 3.225,00 kn u okviru kojeg iznosa je obuhvaćen  i doprinos za zdravstve</w:t>
      </w:r>
      <w:r w:rsidR="00462FF0">
        <w:t>no osiguranje koji iznosi 7,5% te za naknadu stvarnih troškova odjave vozila i izdavanja potvrde iz evidencija u iznosu od 17,94 kn</w:t>
      </w:r>
      <w:r w:rsidRPr="00462FF0" w:rsidR="00462FF0">
        <w:t xml:space="preserve"> </w:t>
      </w:r>
      <w:r w:rsidR="00462FF0">
        <w:t>(</w:t>
      </w:r>
      <w:r w:rsidRPr="00462FF0" w:rsidR="00462FF0">
        <w:t>list od 98 do 100 spisa)</w:t>
      </w:r>
      <w:r w:rsidRPr="00462FF0">
        <w:t>.</w:t>
      </w:r>
    </w:p>
    <w:p w:rsidR="007D6C6E" w:rsidP="006F7AB5" w:rsidRDefault="007D6C6E">
      <w:pPr>
        <w:jc w:val="both"/>
      </w:pPr>
    </w:p>
    <w:p w:rsidR="007D6C6E" w:rsidP="006F7AB5" w:rsidRDefault="007D6C6E">
      <w:pPr>
        <w:ind w:firstLine="708"/>
        <w:jc w:val="both"/>
      </w:pPr>
      <w:r>
        <w:t xml:space="preserve">Prema odredbi članka 155. stavka 1. točki 3. Stečajnog zakona („Narodne novine“ broj 71/15 i 104/17, dalje: SZ) u troškove stečajnog postupka pripadaju i nagrade i izdaci privremenog stečajnog upravitelja. </w:t>
      </w:r>
    </w:p>
    <w:p w:rsidR="007D6C6E" w:rsidP="006F7AB5" w:rsidRDefault="007D6C6E">
      <w:pPr>
        <w:jc w:val="both"/>
      </w:pPr>
    </w:p>
    <w:p w:rsidR="007D6C6E" w:rsidP="006F7AB5" w:rsidRDefault="007D6C6E">
      <w:pPr>
        <w:ind w:firstLine="708"/>
        <w:jc w:val="both"/>
      </w:pPr>
      <w:r>
        <w:t>Prema odredbi članka 94. stavka 1. SZ-a, stečajni upravitelj ima pravo na nagradu za svoj rad i naknadu stvarnih troškova. Nagradu stečajnom upravitelju rješenjem određuje sud prema uredbi kojom Vlada Republike Hrvatske utvrđuje kriterije i način obračuna i plaćanja nagrade stečajnim upraviteljima (članak 94. stavak 2. SZ-a). Sud rješenjem utvrđuje visinu nagrade, uzimajući u obzir obujam i složenost poslova, rad stečajnoga upravitelja na ispitivanju tražbina te vrijednost unovčene stečajne mase (članak 5. stavak 1. Uredbe o kriterijima i načinu obračuna i plaćanja nagrade stečajnim upraviteljima ("Narodne novine" broj 105/15; dalje: Uredba). Nagrada se određuje u bruto iznosu (članak 15. stavak 1. Uredbe). Odredbe SZ-a o stečajnom upravitelju na odgovarajući način primjenjuju se na privremenog stečajnog upravitelja (članak 119. stavak 6. SZ-a).</w:t>
      </w:r>
    </w:p>
    <w:p w:rsidR="007D6C6E" w:rsidP="006F7AB5" w:rsidRDefault="007D6C6E">
      <w:pPr>
        <w:jc w:val="both"/>
      </w:pPr>
    </w:p>
    <w:p w:rsidR="007D6C6E" w:rsidP="006F7AB5" w:rsidRDefault="00161704">
      <w:pPr>
        <w:ind w:firstLine="708"/>
        <w:jc w:val="both"/>
      </w:pPr>
      <w:r>
        <w:t xml:space="preserve">Pravomoćnim rješenjem ovoga suda </w:t>
      </w:r>
      <w:r w:rsidR="007D6C6E">
        <w:t xml:space="preserve">Jurica Tončić iz Zagreba imenovan je privremenim stečajnim upraviteljem u ovom stečajnom postupku i određene su njegove dužnosti. </w:t>
      </w:r>
    </w:p>
    <w:p w:rsidR="007D6C6E" w:rsidP="006F7AB5" w:rsidRDefault="007D6C6E">
      <w:pPr>
        <w:jc w:val="both"/>
      </w:pPr>
    </w:p>
    <w:p w:rsidR="007D6C6E" w:rsidP="006F7AB5" w:rsidRDefault="007D6C6E">
      <w:pPr>
        <w:ind w:firstLine="708"/>
        <w:jc w:val="both"/>
      </w:pPr>
      <w:r>
        <w:t xml:space="preserve">Privremeni stečajni upravitelj je, u skladu s nalogom suda sadržanim u navedenom rješenju dostavio pisano izvješće o imovini dužnika, stanju obveza dužnika, kao i očitovanje o tome koliko iznose predvidivi troškovi prethodnog i stečajnog postupka. Navedeno izvješće sastavio je na temelju podataka pribavljenih od direktora dužnika te isprava koje je pribavio od nadležnih tijela, uvida u poslovne knjige i poslovnu dokumentaciju dužnika. Osim toga, privremeni stečajni upravitelj je navedeno izvješće usmeno iznio na ročištu radi rasprave o pretpostavkama za otvaranje stečajnog postupka. Na temelju navedenog izvješća, sud je donio odluku o načinu provođenja ovog stečajnog postupka. </w:t>
      </w:r>
    </w:p>
    <w:p w:rsidR="007D6C6E" w:rsidP="006F7AB5" w:rsidRDefault="007D6C6E">
      <w:pPr>
        <w:jc w:val="both"/>
      </w:pPr>
    </w:p>
    <w:p w:rsidR="007D6C6E" w:rsidP="006F7AB5" w:rsidRDefault="007D6C6E">
      <w:pPr>
        <w:ind w:firstLine="708"/>
        <w:jc w:val="both"/>
      </w:pPr>
      <w:r>
        <w:t xml:space="preserve">Uzevši u obzir navedeno, sud je utvrdio kako privremeni stečajni upravitelj ima pravo na nagradu za poslove obavljene u prethodnom postupku u skladu s odredbama članka 94. stavka 1. u vezi s odredbom članka 119. stavka 6. SZ-a, te odredbama članka 2. Uredbe. Sud je, u skladu s odredbama članka 4. stavka 1. i 2., članka 5. stavka 1. i članka 15. Uredbe, ocjenjujući obujam i složenost poslova koje je privremeni stečajni upravitelj obavio, njegovo zalaganje i kvalitetu navedenog izvješća, odredio visinu nagrade u bruto iznosu od 3.000,00 kn uvećano za iznos doprinosa za zdravstveno osiguranje od 7,5% odnosno 225,00 kn, odnosno ukupno 3.225,00 kn.  </w:t>
      </w:r>
    </w:p>
    <w:p w:rsidR="007D6C6E" w:rsidP="006F7AB5" w:rsidRDefault="007D6C6E">
      <w:pPr>
        <w:jc w:val="both"/>
      </w:pPr>
    </w:p>
    <w:p w:rsidR="007D6C6E" w:rsidP="006F7AB5" w:rsidRDefault="007D6C6E">
      <w:pPr>
        <w:ind w:firstLine="708"/>
        <w:jc w:val="both"/>
      </w:pPr>
      <w:r>
        <w:t xml:space="preserve">Stečajni upravitelj je zatražio da mu se u iznos nagrade uračuna i doprinos za zdravstveno osiguranje u iznosu od 225,00 kn, a što je ovaj sud prihvatio. Prema odredbi čl. 15. Uredbe propisano je da svi iznosi koji se primjenjuju u ovoj Uredbi su bruto iznosi, to jest iznosi prije odbitka pripadajućih doprinosa iz osnovice, poreza ili drugih naknada, a što znači da doprinos za zdravstveno osiguranje nije uključen u bruto iznos nagrade stečajnom </w:t>
      </w:r>
      <w:r>
        <w:lastRenderedPageBreak/>
        <w:t>upravitelju jer se radi o doprinosu na osnovicu prema odredbi čl. 113. st. 1. t. 2.1. Zakona o doprinosima („Narodne novine“ broj: 84/08, 152/08, 94/09, 18/11, 22/12, 144/12, 148/13, 41/14, 143/14, 115/16 i 106/18) pa je za navedeni iznos trebalo uvećati nagradu stečajnom upravitelju jer je obveznik doprinosa na osnovicu isplatitelj primitka prema odredbi čl. 111. navedenog Zakona (tako i u rješenju Visokog trgovačkog suda Republike Hrvatske poslovni broj Pž-6723/18 od 8. siječnja 2019.).</w:t>
      </w:r>
    </w:p>
    <w:p w:rsidR="007D6C6E" w:rsidP="006F7AB5" w:rsidRDefault="007D6C6E">
      <w:pPr>
        <w:jc w:val="both"/>
      </w:pPr>
    </w:p>
    <w:p w:rsidR="007D6C6E" w:rsidP="006F7AB5" w:rsidRDefault="007D6C6E">
      <w:pPr>
        <w:ind w:firstLine="708"/>
        <w:jc w:val="both"/>
      </w:pPr>
      <w:r>
        <w:t xml:space="preserve">Nadalje, iz obavijesti Financijske agencije od </w:t>
      </w:r>
      <w:r w:rsidR="00B72A50">
        <w:t>28. studenoga</w:t>
      </w:r>
      <w:r>
        <w:t xml:space="preserve"> 2018. (list </w:t>
      </w:r>
      <w:r w:rsidR="00B72A50">
        <w:t>1</w:t>
      </w:r>
      <w:r>
        <w:t>. spisa) koja je u konkretnom slučaju podnijela prijedlog za otvaranje stečajnog postupka na temelju odredbe članka 110. stavka 1. SZ-a proizlazi kako su u konkretnom slučaju osigurana sredstva za namirenje troškova stečajnog postupka u iznosu od 5.000,00 kn u skladu s odredbama čl. 112. SZ-a.</w:t>
      </w:r>
    </w:p>
    <w:p w:rsidR="007D6C6E" w:rsidP="006F7AB5" w:rsidRDefault="007D6C6E">
      <w:pPr>
        <w:jc w:val="both"/>
      </w:pPr>
    </w:p>
    <w:p w:rsidRPr="005C665E" w:rsidR="007D6C6E" w:rsidP="006F7AB5" w:rsidRDefault="007D6C6E">
      <w:pPr>
        <w:ind w:firstLine="708"/>
        <w:jc w:val="both"/>
      </w:pPr>
      <w:r>
        <w:t xml:space="preserve">Uvidom u karticu "troškovi" u e-spisu i provjerom u računovodstvu suda utvrđeno je kako je </w:t>
      </w:r>
      <w:r w:rsidRPr="005C665E" w:rsidR="005C665E">
        <w:t xml:space="preserve">17. srpnja </w:t>
      </w:r>
      <w:r w:rsidRPr="005C665E">
        <w:t xml:space="preserve">2019. Financijska agencija uplatila iznos od 4.875,00 kn na ime predujma troškova stečajnog postupka u skladu s odredbama čl. 112. SZ-a na račun Trgovačkog suda u Zagrebu broj IBAN HR9223900011300000460, model 05, poziv na broj </w:t>
      </w:r>
      <w:r w:rsidRPr="005C665E" w:rsidR="00B72A50">
        <w:t>3065</w:t>
      </w:r>
      <w:r w:rsidRPr="005C665E">
        <w:t>-2018.</w:t>
      </w:r>
    </w:p>
    <w:p w:rsidRPr="005C665E" w:rsidR="004D34A4" w:rsidP="006F7AB5" w:rsidRDefault="004D34A4">
      <w:pPr>
        <w:jc w:val="both"/>
      </w:pPr>
    </w:p>
    <w:p w:rsidR="007D6C6E" w:rsidP="006F7AB5" w:rsidRDefault="007D6C6E">
      <w:pPr>
        <w:ind w:firstLine="708"/>
        <w:jc w:val="both"/>
      </w:pPr>
      <w:r>
        <w:t>S obzirom na to da je sud ocijenio kako u konkretnom slučaju privremeni stečajni upravitelj ima pravo na nagradu u bruto iznosu od 3.225,00 kn</w:t>
      </w:r>
      <w:r w:rsidR="004D34A4">
        <w:t xml:space="preserve"> te na naknadu stvarnih troškova u iznosu od 17,94 kn</w:t>
      </w:r>
      <w:r w:rsidR="00161704">
        <w:t xml:space="preserve"> koje je dokazao</w:t>
      </w:r>
      <w:r w:rsidR="00C101F5">
        <w:t xml:space="preserve"> da je imao </w:t>
      </w:r>
      <w:r w:rsidR="00161704">
        <w:t xml:space="preserve"> ispravom</w:t>
      </w:r>
      <w:r w:rsidR="00C101F5">
        <w:t>-računom od 10. travnja 2019. (list 104. spisa)</w:t>
      </w:r>
      <w:r>
        <w:t>, odlučeno je kao u točki I. izreke uz nalog računovodstvu, u točki I. izreke zaključka (članak 1</w:t>
      </w:r>
      <w:r w:rsidR="004D34A4">
        <w:t>8. stavak 2. SZ-a), za isplatu</w:t>
      </w:r>
      <w:r>
        <w:t xml:space="preserve"> na račun koji je privremeni stečajni upravitelj naznačio u svom zahtjevu. </w:t>
      </w:r>
    </w:p>
    <w:p w:rsidR="007D6C6E" w:rsidP="006F7AB5" w:rsidRDefault="007D6C6E">
      <w:pPr>
        <w:jc w:val="both"/>
      </w:pPr>
    </w:p>
    <w:p w:rsidR="007D6C6E" w:rsidP="006F7AB5" w:rsidRDefault="007D6C6E">
      <w:pPr>
        <w:ind w:firstLine="708"/>
        <w:jc w:val="both"/>
      </w:pPr>
      <w:r>
        <w:t xml:space="preserve">Budući da su u konkretnom slučaju osigurana sredstva za namirenje troškova stečajnoga postupka, računovodstvu suda je naložena isplata navedenog iznosa iz uplaćenog iznosa predujma (argument iz članka 94. stavka 5. SZ-a). </w:t>
      </w:r>
    </w:p>
    <w:p w:rsidR="007D6C6E" w:rsidP="006F7AB5" w:rsidRDefault="007D6C6E">
      <w:pPr>
        <w:jc w:val="both"/>
      </w:pPr>
    </w:p>
    <w:p w:rsidR="007D6C6E" w:rsidP="006F7AB5" w:rsidRDefault="007D6C6E">
      <w:pPr>
        <w:ind w:firstLine="708"/>
        <w:jc w:val="both"/>
      </w:pPr>
      <w:r>
        <w:t xml:space="preserve">S obzirom na to da je otvoren i istovremeno zaključen stečajni postupak nad dužnikom i da su osigurana sredstva za namirenje troškova toga postupka, sud je, na temelju odredbe članka 113. stavka 2. SZ-a, naložio računovodstvu suda neiskorišteni iznos predujma isplatiti u Fond za namirenje troškova stečajnog postupka (točka II. izreke zaključka). </w:t>
      </w:r>
    </w:p>
    <w:p w:rsidR="007D6C6E" w:rsidP="006F7AB5" w:rsidRDefault="007D6C6E">
      <w:pPr>
        <w:jc w:val="both"/>
      </w:pPr>
    </w:p>
    <w:p w:rsidR="007D6C6E" w:rsidP="006F7AB5" w:rsidRDefault="007D6C6E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U Zagrebu </w:t>
      </w:r>
      <w:r w:rsidR="005C665E">
        <w:t>23. kolovoza</w:t>
      </w:r>
      <w:r>
        <w:t xml:space="preserve"> 2019.</w:t>
      </w:r>
    </w:p>
    <w:p w:rsidR="006F7AB5" w:rsidP="006F7AB5" w:rsidRDefault="006F7AB5">
      <w:pPr>
        <w:jc w:val="both"/>
      </w:pPr>
    </w:p>
    <w:p w:rsidR="007D6C6E" w:rsidP="00BE12AE" w:rsidRDefault="00BE12AE">
      <w:pPr>
        <w:ind w:left="7080"/>
        <w:jc w:val="both"/>
      </w:pPr>
      <w:r>
        <w:t xml:space="preserve">     </w:t>
      </w:r>
      <w:r w:rsidR="007D6C6E">
        <w:t>Sudac</w:t>
      </w:r>
    </w:p>
    <w:p w:rsidR="007D6C6E" w:rsidP="006F7AB5" w:rsidRDefault="007D6C6E">
      <w:pPr>
        <w:jc w:val="both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</w:r>
      <w:r>
        <w:tab/>
      </w:r>
      <w:r>
        <w:tab/>
        <w:t>Danijela Uzelac</w:t>
      </w:r>
      <w:r w:rsidR="006F7AB5">
        <w:t xml:space="preserve"> Ljubić</w:t>
      </w:r>
      <w:r w:rsidR="00BE12AE">
        <w:t>, v.r.</w:t>
      </w:r>
    </w:p>
    <w:p w:rsidR="006F7AB5" w:rsidP="006F7AB5" w:rsidRDefault="006F7AB5">
      <w:pPr>
        <w:jc w:val="both"/>
      </w:pPr>
    </w:p>
    <w:p w:rsidR="007D6C6E" w:rsidP="006F7AB5" w:rsidRDefault="007D6C6E">
      <w:pPr>
        <w:jc w:val="both"/>
      </w:pPr>
    </w:p>
    <w:p w:rsidR="007D6C6E" w:rsidP="006F7AB5" w:rsidRDefault="007D6C6E">
      <w:pPr>
        <w:jc w:val="both"/>
      </w:pPr>
      <w:r>
        <w:t>Uputa o pravnom lijeku: 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(članak 94. stavak 5. SZ-a). Dostava se smatra obavljenom istekom osmoga dana od dana objave ovog rješenja na mrežnoj stranici e-oglasna ploča Trgovačkog suda u Zagrebu (članak 12. stavak 1. SZ-a).Protiv zaključka nije dopušten pravni lijek (članak 19. stavak 7. SZ-a).</w:t>
      </w:r>
    </w:p>
    <w:p w:rsidR="007D6C6E" w:rsidP="006F7AB5" w:rsidRDefault="007D6C6E">
      <w:pPr>
        <w:jc w:val="both"/>
      </w:pPr>
    </w:p>
    <w:p w:rsidR="007D6C6E" w:rsidP="006F7AB5" w:rsidRDefault="007D6C6E">
      <w:pPr>
        <w:ind w:left="6372" w:firstLine="70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494524" w:rsidP="00BE12AE" w:rsidRDefault="0071719C">
      <w:pPr>
        <w:ind w:left="7080"/>
        <w:jc w:val="both"/>
      </w:pPr>
      <w:r>
        <w:t xml:space="preserve">     Maja Hajtek</w:t>
      </w:r>
    </w:p>
    <w:sectPr w:rsidR="004945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A0E165D"/>
    <w:multiLevelType w:val="hybridMultilevel"/>
    <w:tmpl w:val="896A2790"/>
    <w:lvl w:ilvl="0" w:tplc="0C52184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423"/>
    <w:rsid w:val="00045423"/>
    <w:rsid w:val="00161704"/>
    <w:rsid w:val="00462FF0"/>
    <w:rsid w:val="00494524"/>
    <w:rsid w:val="004D34A4"/>
    <w:rsid w:val="004F0CC1"/>
    <w:rsid w:val="005B3627"/>
    <w:rsid w:val="005C665E"/>
    <w:rsid w:val="00677413"/>
    <w:rsid w:val="006F7AB5"/>
    <w:rsid w:val="0071719C"/>
    <w:rsid w:val="007D6C6E"/>
    <w:rsid w:val="008318F8"/>
    <w:rsid w:val="00B72A50"/>
    <w:rsid w:val="00BE12AE"/>
    <w:rsid w:val="00C101F5"/>
    <w:rsid w:val="00DD2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F0CC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1719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1719C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DD290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D290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D290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D290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D290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F0CC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71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719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29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9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9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9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9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kolovoza 2019.</izvorni_sadrzaj>
    <derivirana_varijabla naziv="DomainObject.DatumDonosenjaOdluke_1">23.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St-3065/2018-29</izvorni_sadrzaj>
    <derivirana_varijabla naziv="DomainObject.Oznaka_1">St-3065/2018-29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3065</izvorni_sadrzaj>
    <derivirana_varijabla naziv="DomainObject.Predmet.Broj_1">3065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lipnja 2019.</izvorni_sadrzaj>
    <derivirana_varijabla naziv="DomainObject.Predmet.DatumRjesavanja_1">12.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St-3065/2018</izvorni_sadrzaj>
    <derivirana_varijabla naziv="DomainObject.Predmet.OznakaBroj_1">St-3065/2018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Danijela</izvorni_sadrzaj>
    <derivirana_varijabla naziv="DomainObject.Predmet.PredmetRijesio.Ime_1">Danijela</derivirana_varijabla>
  </DomainObject.Predmet.PredmetRijesio.Ime>
  <DomainObject.Predmet.PredmetRijesio.Oib>
    <izvorni_sadrzaj>89192655532</izvorni_sadrzaj>
    <derivirana_varijabla naziv="DomainObject.Predmet.PredmetRijesio.Oib_1">89192655532</derivirana_varijabla>
  </DomainObject.Predmet.PredmetRijesio.Oib>
  <DomainObject.Predmet.PredmetRijesio.Prezime>
    <izvorni_sadrzaj>Uzelac Ljubić</izvorni_sadrzaj>
    <derivirana_varijabla naziv="DomainObject.Predmet.PredmetRijesio.Prezime_1">Uzelac Ljubić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"ZAGREBAČKI BOĆARSKI SAVEZ" zastupanog po punomoćniku Mario Milanović-Litre</izvorni_sadrzaj>
    <derivirana_varijabla naziv="DomainObject.Predmet.ProtustrankaFormated_1">  "ZAGREBAČKI BOĆARSKI SAVEZ" zastupanog po punomoćniku Mario Milanović-Litre</derivirana_varijabla>
  </DomainObject.Predmet.ProtustrankaFormated>
  <DomainObject.Predmet.ProtustrankaFormatedOIB>
    <izvorni_sadrzaj>  "ZAGREBAČKI BOĆARSKI SAVEZ", OIB 51386082058 zastupanog po punomoćniku Mario Milanović-Litre</izvorni_sadrzaj>
    <derivirana_varijabla naziv="DomainObject.Predmet.ProtustrankaFormatedOIB_1">  "ZAGREBAČKI BOĆARSKI SAVEZ", OIB 51386082058 zastupanog po punomoćniku Mario Milanović-Litre</derivirana_varijabla>
  </DomainObject.Predmet.ProtustrankaFormatedOIB>
  <DomainObject.Predmet.ProtustrankaFormatedWithAdress>
    <izvorni_sadrzaj> "ZAGREBAČKI BOĆARSKI SAVEZ", Slavka Batušića 2a, 10000 Zagreb zastupanog po punomoćniku Mario Milanović-Litre</izvorni_sadrzaj>
    <derivirana_varijabla naziv="DomainObject.Predmet.ProtustrankaFormatedWithAdress_1"> "ZAGREBAČKI BOĆARSKI SAVEZ", Slavka Batušića 2a, 10000 Zagreb zastupanog po punomoćniku Mario Milanović-Litre</derivirana_varijabla>
  </DomainObject.Predmet.ProtustrankaFormatedWithAdress>
  <DomainObject.Predmet.ProtustrankaFormatedWithAdressOIB>
    <izvorni_sadrzaj> "ZAGREBAČKI BOĆARSKI SAVEZ", OIB 51386082058, Slavka Batušića 2a, 10000 Zagreb zastupanog po punomoćniku Mario Milanović-Litre</izvorni_sadrzaj>
    <derivirana_varijabla naziv="DomainObject.Predmet.ProtustrankaFormatedWithAdressOIB_1"> "ZAGREBAČKI BOĆARSKI SAVEZ", OIB 51386082058, Slavka Batušića 2a, 10000 Zagreb zastupanog po punomoćniku Mario Milanović-Litre</derivirana_varijabla>
  </DomainObject.Predmet.ProtustrankaFormatedWithAdressOIB>
  <DomainObject.Predmet.ProtustrankaWithAdress>
    <izvorni_sadrzaj>"ZAGREBAČKI BOĆARSKI SAVEZ" Slavka Batušića 2a, 10000 Zagreb</izvorni_sadrzaj>
    <derivirana_varijabla naziv="DomainObject.Predmet.ProtustrankaWithAdress_1">"ZAGREBAČKI BOĆARSKI SAVEZ" Slavka Batušića 2a, 10000 Zagreb</derivirana_varijabla>
  </DomainObject.Predmet.ProtustrankaWithAdress>
  <DomainObject.Predmet.ProtustrankaWithAdressOIB>
    <izvorni_sadrzaj>"ZAGREBAČKI BOĆARSKI SAVEZ", OIB 51386082058, Slavka Batušića 2a, 10000 Zagreb</izvorni_sadrzaj>
    <derivirana_varijabla naziv="DomainObject.Predmet.ProtustrankaWithAdressOIB_1">"ZAGREBAČKI BOĆARSKI SAVEZ", OIB 51386082058, Slavka Batušića 2a, 10000 Zagreb</derivirana_varijabla>
  </DomainObject.Predmet.ProtustrankaWithAdressOIB>
  <DomainObject.Predmet.ProtustrankaNazivFormated>
    <izvorni_sadrzaj>"ZAGREBAČKI BOĆARSKI SAVEZ"</izvorni_sadrzaj>
    <derivirana_varijabla naziv="DomainObject.Predmet.ProtustrankaNazivFormated_1">"ZAGREBAČKI BOĆARSKI SAVEZ"</derivirana_varijabla>
  </DomainObject.Predmet.ProtustrankaNazivFormated>
  <DomainObject.Predmet.ProtustrankaNazivFormatedOIB>
    <izvorni_sadrzaj>"ZAGREBAČKI BOĆARSKI SAVEZ", OIB 51386082058</izvorni_sadrzaj>
    <derivirana_varijabla naziv="DomainObject.Predmet.ProtustrankaNazivFormatedOIB_1">"ZAGREBAČKI BOĆARSKI SAVEZ", OIB 51386082058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"ZAGREBAČKI BOĆARSKI SAVEZ" zastupanog po punomoćniku Mario Milanović-Litre</item>
    </izvorni_sadrzaj>
    <derivirana_varijabla naziv="DomainObject.Predmet.ProtuStrankaListFormated_1">
      <item>"ZAGREBAČKI BOĆARSKI SAVEZ" zastupanog po punomoćniku Mario Milanović-Litre</item>
    </derivirana_varijabla>
  </DomainObject.Predmet.ProtuStrankaListFormated>
  <DomainObject.Predmet.ProtuStrankaListFormatedOIB>
    <izvorni_sadrzaj>
      <item>"ZAGREBAČKI BOĆARSKI SAVEZ", OIB 51386082058 zastupanog po punomoćniku Mario Milanović-Litre</item>
    </izvorni_sadrzaj>
    <derivirana_varijabla naziv="DomainObject.Predmet.ProtuStrankaListFormatedOIB_1">
      <item>"ZAGREBAČKI BOĆARSKI SAVEZ", OIB 51386082058 zastupanog po punomoćniku Mario Milanović-Litre</item>
    </derivirana_varijabla>
  </DomainObject.Predmet.ProtuStrankaListFormatedOIB>
  <DomainObject.Predmet.ProtuStrankaListFormatedWithAdress>
    <izvorni_sadrzaj>
      <item>"ZAGREBAČKI BOĆARSKI SAVEZ", Slavka Batušića 2a, 10000 Zagreb zastupanog po punomoćniku Mario Milanović-Litre</item>
    </izvorni_sadrzaj>
    <derivirana_varijabla naziv="DomainObject.Predmet.ProtuStrankaListFormatedWithAdress_1">
      <item>"ZAGREBAČKI BOĆARSKI SAVEZ", Slavka Batušića 2a, 10000 Zagreb zastupanog po punomoćniku Mario Milanović-Litre</item>
    </derivirana_varijabla>
  </DomainObject.Predmet.ProtuStrankaListFormatedWithAdress>
  <DomainObject.Predmet.ProtuStrankaListFormatedWithAdressOIB>
    <izvorni_sadrzaj>
      <item>"ZAGREBAČKI BOĆARSKI SAVEZ", OIB 51386082058, Slavka Batušića 2a, 10000 Zagreb zastupanog po punomoćniku Mario Milanović-Litre</item>
    </izvorni_sadrzaj>
    <derivirana_varijabla naziv="DomainObject.Predmet.ProtuStrankaListFormatedWithAdressOIB_1">
      <item>"ZAGREBAČKI BOĆARSKI SAVEZ", OIB 51386082058, Slavka Batušića 2a, 10000 Zagreb zastupanog po punomoćniku Mario Milanović-Litre</item>
    </derivirana_varijabla>
  </DomainObject.Predmet.ProtuStrankaListFormatedWithAdressOIB>
  <DomainObject.Predmet.ProtuStrankaListNazivFormated>
    <izvorni_sadrzaj>
      <item>"ZAGREBAČKI BOĆARSKI SAVEZ"</item>
    </izvorni_sadrzaj>
    <derivirana_varijabla naziv="DomainObject.Predmet.ProtuStrankaListNazivFormated_1">
      <item>"ZAGREBAČKI BOĆARSKI SAVEZ"</item>
    </derivirana_varijabla>
  </DomainObject.Predmet.ProtuStrankaListNazivFormated>
  <DomainObject.Predmet.ProtuStrankaListNazivFormatedOIB>
    <izvorni_sadrzaj>
      <item>"ZAGREBAČKI BOĆARSKI SAVEZ", OIB 51386082058</item>
    </izvorni_sadrzaj>
    <derivirana_varijabla naziv="DomainObject.Predmet.ProtuStrankaListNazivFormatedOIB_1">
      <item>"ZAGREBAČKI BOĆARSKI SAVEZ", OIB 51386082058</item>
    </derivirana_varijabla>
  </DomainObject.Predmet.ProtuStrankaListNazivFormatedOIB>
  <DomainObject.Predmet.OstaliListFormated>
    <izvorni_sadrzaj>
      <item>Mario Milanović-Litre punomoćnik sudionika u postupku "ZAGREBAČKI BOĆARSKI SAVEZ"</item>
      <item>Erste</item>
    </izvorni_sadrzaj>
    <derivirana_varijabla naziv="DomainObject.Predmet.OstaliListFormated_1">
      <item>Mario Milanović-Litre punomoćnik sudionika u postupku "ZAGREBAČKI BOĆARSKI SAVEZ"</item>
      <item>Erste</item>
    </derivirana_varijabla>
  </DomainObject.Predmet.OstaliListFormated>
  <DomainObject.Predmet.OstaliListFormatedOIB>
    <izvorni_sadrzaj>
      <item>Mario Milanović-Litre, OIB 76118497503 punomoćnik sudionika u postupku "ZAGREBAČKI BOĆARSKI SAVEZ"</item>
      <item>Erste</item>
    </izvorni_sadrzaj>
    <derivirana_varijabla naziv="DomainObject.Predmet.OstaliListFormatedOIB_1">
      <item>Mario Milanović-Litre, OIB 76118497503 punomoćnik sudionika u postupku "ZAGREBAČKI BOĆARSKI SAVEZ"</item>
      <item>Erste</item>
    </derivirana_varijabla>
  </DomainObject.Predmet.OstaliListFormatedOIB>
  <DomainObject.Predmet.OstaliListFormatedWithAdress>
    <izvorni_sadrzaj>
      <item>Mario Milanović-Litre, Ulica Vilima Korajca 14, 10000 Zagreb punomoćnik sudionika u postupku "ZAGREBAČKI BOĆARSKI SAVEZ"</item>
      <item>Erste, Jadranski Trg 3/a, 51000 Rijeka</item>
    </izvorni_sadrzaj>
    <derivirana_varijabla naziv="DomainObject.Predmet.OstaliListFormatedWithAdress_1">
      <item>Mario Milanović-Litre, Ulica Vilima Korajca 14, 10000 Zagreb punomoćnik sudionika u postupku "ZAGREBAČKI BOĆARSKI SAVEZ"</item>
      <item>Erste, Jadranski Trg 3/a, 51000 Rijeka</item>
    </derivirana_varijabla>
  </DomainObject.Predmet.OstaliListFormatedWithAdress>
  <DomainObject.Predmet.OstaliListFormatedWithAdressOIB>
    <izvorni_sadrzaj>
      <item>Mario Milanović-Litre, OIB 76118497503, Ulica Vilima Korajca 14, 10000 Zagreb punomoćnik sudionika u postupku "ZAGREBAČKI BOĆARSKI SAVEZ"</item>
      <item>Erste, Jadranski Trg 3/a, 51000 Rijeka</item>
    </izvorni_sadrzaj>
    <derivirana_varijabla naziv="DomainObject.Predmet.OstaliListFormatedWithAdressOIB_1">
      <item>Mario Milanović-Litre, OIB 76118497503, Ulica Vilima Korajca 14, 10000 Zagreb punomoćnik sudionika u postupku "ZAGREBAČKI BOĆARSKI SAVEZ"</item>
      <item>Erste, Jadranski Trg 3/a, 51000 Rijeka</item>
    </derivirana_varijabla>
  </DomainObject.Predmet.OstaliListFormatedWithAdressOIB>
  <DomainObject.Predmet.OstaliListNazivFormated>
    <izvorni_sadrzaj>
      <item>Mario Milanović-Litre</item>
      <item>Erste</item>
    </izvorni_sadrzaj>
    <derivirana_varijabla naziv="DomainObject.Predmet.OstaliListNazivFormated_1">
      <item>Mario Milanović-Litre</item>
      <item>Erste</item>
    </derivirana_varijabla>
  </DomainObject.Predmet.OstaliListNazivFormated>
  <DomainObject.Predmet.OstaliListNazivFormatedOIB>
    <izvorni_sadrzaj>
      <item>Mario Milanović-Litre, OIB 76118497503</item>
      <item>Erste</item>
    </izvorni_sadrzaj>
    <derivirana_varijabla naziv="DomainObject.Predmet.OstaliListNazivFormatedOIB_1">
      <item>Mario Milanović-Litre, OIB 76118497503</item>
      <item>Erste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kolovoza 2019.</izvorni_sadrzaj>
    <derivirana_varijabla naziv="DomainObject.Datum_1">23. kolovoza 2019.</derivirana_varijabla>
  </DomainObject.Datum>
  <DomainObject.PoslovniBrojDokumenta>
    <izvorni_sadrzaj>St-3065/2018-29</izvorni_sadrzaj>
    <derivirana_varijabla naziv="DomainObject.PoslovniBrojDokumenta_1">St-3065/2018-29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"ZAGREBAČKI BOĆARSKI SAVEZ"</izvorni_sadrzaj>
    <derivirana_varijabla naziv="DomainObject.Predmet.ProtustrankaIDrugi_1">"ZAGREBAČKI BOĆARSKI SAVEZ"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"ZAGREBAČKI BOĆARSKI SAVEZ", OIB 51386082058, Slavka Batušića 2a, 10000 Zagreb</izvorni_sadrzaj>
    <derivirana_varijabla naziv="DomainObject.Predmet.ProtustrankaIDrugiAdressOIB_1">"ZAGREBAČKI BOĆARSKI SAVEZ", OIB 51386082058, Slavka Batušića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lipnja 2019.</izvorni_sadrzaj>
    <derivirana_varijabla naziv="DomainObject.Predmet.OdlukaRjesenje.DatumDonosenjaOdluke_1">12. lipnja 2019.</derivirana_varijabla>
  </DomainObject.Predmet.OdlukaRjesenje.DatumDonosenjaOdluke>
  <DomainObject.Predmet.OdlukaRjesenje.DatumPravomocnosti>
    <izvorni_sadrzaj>29. lipnja 2019.</izvorni_sadrzaj>
    <derivirana_varijabla naziv="DomainObject.Predmet.OdlukaRjesenje.DatumPravomocnosti_1">29. lipnja 2019.</derivirana_varijabla>
  </DomainObject.Predmet.OdlukaRjesenje.DatumPravomocnosti>
  <DomainObject.Predmet.OdlukaRjesenje.Oznaka>
    <izvorni_sadrzaj>St-3065/2018-22</izvorni_sadrzaj>
    <derivirana_varijabla naziv="DomainObject.Predmet.OdlukaRjesenje.Oznaka_1">St-3065/2018-22</derivirana_varijabla>
  </DomainObject.Predmet.OdlukaRjesenje.Oznaka>
  <DomainObject.Predmet.SudioniciListNaziv>
    <izvorni_sadrzaj>
      <item>FINA Regionalni centar Zagreb</item>
      <item>"ZAGREBAČKI BOĆARSKI SAVEZ"</item>
      <item>Mario Milanović-Litre</item>
      <item>Erste</item>
    </izvorni_sadrzaj>
    <derivirana_varijabla naziv="DomainObject.Predmet.SudioniciListNaziv_1">
      <item>FINA Regionalni centar Zagreb</item>
      <item>"ZAGREBAČKI BOĆARSKI SAVEZ"</item>
      <item>Mario Milanović-Litre</item>
      <item>Erste</item>
    </derivirana_varijabla>
  </DomainObject.Predmet.SudioniciListNaziv>
  <DomainObject.Predmet.SudioniciListAdressOIB>
    <izvorni_sadrzaj>
      <item>FINA Regionalni centar Zagreb, OIB 85821130368, Trg svibanjskih žrtava 1995. 1,10000 Zagreb</item>
      <item>"ZAGREBAČKI BOĆARSKI SAVEZ", OIB 51386082058, Slavka Batušića 2a,10000 Zagreb</item>
      <item>Mario Milanović-Litre, OIB 76118497503, Ulica Vilima Korajca 14,10000 Zagreb</item>
      <item>Erste, Jadranski Trg 3/a,51000 Rijeka</item>
    </izvorni_sadrzaj>
    <derivirana_varijabla naziv="DomainObject.Predmet.SudioniciListAdressOIB_1">
      <item>FINA Regionalni centar Zagreb, OIB 85821130368, Trg svibanjskih žrtava 1995. 1,10000 Zagreb</item>
      <item>"ZAGREBAČKI BOĆARSKI SAVEZ", OIB 51386082058, Slavka Batušića 2a,10000 Zagreb</item>
      <item>Mario Milanović-Litre, OIB 76118497503, Ulica Vilima Korajca 14,10000 Zagreb</item>
      <item>Erste,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51386082058</item>
      <item>, OIB 76118497503</item>
      <item>, OIB null</item>
    </izvorni_sadrzaj>
    <derivirana_varijabla naziv="DomainObject.Predmet.SudioniciListNazivOIB_1">
      <item>, OIB 85821130368</item>
      <item>, OIB 51386082058</item>
      <item>, OIB 76118497503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svibnja 2019.</izvorni_sadrzaj>
    <derivirana_varijabla naziv="DomainObject.Predmet.DatumZadnjeOdrzaneSudskeRadnje_1">17. svibnja 2019.</derivirana_varijabla>
  </DomainObject.Predmet.DatumZadnjeOdrzaneSudskeRadnje>
  <DomainObject.PredzadnjaOdlukaIzPredmeta.DatumDonosenjaOdluke>
    <izvorni_sadrzaj>23. kolovoza 2019.</izvorni_sadrzaj>
    <derivirana_varijabla naziv="DomainObject.PredzadnjaOdlukaIzPredmeta.DatumDonosenjaOdluke_1">23. kolovoza 2019.</derivirana_varijabla>
  </DomainObject.PredzadnjaOdlukaIzPredmeta.DatumDonosenjaOdluke>
  <DomainObject.PredzadnjaOdlukaIzPredmeta.Oznaka>
    <izvorni_sadrzaj>St-3065/2018-28</izvorni_sadrzaj>
    <derivirana_varijabla naziv="DomainObject.PredzadnjaOdlukaIzPredmeta.Oznaka_1">St-3065/2018-28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1191</properties:Words>
  <properties:Characters>6500</properties:Characters>
  <properties:Lines>146</properties:Lines>
  <properties:Paragraphs>33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2019-07-11T11:24:00Z</dcterms:created>
  <dc:creator>Danijela Uzelac</dc:creator>
  <dc:description/>
  <cp:keywords/>
  <cp:lastModifiedBy>Katarina Franjić</cp:lastModifiedBy>
  <cp:lastPrinted>2019-08-23T06:55:00Z</cp:lastPrinted>
  <dcterms:modified xmlns:xsi="http://www.w3.org/2001/XMLSchema-instance" xsi:type="dcterms:W3CDTF">2019-08-23T06:59:00Z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St-3065/2018-29 / Odluka - Rješenje - određivanje nagrade stečajnom upravitelju (st-3065-18__rješenje_-nagrada_privremenom_stečajnom_upravitelju.docx)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