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5bc8" w14:paraId="f4d5bc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2E5222">
        <w:rPr>
          <w:lang w:val="hr-HR"/>
        </w:rPr>
        <w:t>148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E5222">
        <w:rPr>
          <w:lang w:val="hr-HR"/>
        </w:rPr>
        <w:t>ANIMA</w:t>
      </w:r>
      <w:r w:rsidR="00685D29">
        <w:rPr>
          <w:lang w:val="hr-HR"/>
        </w:rPr>
        <w:t xml:space="preserve"> </w:t>
      </w:r>
      <w:r w:rsidR="00A73B9E">
        <w:rPr>
          <w:lang w:val="hr-HR"/>
        </w:rPr>
        <w:t xml:space="preserve"> </w:t>
      </w:r>
      <w:r w:rsidR="004B7E8E">
        <w:rPr>
          <w:lang w:val="hr-HR"/>
        </w:rPr>
        <w:t>društvo</w:t>
      </w:r>
      <w:r w:rsidR="00B97F89">
        <w:rPr>
          <w:lang w:val="hr-HR"/>
        </w:rPr>
        <w:t xml:space="preserve"> s ograničenom odgovornošću, </w:t>
      </w:r>
      <w:r w:rsidR="00685D29">
        <w:rPr>
          <w:lang w:val="hr-HR"/>
        </w:rPr>
        <w:t xml:space="preserve">za </w:t>
      </w:r>
      <w:r w:rsidR="002E5222">
        <w:rPr>
          <w:lang w:val="hr-HR"/>
        </w:rPr>
        <w:t xml:space="preserve">proizvodnju, </w:t>
      </w:r>
      <w:r w:rsidR="007F4681">
        <w:rPr>
          <w:lang w:val="hr-HR"/>
        </w:rPr>
        <w:t>trgovinu</w:t>
      </w:r>
      <w:r w:rsidR="002E5222">
        <w:rPr>
          <w:lang w:val="hr-HR"/>
        </w:rPr>
        <w:t xml:space="preserve"> i usluge</w:t>
      </w:r>
      <w:r w:rsidR="007F4681">
        <w:rPr>
          <w:lang w:val="hr-HR"/>
        </w:rPr>
        <w:t>,</w:t>
      </w:r>
      <w:r w:rsidR="00685D29">
        <w:rPr>
          <w:lang w:val="hr-HR"/>
        </w:rPr>
        <w:t xml:space="preserve"> </w:t>
      </w:r>
      <w:r w:rsidR="002E5222">
        <w:rPr>
          <w:lang w:val="hr-HR"/>
        </w:rPr>
        <w:t>Daruvar</w:t>
      </w:r>
      <w:r w:rsidR="00B97F89">
        <w:rPr>
          <w:lang w:val="hr-HR"/>
        </w:rPr>
        <w:t>,</w:t>
      </w:r>
      <w:r w:rsidR="005609E1">
        <w:rPr>
          <w:lang w:val="hr-HR"/>
        </w:rPr>
        <w:t xml:space="preserve"> </w:t>
      </w:r>
      <w:r w:rsidR="002E5222">
        <w:rPr>
          <w:lang w:val="hr-HR"/>
        </w:rPr>
        <w:t>Stjepana Radića 14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9354A3">
        <w:rPr>
          <w:lang w:val="hr-HR"/>
        </w:rPr>
        <w:t>: 0100</w:t>
      </w:r>
      <w:r w:rsidR="002E5222">
        <w:rPr>
          <w:lang w:val="hr-HR"/>
        </w:rPr>
        <w:t>52368</w:t>
      </w:r>
      <w:r w:rsidR="009354A3">
        <w:rPr>
          <w:lang w:val="hr-HR"/>
        </w:rPr>
        <w:t xml:space="preserve"> 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2E5222">
        <w:rPr>
          <w:lang w:val="hr-HR"/>
        </w:rPr>
        <w:t>93857492400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609E1">
        <w:rPr>
          <w:lang w:val="hr-HR"/>
        </w:rPr>
        <w:t>1</w:t>
      </w:r>
      <w:r w:rsidR="002E5222">
        <w:rPr>
          <w:lang w:val="hr-HR"/>
        </w:rPr>
        <w:t>48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E5222">
        <w:rPr>
          <w:lang w:val="hr-HR"/>
        </w:rPr>
        <w:t>17.713,70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E5222">
        <w:rPr>
          <w:lang w:val="hr-HR"/>
        </w:rPr>
        <w:t>Aleksandra Boroš</w:t>
      </w:r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2E5222">
        <w:rPr>
          <w:lang w:val="hr-HR"/>
        </w:rPr>
        <w:t>Daruvara,</w:t>
      </w:r>
      <w:r w:rsidR="005609E1">
        <w:rPr>
          <w:lang w:val="hr-HR"/>
        </w:rPr>
        <w:t xml:space="preserve"> </w:t>
      </w:r>
      <w:r w:rsidR="002E5222">
        <w:rPr>
          <w:lang w:val="hr-HR"/>
        </w:rPr>
        <w:t>T. G. Masaryka 39</w:t>
      </w:r>
      <w:r w:rsidR="009354A3">
        <w:rPr>
          <w:lang w:val="hr-HR"/>
        </w:rPr>
        <w:t xml:space="preserve"> 4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E5222">
        <w:rPr>
          <w:lang w:val="hr-HR"/>
        </w:rPr>
        <w:t>30426948748 te Ljerkica Boroš, iz Daruvara, Zagrebačka 12, OIB: 70165068509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A73B9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73B9E">
        <w:rPr>
          <w:lang w:val="hr-HR"/>
        </w:rPr>
        <w:t>11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FE2" w:rsidR="00971FE2">
      <w:r>
        <w:separator/>
      </w:r>
    </w:p>
  </w:endnote>
  <w:endnote w:id="0" w:type="continuationSeparator">
    <w:p w:rsidRDefault="00971FE2" w:rsidR="00971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FE2" w:rsidR="00971FE2">
      <w:r>
        <w:separator/>
      </w:r>
    </w:p>
  </w:footnote>
  <w:footnote w:id="0" w:type="continuationSeparator">
    <w:p w:rsidRDefault="00971FE2" w:rsidR="00971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96A9B"/>
    <w:rsid w:val="000B6A05"/>
    <w:rsid w:val="000E2229"/>
    <w:rsid w:val="000E2494"/>
    <w:rsid w:val="00184DF0"/>
    <w:rsid w:val="001B397D"/>
    <w:rsid w:val="00230CD2"/>
    <w:rsid w:val="002E5222"/>
    <w:rsid w:val="0032457F"/>
    <w:rsid w:val="003E56D2"/>
    <w:rsid w:val="004525DA"/>
    <w:rsid w:val="004629E7"/>
    <w:rsid w:val="004B7E8E"/>
    <w:rsid w:val="0052619D"/>
    <w:rsid w:val="005609E1"/>
    <w:rsid w:val="005A21BE"/>
    <w:rsid w:val="005D3406"/>
    <w:rsid w:val="00605F99"/>
    <w:rsid w:val="006107FD"/>
    <w:rsid w:val="00617995"/>
    <w:rsid w:val="00674F9D"/>
    <w:rsid w:val="006767EE"/>
    <w:rsid w:val="00685D29"/>
    <w:rsid w:val="006B32F7"/>
    <w:rsid w:val="007E27E0"/>
    <w:rsid w:val="007F4681"/>
    <w:rsid w:val="008259B1"/>
    <w:rsid w:val="00831DA7"/>
    <w:rsid w:val="008825CB"/>
    <w:rsid w:val="008A217A"/>
    <w:rsid w:val="008E00AB"/>
    <w:rsid w:val="008E3DB0"/>
    <w:rsid w:val="009354A3"/>
    <w:rsid w:val="00971FE2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A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A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A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A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A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A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A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A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A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A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St-148/2015</izvorni_sadrzaj>
    <derivirana_varijabla naziv="DomainObject.Predmet.OznakaBroj_1">St-148/2015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ANIMA d.o.o. za proizvodnju, trgovinu i usluge, Daruvar</izvorni_sadrzaj>
    <derivirana_varijabla naziv="DomainObject.Predmet.ProtustrankaFormated_1">  ANIMA d.o.o. za proizvodnju, trgovinu i usluge, Daruvar</derivirana_varijabla>
  </DomainObject.Predmet.ProtustrankaFormated>
  <DomainObject.Predmet.ProtustrankaFormatedOIB>
    <izvorni_sadrzaj>  ANIMA d.o.o. za proizvodnju, trgovinu i usluge, Daruvar, OIB 93857492400</izvorni_sadrzaj>
    <derivirana_varijabla naziv="DomainObject.Predmet.ProtustrankaFormatedOIB_1">  ANIMA d.o.o. za proizvodnju, trgovinu i usluge, Daruvar, OIB 93857492400</derivirana_varijabla>
  </DomainObject.Predmet.ProtustrankaFormatedOIB>
  <DomainObject.Predmet.ProtustrankaFormatedWithAdress>
    <izvorni_sadrzaj> ANIMA d.o.o. za proizvodnju, trgovinu i usluge, Daruvar, Stjepana Radića 14, 43500 Daruvar</izvorni_sadrzaj>
    <derivirana_varijabla naziv="DomainObject.Predmet.ProtustrankaFormatedWithAdress_1"> ANIMA d.o.o. za proizvodnju, trgovinu i usluge, Daruvar, Stjepana Radića 14, 43500 Daruvar</derivirana_varijabla>
  </DomainObject.Predmet.ProtustrankaFormatedWithAdress>
  <DomainObject.Predmet.ProtustrankaFormatedWithAdressOIB>
    <izvorni_sadrzaj> ANIMA d.o.o. za proizvodnju, trgovinu i usluge, Daruvar, OIB 93857492400, Stjepana Radića 14, 43500 Daruvar</izvorni_sadrzaj>
    <derivirana_varijabla naziv="DomainObject.Predmet.ProtustrankaFormatedWithAdressOIB_1"> ANIMA d.o.o. za proizvodnju, trgovinu i usluge, Daruvar, OIB 93857492400, Stjepana Radića 14, 43500 Daruvar</derivirana_varijabla>
  </DomainObject.Predmet.ProtustrankaFormatedWithAdressOIB>
  <DomainObject.Predmet.ProtustrankaWithAdress>
    <izvorni_sadrzaj>ANIMA d.o.o. za proizvodnju, trgovinu i usluge, Daruvar Stjepana Radića 14, 43500 Daruvar</izvorni_sadrzaj>
    <derivirana_varijabla naziv="DomainObject.Predmet.ProtustrankaWithAdress_1">ANIMA d.o.o. za proizvodnju, trgovinu i usluge, Daruvar Stjepana Radića 14, 43500 Daruvar</derivirana_varijabla>
  </DomainObject.Predmet.ProtustrankaWithAdress>
  <DomainObject.Predmet.ProtustrankaWithAdressOIB>
    <izvorni_sadrzaj>ANIMA d.o.o. za proizvodnju, trgovinu i usluge, Daruvar, OIB 93857492400, Stjepana Radića 14, 43500 Daruvar</izvorni_sadrzaj>
    <derivirana_varijabla naziv="DomainObject.Predmet.ProtustrankaWithAdressOIB_1">ANIMA d.o.o. za proizvodnju, trgovinu i usluge, Daruvar, OIB 93857492400, Stjepana Radića 14, 43500 Daruvar</derivirana_varijabla>
  </DomainObject.Predmet.ProtustrankaWithAdressOIB>
  <DomainObject.Predmet.ProtustrankaNazivFormated>
    <izvorni_sadrzaj>ANIMA d.o.o. za proizvodnju, trgovinu i usluge, Daruvar</izvorni_sadrzaj>
    <derivirana_varijabla naziv="DomainObject.Predmet.ProtustrankaNazivFormated_1">ANIMA d.o.o. za proizvodnju, trgovinu i usluge, Daruvar</derivirana_varijabla>
  </DomainObject.Predmet.ProtustrankaNazivFormated>
  <DomainObject.Predmet.ProtustrankaNazivFormatedOIB>
    <izvorni_sadrzaj>ANIMA d.o.o. za proizvodnju, trgovinu i usluge, Daruvar, OIB 93857492400</izvorni_sadrzaj>
    <derivirana_varijabla naziv="DomainObject.Predmet.ProtustrankaNazivFormatedOIB_1">ANIMA d.o.o. za proizvodnju, trgovinu i usluge, Daruvar, OIB 93857492400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ANIMA d.o.o. za proizvodnju, trgovinu i usluge, Daruvar</item>
    </izvorni_sadrzaj>
    <derivirana_varijabla naziv="DomainObject.Predmet.ProtuStrankaListFormated_1">
      <item>ANIMA d.o.o. za proizvodnju, trgovinu i usluge, Daruvar</item>
    </derivirana_varijabla>
  </DomainObject.Predmet.ProtuStrankaListFormated>
  <DomainObject.Predmet.ProtuStrankaListFormatedOIB>
    <izvorni_sadrzaj>
      <item>ANIMA d.o.o. za proizvodnju, trgovinu i usluge, Daruvar, OIB 93857492400</item>
    </izvorni_sadrzaj>
    <derivirana_varijabla naziv="DomainObject.Predmet.ProtuStrankaListFormatedOIB_1">
      <item>ANIMA d.o.o. za proizvodnju, trgovinu i usluge, Daruvar, OIB 93857492400</item>
    </derivirana_varijabla>
  </DomainObject.Predmet.ProtuStrankaListFormatedOIB>
  <DomainObject.Predmet.ProtuStrankaListFormatedWithAdress>
    <izvorni_sadrzaj>
      <item>ANIMA d.o.o. za proizvodnju, trgovinu i usluge, Daruvar, Stjepana Radića 14, 43500 Daruvar</item>
    </izvorni_sadrzaj>
    <derivirana_varijabla naziv="DomainObject.Predmet.ProtuStrankaListFormatedWithAdress_1">
      <item>ANIMA d.o.o. za proizvodnju, trgovinu i usluge, Daruvar, Stjepana Radića 14, 43500 Daruvar</item>
    </derivirana_varijabla>
  </DomainObject.Predmet.ProtuStrankaListFormatedWithAdress>
  <DomainObject.Predmet.ProtuStrankaListFormatedWithAdressOIB>
    <izvorni_sadrzaj>
      <item>ANIMA d.o.o. za proizvodnju, trgovinu i usluge, Daruvar, OIB 93857492400, Stjepana Radića 14, 43500 Daruvar</item>
    </izvorni_sadrzaj>
    <derivirana_varijabla naziv="DomainObject.Predmet.ProtuStrankaListFormatedWithAdressOIB_1">
      <item>ANIMA d.o.o. za proizvodnju, trgovinu i usluge, Daruvar, OIB 93857492400, Stjepana Radića 14, 43500 Daruvar</item>
    </derivirana_varijabla>
  </DomainObject.Predmet.ProtuStrankaListFormatedWithAdressOIB>
  <DomainObject.Predmet.ProtuStrankaListNazivFormated>
    <izvorni_sadrzaj>
      <item>ANIMA d.o.o. za proizvodnju, trgovinu i usluge, Daruvar</item>
    </izvorni_sadrzaj>
    <derivirana_varijabla naziv="DomainObject.Predmet.ProtuStrankaListNazivFormated_1">
      <item>ANIMA d.o.o. za proizvodnju, trgovinu i usluge, Daruvar</item>
    </derivirana_varijabla>
  </DomainObject.Predmet.ProtuStrankaListNazivFormated>
  <DomainObject.Predmet.ProtuStrankaListNazivFormatedOIB>
    <izvorni_sadrzaj>
      <item>ANIMA d.o.o. za proizvodnju, trgovinu i usluge, Daruvar, OIB 93857492400</item>
    </izvorni_sadrzaj>
    <derivirana_varijabla naziv="DomainObject.Predmet.ProtuStrankaListNazivFormatedOIB_1">
      <item>ANIMA d.o.o. za proizvodnju, trgovinu i usluge, Daruvar, OIB 93857492400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ANIMA d.o.o. za proizvodnju, trgovinu i usluge, Daruvar</izvorni_sadrzaj>
    <derivirana_varijabla naziv="DomainObject.Predmet.ProtustrankaIDrugi_1">ANIMA d.o.o. za proizvodnju,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ANIMA d.o.o. za proizvodnju, trgovinu i usluge, Daruvar, OIB 93857492400, Stjepana Radića 14, 43500 Daruvar</izvorni_sadrzaj>
    <derivirana_varijabla naziv="DomainObject.Predmet.ProtustrankaIDrugiAdressOIB_1">ANIMA d.o.o. za proizvodnju, trgovinu i usluge, Daruvar, OIB 93857492400, Stjepana Radića 14,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ANIMA d.o.o. za proizvodnju, trgovinu i usluge, Daruvar</item>
    </izvorni_sadrzaj>
    <derivirana_varijabla naziv="DomainObject.Predmet.SudioniciListNaziv_1">
      <item>FINA, RC ZAGREB, Podružnica Bjelovar</item>
      <item>ANIMA d.o.o. za proizvodnju, trgovinu i usluge, Daruvar</item>
    </derivirana_varijabla>
  </DomainObject.Predmet.SudioniciListNaziv>
  <DomainObject.Predmet.SudioniciListAdressOIB>
    <izvorni_sadrzaj>
      <item>FINA, RC ZAGREB, Podružnica Bjelovar, OIB 85821130368, F. Supila 4,43000 Bjelovar</item>
      <item>ANIMA d.o.o. za proizvodnju, trgovinu i usluge, Daruvar, OIB 93857492400, Stjepana Radića 14,43500 Daruvar</item>
    </izvorni_sadrzaj>
    <derivirana_varijabla naziv="DomainObject.Predmet.SudioniciListAdressOIB_1">
      <item>FINA, RC ZAGREB, Podružnica Bjelovar, OIB 85821130368, F. Supila 4,43000 Bjelovar</item>
      <item>ANIMA d.o.o. za proizvodnju, trgovinu i usluge, Daruvar, OIB 93857492400, Stjepana Radića 14,43500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93857492400</item>
    </izvorni_sadrzaj>
    <derivirana_varijabla naziv="DomainObject.Predmet.SudioniciListNazivOIB_1">
      <item>, OIB 85821130368</item>
      <item>, OIB 93857492400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6255B5-5CDE-47DE-9ADF-7E233E5864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1811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2015-11-11T09:33:00Z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2015-11-13T10:33:00Z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