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a361fab" w14:paraId="a361fab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BA026B">
        <w:rPr>
          <w:sz w:val="24"/>
          <w:szCs w:val="24"/>
        </w:rPr>
        <w:t>3371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A60980">
        <w:rPr>
          <w:sz w:val="24"/>
          <w:szCs w:val="24"/>
        </w:rPr>
        <w:t xml:space="preserve"> </w:t>
      </w:r>
      <w:r w:rsidR="00BA026B">
        <w:rPr>
          <w:sz w:val="24"/>
          <w:szCs w:val="24"/>
        </w:rPr>
        <w:t xml:space="preserve">POLJOPRIVREDNO-EKOLOŠKA ZADRUGA AGRO-ZAGORJE, Veliko </w:t>
      </w:r>
      <w:proofErr w:type="spellStart"/>
      <w:r w:rsidR="00BA026B">
        <w:rPr>
          <w:sz w:val="24"/>
          <w:szCs w:val="24"/>
        </w:rPr>
        <w:t>Trgovišće</w:t>
      </w:r>
      <w:proofErr w:type="spellEnd"/>
      <w:r w:rsidR="00BA026B">
        <w:rPr>
          <w:sz w:val="24"/>
          <w:szCs w:val="24"/>
        </w:rPr>
        <w:t xml:space="preserve">, zadruga za proizvodnju, ekološku proizvodnju i razvoj u poljoprivredi stočarstvu, voćarstvu i turizmu u stečaju, Veliko </w:t>
      </w:r>
      <w:proofErr w:type="spellStart"/>
      <w:r w:rsidR="00BA026B">
        <w:rPr>
          <w:sz w:val="24"/>
          <w:szCs w:val="24"/>
        </w:rPr>
        <w:t>Trgovišće</w:t>
      </w:r>
      <w:proofErr w:type="spellEnd"/>
      <w:r w:rsidR="00BA026B">
        <w:rPr>
          <w:sz w:val="24"/>
          <w:szCs w:val="24"/>
        </w:rPr>
        <w:t>, Trg Stjepana Tuđmana 5, OIB:30022924552</w:t>
      </w:r>
      <w:r w:rsidR="00A60980">
        <w:rPr>
          <w:sz w:val="24"/>
          <w:szCs w:val="24"/>
        </w:rPr>
        <w:t xml:space="preserve">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BA026B" w:rsidP="009160D8" w:rsidR="00BA026B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BA026B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02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26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26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26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26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02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26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26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26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26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3371</izvorni_sadrzaj>
    <derivirana_varijabla naziv="DomainObject.Predmet.Broj_1">3371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St-3371/2015</izvorni_sadrzaj>
    <derivirana_varijabla naziv="DomainObject.Predmet.OznakaBroj_1">St-3371/2015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POLJOPRIVREDNO-EKOLOŠKA ZADRUGA AGRO-ZAGORJE Veliko Trgovišće, zadruga za proizvodnju, ekološku proizvodnju i razvoj u poljo</izvorni_sadrzaj>
    <derivirana_varijabla naziv="DomainObject.Predmet.ProtustrankaFormated_1">  POLJOPRIVREDNO-EKOLOŠKA ZADRUGA AGRO-ZAGORJE Veliko Trgovišće, zadruga za proizvodnju, ekološku proizvodnju i razvoj u poljo</derivirana_varijabla>
  </DomainObject.Predmet.ProtustrankaFormated>
  <DomainObject.Predmet.ProtustrankaFormatedOIB>
    <izvorni_sadrzaj>  POLJOPRIVREDNO-EKOLOŠKA ZADRUGA AGRO-ZAGORJE Veliko Trgovišće, zadruga za proizvodnju, ekološku proizvodnju i razvoj u poljo, OIB 30022924552</izvorni_sadrzaj>
    <derivirana_varijabla naziv="DomainObject.Predmet.ProtustrankaFormatedOIB_1">  POLJOPRIVREDNO-EKOLOŠKA ZADRUGA AGRO-ZAGORJE Veliko Trgovišće, zadruga za proizvodnju, ekološku proizvodnju i razvoj u poljo, OIB 30022924552</derivirana_varijabla>
  </DomainObject.Predmet.ProtustrankaFormatedOIB>
  <DomainObject.Predmet.ProtustrankaFormatedWithAdress>
    <izvorni_sadrzaj> POLJOPRIVREDNO-EKOLOŠKA ZADRUGA AGRO-ZAGORJE Veliko Trgovišće, zadruga za proizvodnju, ekološku proizvodnju i razvoj u poljo, Trg Stjepana Tuđmana 5, 49210 Veliko Trgovišće</izvorni_sadrzaj>
    <derivirana_varijabla naziv="DomainObject.Predmet.ProtustrankaFormatedWithAdress_1"> POLJOPRIVREDNO-EKOLOŠKA ZADRUGA AGRO-ZAGORJE Veliko Trgovišće, zadruga za proizvodnju, ekološku proizvodnju i razvoj u poljo, Trg Stjepana Tuđmana 5, 49210 Veliko Trgovišće</derivirana_varijabla>
  </DomainObject.Predmet.ProtustrankaFormatedWithAdress>
  <DomainObject.Predmet.ProtustrankaFormatedWithAdressOIB>
    <izvorni_sadrzaj> POLJOPRIVREDNO-EKOLOŠKA ZADRUGA AGRO-ZAGORJE Veliko Trgovišće, zadruga za proizvodnju, ekološku proizvodnju i razvoj u poljo, OIB 30022924552, Trg Stjepana Tuđmana 5, 49210 Veliko Trgovišće</izvorni_sadrzaj>
    <derivirana_varijabla naziv="DomainObject.Predmet.ProtustrankaFormatedWithAdressOIB_1"> POLJOPRIVREDNO-EKOLOŠKA ZADRUGA AGRO-ZAGORJE Veliko Trgovišće, zadruga za proizvodnju, ekološku proizvodnju i razvoj u poljo, OIB 30022924552, Trg Stjepana Tuđmana 5, 49210 Veliko Trgovišće</derivirana_varijabla>
  </DomainObject.Predmet.ProtustrankaFormatedWithAdressOIB>
  <DomainObject.Predmet.ProtustrankaWithAdress>
    <izvorni_sadrzaj>POLJOPRIVREDNO-EKOLOŠKA ZADRUGA AGRO-ZAGORJE Veliko Trgovišće, zadruga za proizvodnju, ekološku proizvodnju i razvoj u poljo Trg Stjepana Tuđmana 5, 49210 Veliko Trgovišće</izvorni_sadrzaj>
    <derivirana_varijabla naziv="DomainObject.Predmet.ProtustrankaWithAdress_1">POLJOPRIVREDNO-EKOLOŠKA ZADRUGA AGRO-ZAGORJE Veliko Trgovišće, zadruga za proizvodnju, ekološku proizvodnju i razvoj u poljo Trg Stjepana Tuđmana 5, 49210 Veliko Trgovišće</derivirana_varijabla>
  </DomainObject.Predmet.ProtustrankaWithAdress>
  <DomainObject.Predmet.ProtustrankaWithAdressOIB>
    <izvorni_sadrzaj>POLJOPRIVREDNO-EKOLOŠKA ZADRUGA AGRO-ZAGORJE Veliko Trgovišće, zadruga za proizvodnju, ekološku proizvodnju i razvoj u poljo, OIB 30022924552, Trg Stjepana Tuđmana 5, 49210 Veliko Trgovišće</izvorni_sadrzaj>
    <derivirana_varijabla naziv="DomainObject.Predmet.ProtustrankaWithAdressOIB_1">POLJOPRIVREDNO-EKOLOŠKA ZADRUGA AGRO-ZAGORJE Veliko Trgovišće, zadruga za proizvodnju, ekološku proizvodnju i razvoj u poljo, OIB 30022924552, Trg Stjepana Tuđmana 5, 49210 Veliko Trgovišće</derivirana_varijabla>
  </DomainObject.Predmet.ProtustrankaWithAdressOIB>
  <DomainObject.Predmet.ProtustrankaNazivFormated>
    <izvorni_sadrzaj>POLJOPRIVREDNO-EKOLOŠKA ZADRUGA AGRO-ZAGORJE Veliko Trgovišće, zadruga za proizvodnju, ekološku proizvodnju i razvoj u poljo</izvorni_sadrzaj>
    <derivirana_varijabla naziv="DomainObject.Predmet.ProtustrankaNazivFormated_1">POLJOPRIVREDNO-EKOLOŠKA ZADRUGA AGRO-ZAGORJE Veliko Trgovišće, zadruga za proizvodnju, ekološku proizvodnju i razvoj u poljo</derivirana_varijabla>
  </DomainObject.Predmet.ProtustrankaNazivFormated>
  <DomainObject.Predmet.ProtustrankaNazivFormatedOIB>
    <izvorni_sadrzaj>POLJOPRIVREDNO-EKOLOŠKA ZADRUGA AGRO-ZAGORJE Veliko Trgovišće, zadruga za proizvodnju, ekološku proizvodnju i razvoj u poljo, OIB 30022924552</izvorni_sadrzaj>
    <derivirana_varijabla naziv="DomainObject.Predmet.ProtustrankaNazivFormatedOIB_1">POLJOPRIVREDNO-EKOLOŠKA ZADRUGA AGRO-ZAGORJE Veliko Trgovišće, zadruga za proizvodnju, ekološku proizvodnju i razvoj u poljo, OIB 30022924552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POLJOPRIVREDNO-EKOLOŠKA ZADRUGA AGRO-ZAGORJE Veliko Trgovišće, zadruga za proizvodnju, ekološku proizvodnju i razvoj u poljo</item>
    </izvorni_sadrzaj>
    <derivirana_varijabla naziv="DomainObject.Predmet.ProtuStrankaListFormated_1">
      <item>POLJOPRIVREDNO-EKOLOŠKA ZADRUGA AGRO-ZAGORJE Veliko Trgovišće, zadruga za proizvodnju, ekološku proizvodnju i razvoj u poljo</item>
    </derivirana_varijabla>
  </DomainObject.Predmet.ProtuStrankaListFormated>
  <DomainObject.Predmet.ProtuStrankaListFormatedOIB>
    <izvorni_sadrzaj>
      <item>POLJOPRIVREDNO-EKOLOŠKA ZADRUGA AGRO-ZAGORJE Veliko Trgovišće, zadruga za proizvodnju, ekološku proizvodnju i razvoj u poljo, OIB 30022924552</item>
    </izvorni_sadrzaj>
    <derivirana_varijabla naziv="DomainObject.Predmet.ProtuStrankaListFormatedOIB_1">
      <item>POLJOPRIVREDNO-EKOLOŠKA ZADRUGA AGRO-ZAGORJE Veliko Trgovišće, zadruga za proizvodnju, ekološku proizvodnju i razvoj u poljo, OIB 30022924552</item>
    </derivirana_varijabla>
  </DomainObject.Predmet.ProtuStrankaListFormatedOIB>
  <DomainObject.Predmet.ProtuStrankaListFormatedWithAdress>
    <izvorni_sadrzaj>
      <item>POLJOPRIVREDNO-EKOLOŠKA ZADRUGA AGRO-ZAGORJE Veliko Trgovišće, zadruga za proizvodnju, ekološku proizvodnju i razvoj u poljo, Trg Stjepana Tuđmana 5, 49210 Veliko Trgovišće</item>
    </izvorni_sadrzaj>
    <derivirana_varijabla naziv="DomainObject.Predmet.ProtuStrankaListFormatedWithAdress_1">
      <item>POLJOPRIVREDNO-EKOLOŠKA ZADRUGA AGRO-ZAGORJE Veliko Trgovišće, zadruga za proizvodnju, ekološku proizvodnju i razvoj u poljo, Trg Stjepana Tuđmana 5, 49210 Veliko Trgovišće</item>
    </derivirana_varijabla>
  </DomainObject.Predmet.ProtuStrankaListFormatedWithAdress>
  <DomainObject.Predmet.ProtuStrankaListFormatedWithAdressOIB>
    <izvorni_sadrzaj>
      <item>POLJOPRIVREDNO-EKOLOŠKA ZADRUGA AGRO-ZAGORJE Veliko Trgovišće, zadruga za proizvodnju, ekološku proizvodnju i razvoj u poljo, OIB 30022924552, Trg Stjepana Tuđmana 5, 49210 Veliko Trgovišće</item>
    </izvorni_sadrzaj>
    <derivirana_varijabla naziv="DomainObject.Predmet.ProtuStrankaListFormatedWithAdressOIB_1">
      <item>POLJOPRIVREDNO-EKOLOŠKA ZADRUGA AGRO-ZAGORJE Veliko Trgovišće, zadruga za proizvodnju, ekološku proizvodnju i razvoj u poljo, OIB 30022924552, Trg Stjepana Tuđmana 5, 49210 Veliko Trgovišće</item>
    </derivirana_varijabla>
  </DomainObject.Predmet.ProtuStrankaListFormatedWithAdressOIB>
  <DomainObject.Predmet.ProtuStrankaListNazivFormated>
    <izvorni_sadrzaj>
      <item>POLJOPRIVREDNO-EKOLOŠKA ZADRUGA AGRO-ZAGORJE Veliko Trgovišće, zadruga za proizvodnju, ekološku proizvodnju i razvoj u poljo</item>
    </izvorni_sadrzaj>
    <derivirana_varijabla naziv="DomainObject.Predmet.ProtuStrankaListNazivFormated_1">
      <item>POLJOPRIVREDNO-EKOLOŠKA ZADRUGA AGRO-ZAGORJE Veliko Trgovišće, zadruga za proizvodnju, ekološku proizvodnju i razvoj u poljo</item>
    </derivirana_varijabla>
  </DomainObject.Predmet.ProtuStrankaListNazivFormated>
  <DomainObject.Predmet.ProtuStrankaListNazivFormatedOIB>
    <izvorni_sadrzaj>
      <item>POLJOPRIVREDNO-EKOLOŠKA ZADRUGA AGRO-ZAGORJE Veliko Trgovišće, zadruga za proizvodnju, ekološku proizvodnju i razvoj u poljo, OIB 30022924552</item>
    </izvorni_sadrzaj>
    <derivirana_varijabla naziv="DomainObject.Predmet.ProtuStrankaListNazivFormatedOIB_1">
      <item>POLJOPRIVREDNO-EKOLOŠKA ZADRUGA AGRO-ZAGORJE Veliko Trgovišće, zadruga za proizvodnju, ekološku proizvodnju i razvoj u poljo, OIB 30022924552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POLJOPRIVREDNO-EKOLOŠKA ZADRUGA AGRO-ZAGORJE Veliko Trgovišće, zadruga za proizvodnju, ekološku proizvodnju i razvoj u poljo</izvorni_sadrzaj>
    <derivirana_varijabla naziv="DomainObject.Predmet.ProtustrankaIDrugi_1">POLJOPRIVREDNO-EKOLOŠKA ZADRUGA AGRO-ZAGORJE Veliko Trgovišće, zadruga za proizvodnju, ekološku proizvodnju i razvoj u poljo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POLJOPRIVREDNO-EKOLOŠKA ZADRUGA AGRO-ZAGORJE Veliko Trgovišće, zadruga za proizvodnju, ekološku proizvodnju i razvoj u poljo, OIB 30022924552, Trg Stjepana Tuđmana 5, 49210 Veliko Trgovišće</izvorni_sadrzaj>
    <derivirana_varijabla naziv="DomainObject.Predmet.ProtustrankaIDrugiAdressOIB_1">POLJOPRIVREDNO-EKOLOŠKA ZADRUGA AGRO-ZAGORJE Veliko Trgovišće, zadruga za proizvodnju, ekološku proizvodnju i razvoj u poljo, OIB 30022924552, Trg Stjepana Tuđmana 5,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POLJOPRIVREDNO-EKOLOŠKA ZADRUGA AGRO-ZAGORJE Veliko Trgovišće, zadruga za proizvodnju, ekološku proizvodnju i razvoj u poljo</item>
    </izvorni_sadrzaj>
    <derivirana_varijabla naziv="DomainObject.Predmet.SudioniciListNaziv_1">
      <item>FINA Regionalni centar Zagreb</item>
      <item>POLJOPRIVREDNO-EKOLOŠKA ZADRUGA AGRO-ZAGORJE Veliko Trgovišće, zadruga za proizvodnju, ekološku proizvodnju i razvoj u poljo</item>
    </derivirana_varijabla>
  </DomainObject.Predmet.SudioniciListNaziv>
  <DomainObject.Predmet.SudioniciListAdressOIB>
    <izvorni_sadrzaj>
      <item>FINA Regionalni centar Zagreb, OIB 85821130368, Trg svibanjskih žrtava 1995. br.1,10000 Zagreb</item>
      <item>POLJOPRIVREDNO-EKOLOŠKA ZADRUGA AGRO-ZAGORJE Veliko Trgovišće, zadruga za proizvodnju, ekološku proizvodnju i razvoj u poljo, OIB 30022924552, Trg Stjepana Tuđmana 5,49210 Veliko Trgovišće</item>
    </izvorni_sadrzaj>
    <derivirana_varijabla naziv="DomainObject.Predmet.SudioniciListAdressOIB_1">
      <item>FINA Regionalni centar Zagreb, OIB 85821130368, Trg svibanjskih žrtava 1995. br.1,10000 Zagreb</item>
      <item>POLJOPRIVREDNO-EKOLOŠKA ZADRUGA AGRO-ZAGORJE Veliko Trgovišće, zadruga za proizvodnju, ekološku proizvodnju i razvoj u poljo, OIB 30022924552, Trg Stjepana Tuđmana 5,49210 Veliko Trgovišće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30022924552</item>
    </izvorni_sadrzaj>
    <derivirana_varijabla naziv="DomainObject.Predmet.SudioniciListNazivOIB_1">
      <item>, OIB 85821130368</item>
      <item>, OIB 30022924552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330</properties:Words>
  <properties:Characters>1803</properties:Characters>
  <properties:Lines>57</properties:Lines>
  <properties:Paragraphs>25</properties:Paragraphs>
  <properties:TotalTime>32</properties:TotalTime>
  <properties:ScaleCrop>false</properties:ScaleCrop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2015-11-25T09:30:00Z</cp:lastPrinted>
  <dcterms:modified xmlns:xsi="http://www.w3.org/2001/XMLSchema-instance" xsi:type="dcterms:W3CDTF">2015-11-25T09:30:00Z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