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e58b" w14:paraId="d18e58b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FC34D7" w:rsidRPr="005A2E42">
        <w:rPr>
          <w:b/>
        </w:rPr>
        <w:t>SPUŽVA BOB j.d.o.o. Županja, J. J. Strossmayera 16, OIB: 51519904477, MBS: 030189968</w:t>
      </w:r>
      <w:r w:rsidR="006139EC">
        <w:t xml:space="preserve">, </w:t>
      </w:r>
      <w:r w:rsidR="003B4C28">
        <w:t xml:space="preserve">dana </w:t>
      </w:r>
      <w:r w:rsidR="00FC34D7">
        <w:t>19. rujna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FC34D7" w:rsidRPr="005A2E42">
        <w:rPr>
          <w:b/>
        </w:rPr>
        <w:t>SPUŽVA BOB j.d.o.o. Županja, J. J. Strossmayera 16, OIB: 51519904477, MBS: 030189968</w:t>
      </w:r>
      <w:r w:rsidR="00FC34D7">
        <w:rPr>
          <w:b/>
        </w:rPr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FC34D7">
        <w:rPr>
          <w:b/>
        </w:rPr>
        <w:t>847-18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FC34D7">
        <w:rPr>
          <w:b/>
        </w:rPr>
        <w:t>14.411,64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FC34D7" w:rsidP="00FC34D7" w:rsidR="00FC34D7" w:rsidRPr="00FC34D7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6079"/>
        <w:gridCol w:w="2587"/>
      </w:tblGrid>
      <w:tr w:rsidTr="00CE0FB6" w:rsidR="00FC34D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pPr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pPr>
              <w:jc w:val="center"/>
            </w:pPr>
            <w:r>
              <w:t>Vrsta troška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pPr>
              <w:jc w:val="center"/>
            </w:pPr>
            <w:r>
              <w:t>Iznos u kunama</w:t>
            </w:r>
          </w:p>
        </w:tc>
      </w:tr>
      <w:tr w:rsidTr="00CE0FB6" w:rsidR="00FC34D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1.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iz zemljišnih knjiga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pPr>
              <w:jc w:val="right"/>
            </w:pPr>
            <w:r>
              <w:t>9,50</w:t>
            </w:r>
          </w:p>
        </w:tc>
      </w:tr>
      <w:tr w:rsidTr="00CE0FB6" w:rsidR="00FC34D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C34D7" w:rsidP="00CE0FB6" w:rsidR="00FC34D7">
            <w:r>
              <w:t>3.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C34D7" w:rsidP="00CE0FB6" w:rsidR="00FC34D7">
            <w:r>
              <w:t>Trošak poštarine za poziv upućen zakonskom zastupniku dužnika za dostavu dokumentacije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FC34D7" w:rsidP="00CE0FB6" w:rsidR="00FC34D7">
            <w:pPr>
              <w:jc w:val="right"/>
            </w:pPr>
          </w:p>
          <w:p w:rsidRDefault="00FC34D7" w:rsidP="00CE0FB6" w:rsidR="00FC34D7">
            <w:pPr>
              <w:jc w:val="right"/>
            </w:pPr>
            <w:r>
              <w:t>29,20</w:t>
            </w:r>
          </w:p>
        </w:tc>
      </w:tr>
      <w:tr w:rsidTr="00CE0FB6" w:rsidR="00FC34D7">
        <w:trPr>
          <w:trHeight w:val="480"/>
        </w:trPr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pPr>
              <w:pStyle w:val="Bezproreda"/>
            </w:pPr>
            <w:r>
              <w:t>4.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pPr>
              <w:pStyle w:val="Bezproreda"/>
            </w:pPr>
            <w:r>
              <w:t>Plaćena naknada FINA-i za Potvrdu o blokadi i Očevidnik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pPr>
              <w:pStyle w:val="Bezproreda"/>
              <w:jc w:val="right"/>
            </w:pPr>
            <w:r>
              <w:t>50,00</w:t>
            </w:r>
          </w:p>
        </w:tc>
      </w:tr>
      <w:tr w:rsidTr="00CE0FB6" w:rsidR="00FC34D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5.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Sudska pristojba za potvrdu iz zemljišnih knjiga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pPr>
              <w:jc w:val="right"/>
            </w:pPr>
            <w:r>
              <w:t>20,00</w:t>
            </w:r>
          </w:p>
        </w:tc>
      </w:tr>
      <w:tr w:rsidTr="00CE0FB6" w:rsidR="00FC34D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6.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Naknada CVH STP „CROATIA“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pPr>
              <w:jc w:val="right"/>
            </w:pPr>
            <w:r>
              <w:t>17,94</w:t>
            </w:r>
          </w:p>
        </w:tc>
      </w:tr>
      <w:tr w:rsidTr="00CE0FB6" w:rsidR="00FC34D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7.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C34D7" w:rsidP="00CE0FB6" w:rsidR="00FC34D7">
            <w:pPr>
              <w:jc w:val="right"/>
            </w:pPr>
          </w:p>
          <w:p w:rsidRDefault="00FC34D7" w:rsidP="00CE0FB6" w:rsidR="00FC34D7">
            <w:pPr>
              <w:jc w:val="right"/>
            </w:pPr>
          </w:p>
          <w:p w:rsidRDefault="00FC34D7" w:rsidP="00CE0FB6" w:rsidR="00FC34D7">
            <w:pPr>
              <w:jc w:val="right"/>
            </w:pPr>
          </w:p>
          <w:p w:rsidRDefault="00FC34D7" w:rsidP="00CE0FB6" w:rsidR="00FC34D7">
            <w:pPr>
              <w:jc w:val="right"/>
            </w:pPr>
            <w:r>
              <w:t>3.500,00</w:t>
            </w:r>
          </w:p>
        </w:tc>
      </w:tr>
      <w:tr w:rsidTr="00CE0FB6" w:rsidR="00FC34D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8.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Trošak izrade pečata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pPr>
              <w:jc w:val="right"/>
            </w:pPr>
            <w:r>
              <w:t>150,00</w:t>
            </w:r>
          </w:p>
        </w:tc>
      </w:tr>
      <w:tr w:rsidTr="00CE0FB6" w:rsidR="00FC34D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9.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 xml:space="preserve">Naknada banke za vođenje računa – mjesečno </w:t>
            </w:r>
            <w:proofErr w:type="spellStart"/>
            <w:r>
              <w:t>cca</w:t>
            </w:r>
            <w:proofErr w:type="spellEnd"/>
            <w:r>
              <w:t xml:space="preserve"> 40,00 kn x 12 mjeseci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C34D7" w:rsidP="00CE0FB6" w:rsidR="00FC34D7">
            <w:pPr>
              <w:jc w:val="right"/>
            </w:pPr>
          </w:p>
          <w:p w:rsidRDefault="00FC34D7" w:rsidP="00CE0FB6" w:rsidR="00FC34D7">
            <w:pPr>
              <w:jc w:val="right"/>
            </w:pPr>
            <w:r>
              <w:t>480,00</w:t>
            </w:r>
          </w:p>
        </w:tc>
      </w:tr>
      <w:tr w:rsidTr="00CE0FB6" w:rsidR="00FC34D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10.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Trošak knjigovodstvenih usluga – mjesečno 350,00 kn x 18 mjeseci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C34D7" w:rsidP="00CE0FB6" w:rsidR="00FC34D7">
            <w:pPr>
              <w:jc w:val="right"/>
            </w:pPr>
          </w:p>
          <w:p w:rsidRDefault="00FC34D7" w:rsidP="00CE0FB6" w:rsidR="00FC34D7">
            <w:pPr>
              <w:jc w:val="right"/>
            </w:pPr>
            <w:r>
              <w:t>4.200,00</w:t>
            </w:r>
          </w:p>
        </w:tc>
      </w:tr>
      <w:tr w:rsidTr="00CE0FB6" w:rsidR="00FC34D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12.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Poštanski troškovi u tijeku stečajnog postupka – cijena preporučene pošiljke 9,50 kn – predvidivo 10 pošiljki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C34D7" w:rsidP="00CE0FB6" w:rsidR="00FC34D7">
            <w:pPr>
              <w:jc w:val="right"/>
            </w:pPr>
          </w:p>
          <w:p w:rsidRDefault="00FC34D7" w:rsidP="00CE0FB6" w:rsidR="00FC34D7">
            <w:pPr>
              <w:jc w:val="right"/>
            </w:pPr>
            <w:r>
              <w:t>95,00</w:t>
            </w:r>
          </w:p>
        </w:tc>
      </w:tr>
      <w:tr w:rsidTr="00CE0FB6" w:rsidR="00FC34D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13.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 xml:space="preserve">Paušalna sudska pristojba u stečajnom postupku, </w:t>
            </w:r>
            <w:proofErr w:type="spellStart"/>
            <w:r>
              <w:t>Tbr</w:t>
            </w:r>
            <w:proofErr w:type="spellEnd"/>
            <w:r>
              <w:t>. 24. Zakona o sudskim pristojbama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C34D7" w:rsidP="00CE0FB6" w:rsidR="00FC34D7">
            <w:pPr>
              <w:jc w:val="right"/>
            </w:pPr>
          </w:p>
          <w:p w:rsidRDefault="00FC34D7" w:rsidP="00CE0FB6" w:rsidR="00FC34D7">
            <w:pPr>
              <w:jc w:val="right"/>
            </w:pPr>
            <w:r>
              <w:t>2.000,00</w:t>
            </w:r>
          </w:p>
        </w:tc>
      </w:tr>
      <w:tr w:rsidTr="00CE0FB6" w:rsidR="00FC34D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14.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Nagrada stečajnom upravitelju – 16% od očekivanog unovčenja stečajne mase od 20.000,00 kn, čl. 7. Uredbe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C34D7" w:rsidP="00CE0FB6" w:rsidR="00FC34D7">
            <w:pPr>
              <w:jc w:val="right"/>
            </w:pPr>
          </w:p>
          <w:p w:rsidRDefault="00FC34D7" w:rsidP="00CE0FB6" w:rsidR="00FC34D7">
            <w:pPr>
              <w:jc w:val="right"/>
            </w:pPr>
            <w:r>
              <w:t>3.200,00</w:t>
            </w:r>
          </w:p>
        </w:tc>
      </w:tr>
      <w:tr w:rsidTr="00CE0FB6" w:rsidR="00FC34D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lastRenderedPageBreak/>
              <w:t>15.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 xml:space="preserve">Trošak zatvaranja žiro računa 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pPr>
              <w:jc w:val="right"/>
            </w:pPr>
            <w:r>
              <w:t>200,00</w:t>
            </w:r>
          </w:p>
        </w:tc>
      </w:tr>
      <w:tr w:rsidTr="00CE0FB6" w:rsidR="00FC34D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16.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r>
              <w:t>Naknada FINA-i za 2 objave GFI- 1 objava 230,00 kn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pPr>
              <w:jc w:val="right"/>
            </w:pPr>
            <w:r>
              <w:t>460,00</w:t>
            </w:r>
          </w:p>
        </w:tc>
      </w:tr>
      <w:tr w:rsidTr="00CE0FB6" w:rsidR="00FC34D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C34D7" w:rsidP="00CE0FB6" w:rsidR="00FC34D7">
            <w:pPr>
              <w:rPr>
                <w:b/>
              </w:rPr>
            </w:pP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C34D7" w:rsidP="00CE0FB6" w:rsidR="00FC34D7">
            <w:pPr>
              <w:jc w:val="right"/>
              <w:rPr>
                <w:b/>
              </w:rPr>
            </w:pPr>
            <w:r>
              <w:rPr>
                <w:b/>
              </w:rPr>
              <w:t>14.411,64</w:t>
            </w:r>
          </w:p>
        </w:tc>
      </w:tr>
    </w:tbl>
    <w:p w:rsidRDefault="00FC34D7" w:rsidP="00FC34D7" w:rsidR="00FC34D7" w:rsidRPr="00FC34D7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FC34D7">
        <w:t>8. svibnja 2018. g.</w:t>
      </w:r>
      <w:r w:rsidRPr="00DD2365">
        <w:t xml:space="preserve"> prijedlog za otvaranje stečajnog postupka nad dužnikom </w:t>
      </w:r>
      <w:r w:rsidR="00FC34D7" w:rsidRPr="005A2E42">
        <w:rPr>
          <w:b/>
        </w:rPr>
        <w:t>SPUŽVA BOB j.d.o.o. Županja, J. J. Strossmayera 16, OIB: 51519904477, MBS: 030189968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FC34D7">
        <w:t>847/18-4 od 18. lipnja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FC34D7">
        <w:t>19. rujna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FC34D7">
        <w:rPr>
          <w:b/>
        </w:rPr>
        <w:t>14.411,64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FC34D7">
        <w:t>19. rujna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FC34D7">
        <w:t>19.10.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6F2" w:rsidR="00FA16F2">
      <w:r>
        <w:separator/>
      </w:r>
    </w:p>
  </w:endnote>
  <w:endnote w:id="0" w:type="continuationSeparator">
    <w:p w:rsidRDefault="00FA16F2" w:rsidR="00FA1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6F2" w:rsidR="00FA16F2">
      <w:r>
        <w:separator/>
      </w:r>
    </w:p>
  </w:footnote>
  <w:footnote w:id="0" w:type="continuationSeparator">
    <w:p w:rsidRDefault="00FA16F2" w:rsidR="00FA16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A12BA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FC34D7">
      <w:t>847/18-10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914D4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E542B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12BA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16F2"/>
    <w:rsid w:val="00FA7686"/>
    <w:rsid w:val="00FC34D7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12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A12B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12B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2B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2B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12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A12B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12B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2B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2B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St-847/2018</izvorni_sadrzaj>
    <derivirana_varijabla naziv="DomainObject.Predmet.OznakaBroj_1">St-847/2018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SPUŽVA BOB jednostavno društvo s ograničenom odgovornošću za ugostiteljstvo i usluge</izvorni_sadrzaj>
    <derivirana_varijabla naziv="DomainObject.Predmet.ProtustrankaFormated_1">  SPUŽVA BOB jednostavno društvo s ograničenom odgovornošću za ugostiteljstvo i usluge</derivirana_varijabla>
  </DomainObject.Predmet.ProtustrankaFormated>
  <DomainObject.Predmet.ProtustrankaFormatedOIB>
    <izvorni_sadrzaj>  SPUŽVA BOB jednostavno društvo s ograničenom odgovornošću za ugostiteljstvo i usluge, OIB 51519904477</izvorni_sadrzaj>
    <derivirana_varijabla naziv="DomainObject.Predmet.ProtustrankaFormatedOIB_1">  SPUŽVA BOB jednostavno društvo s ograničenom odgovornošću za ugostiteljstvo i usluge, OIB 51519904477</derivirana_varijabla>
  </DomainObject.Predmet.ProtustrankaFormatedOIB>
  <DomainObject.Predmet.ProtustrankaFormatedWithAdress>
    <izvorni_sadrzaj> SPUŽVA BOB jednostavno društvo s ograničenom odgovornošću za ugostiteljstvo i usluge, Josipa Jurja Strossmayera 16, 32270 Županja</izvorni_sadrzaj>
    <derivirana_varijabla naziv="DomainObject.Predmet.ProtustrankaFormatedWithAdress_1"> SPUŽVA BOB jednostavno društvo s ograničenom odgovornošću za ugostiteljstvo i usluge, Josipa Jurja Strossmayera 16, 32270 Županja</derivirana_varijabla>
  </DomainObject.Predmet.ProtustrankaFormatedWithAdress>
  <DomainObject.Predmet.ProtustrankaFormatedWithAdressOIB>
    <izvorni_sadrzaj> SPUŽVA BOB jednostavno društvo s ograničenom odgovornošću za ugostiteljstvo i usluge, OIB 51519904477, Josipa Jurja Strossmayera 16, 32270 Županja</izvorni_sadrzaj>
    <derivirana_varijabla naziv="DomainObject.Predmet.ProtustrankaFormatedWithAdressOIB_1"> SPUŽVA BOB jednostavno društvo s ograničenom odgovornošću za ugostiteljstvo i usluge, OIB 51519904477, Josipa Jurja Strossmayera 16, 32270 Županja</derivirana_varijabla>
  </DomainObject.Predmet.ProtustrankaFormatedWithAdressOIB>
  <DomainObject.Predmet.ProtustrankaWithAdress>
    <izvorni_sadrzaj>SPUŽVA BOB jednostavno društvo s ograničenom odgovornošću za ugostiteljstvo i usluge Josipa Jurja Strossmayera 16, 32270 Županja</izvorni_sadrzaj>
    <derivirana_varijabla naziv="DomainObject.Predmet.ProtustrankaWithAdress_1">SPUŽVA BOB jednostavno društvo s ograničenom odgovornošću za ugostiteljstvo i usluge Josipa Jurja Strossmayera 16, 32270 Županja</derivirana_varijabla>
  </DomainObject.Predmet.ProtustrankaWithAdress>
  <DomainObject.Predmet.ProtustrankaWithAdressOIB>
    <izvorni_sadrzaj>SPUŽVA BOB jednostavno društvo s ograničenom odgovornošću za ugostiteljstvo i usluge, OIB 51519904477, Josipa Jurja Strossmayera 16, 32270 Županja</izvorni_sadrzaj>
    <derivirana_varijabla naziv="DomainObject.Predmet.ProtustrankaWithAdressOIB_1">SPUŽVA BOB jednostavno društvo s ograničenom odgovornošću za ugostiteljstvo i usluge, OIB 51519904477, Josipa Jurja Strossmayera 16, 32270 Županja</derivirana_varijabla>
  </DomainObject.Predmet.ProtustrankaWithAdressOIB>
  <DomainObject.Predmet.ProtustrankaNazivFormated>
    <izvorni_sadrzaj>SPUŽVA BOB jednostavno društvo s ograničenom odgovornošću za ugostiteljstvo i usluge</izvorni_sadrzaj>
    <derivirana_varijabla naziv="DomainObject.Predmet.ProtustrankaNazivFormated_1">SPUŽVA BOB jednostavno društvo s ograničenom odgovornošću za ugostiteljstvo i usluge</derivirana_varijabla>
  </DomainObject.Predmet.ProtustrankaNazivFormated>
  <DomainObject.Predmet.ProtustrankaNazivFormatedOIB>
    <izvorni_sadrzaj>SPUŽVA BOB jednostavno društvo s ograničenom odgovornošću za ugostiteljstvo i usluge, OIB 51519904477</izvorni_sadrzaj>
    <derivirana_varijabla naziv="DomainObject.Predmet.ProtustrankaNazivFormatedOIB_1">SPUŽVA BOB jednostavno društvo s ograničenom odgovornošću za ugostiteljstvo i usluge, OIB 51519904477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SPUŽVA BOB jednostavno društvo s ograničenom odgovornošću za ugostiteljstvo i usluge</item>
    </izvorni_sadrzaj>
    <derivirana_varijabla naziv="DomainObject.Predmet.ProtuStrankaListFormated_1">
      <item>SPUŽVA BOB jednostavno društvo s ograničenom odgovornošću za ugostiteljstvo i usluge</item>
    </derivirana_varijabla>
  </DomainObject.Predmet.ProtuStrankaListFormated>
  <DomainObject.Predmet.ProtuStrankaListFormatedOIB>
    <izvorni_sadrzaj>
      <item>SPUŽVA BOB jednostavno društvo s ograničenom odgovornošću za ugostiteljstvo i usluge, OIB 51519904477</item>
    </izvorni_sadrzaj>
    <derivirana_varijabla naziv="DomainObject.Predmet.ProtuStrankaListFormatedOIB_1">
      <item>SPUŽVA BOB jednostavno društvo s ograničenom odgovornošću za ugostiteljstvo i usluge, OIB 51519904477</item>
    </derivirana_varijabla>
  </DomainObject.Predmet.ProtuStrankaListFormatedOIB>
  <DomainObject.Predmet.ProtuStrankaListFormatedWithAdress>
    <izvorni_sadrzaj>
      <item>SPUŽVA BOB jednostavno društvo s ograničenom odgovornošću za ugostiteljstvo i usluge, Josipa Jurja Strossmayera 16, 32270 Županja</item>
    </izvorni_sadrzaj>
    <derivirana_varijabla naziv="DomainObject.Predmet.ProtuStrankaListFormatedWithAdress_1">
      <item>SPUŽVA BOB jednostavno društvo s ograničenom odgovornošću za ugostiteljstvo i usluge, Josipa Jurja Strossmayera 16, 32270 Županja</item>
    </derivirana_varijabla>
  </DomainObject.Predmet.ProtuStrankaListFormatedWithAdress>
  <DomainObject.Predmet.ProtuStrankaListFormatedWithAdressOIB>
    <izvorni_sadrzaj>
      <item>SPUŽVA BOB jednostavno društvo s ograničenom odgovornošću za ugostiteljstvo i usluge, OIB 51519904477, Josipa Jurja Strossmayera 16, 32270 Županja</item>
    </izvorni_sadrzaj>
    <derivirana_varijabla naziv="DomainObject.Predmet.ProtuStrankaListFormatedWithAdressOIB_1">
      <item>SPUŽVA BOB jednostavno društvo s ograničenom odgovornošću za ugostiteljstvo i usluge, OIB 51519904477, Josipa Jurja Strossmayera 16, 32270 Županja</item>
    </derivirana_varijabla>
  </DomainObject.Predmet.ProtuStrankaListFormatedWithAdressOIB>
  <DomainObject.Predmet.ProtuStrankaListNazivFormated>
    <izvorni_sadrzaj>
      <item>SPUŽVA BOB jednostavno društvo s ograničenom odgovornošću za ugostiteljstvo i usluge</item>
    </izvorni_sadrzaj>
    <derivirana_varijabla naziv="DomainObject.Predmet.ProtuStrankaListNazivFormated_1">
      <item>SPUŽVA BOB jednostavno društvo s ograničenom odgovornošću za ugostiteljstvo i usluge</item>
    </derivirana_varijabla>
  </DomainObject.Predmet.ProtuStrankaListNazivFormated>
  <DomainObject.Predmet.ProtuStrankaListNazivFormatedOIB>
    <izvorni_sadrzaj>
      <item>SPUŽVA BOB jednostavno društvo s ograničenom odgovornošću za ugostiteljstvo i usluge, OIB 51519904477</item>
    </izvorni_sadrzaj>
    <derivirana_varijabla naziv="DomainObject.Predmet.ProtuStrankaListNazivFormatedOIB_1">
      <item>SPUŽVA BOB jednostavno društvo s ograničenom odgovornošću za ugostiteljstvo i usluge, OIB 51519904477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SPUŽVA BOB jednostavno društvo s ograničenom odgovornošću za ugostiteljstvo i usluge</izvorni_sadrzaj>
    <derivirana_varijabla naziv="DomainObject.Predmet.ProtustrankaIDrugi_1">SPUŽVA BOB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SPUŽVA BOB jednostavno društvo s ograničenom odgovornošću za ugostiteljstvo i usluge, OIB 51519904477, Josipa Jurja Strossmayera 16, 32270 Županja</izvorni_sadrzaj>
    <derivirana_varijabla naziv="DomainObject.Predmet.ProtustrankaIDrugiAdressOIB_1">SPUŽVA BOB jednostavno društvo s ograničenom odgovornošću za ugostiteljstvo i usluge, OIB 51519904477, Josipa Jurja Strossmayera 16,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SPUŽVA BOB jednostavno društvo s ograničenom odgovornošću za ugostiteljstvo i usluge</item>
    </izvorni_sadrzaj>
    <derivirana_varijabla naziv="DomainObject.Predmet.SudioniciListNaziv_1">
      <item>FINA RC OSIJEK</item>
      <item>SPUŽVA BOB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SPUŽVA BOB jednostavno društvo s ograničenom odgovornošću za ugostiteljstvo i usluge, OIB 51519904477, Josipa Jurja Strossmayera 16,32270 Županja</item>
    </izvorni_sadrzaj>
    <derivirana_varijabla naziv="DomainObject.Predmet.SudioniciListAdressOIB_1">
      <item>FINA RC OSIJEK, OIB 85821130368</item>
      <item>SPUŽVA BOB jednostavno društvo s ograničenom odgovornošću za ugostiteljstvo i usluge, OIB 51519904477, Josipa Jurja Strossmayera 16,32270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51519904477</item>
    </izvorni_sadrzaj>
    <derivirana_varijabla naziv="DomainObject.Predmet.SudioniciListNazivOIB_1">
      <item>, OIB 85821130368</item>
      <item>, OIB 51519904477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2D113-E5F5-4A1F-B62C-9322F639D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603</properties:Words>
  <properties:Characters>3198</properties:Characters>
  <properties:Lines>152</properties:Lines>
  <properties:Paragraphs>69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2017-06-20T12:02:00Z</dcterms:created>
  <dc:creator>hermanj</dc:creator>
  <cp:lastModifiedBy>Danijela Sekulić</cp:lastModifiedBy>
  <cp:lastPrinted>2018-09-19T12:20:00Z</cp:lastPrinted>
  <dcterms:modified xmlns:xsi="http://www.w3.org/2001/XMLSchema-instance" xsi:type="dcterms:W3CDTF">2018-09-19T12:20:00Z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(BLANKA.docx)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