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51f6" w14:paraId="b7451f6" w:rsidRDefault="00940375" w:rsidP="00940375" w:rsidR="00940375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375" w:rsidP="00940375" w:rsidR="00940375">
      <w:pPr>
        <w:spacing w:after="0"/>
      </w:pPr>
      <w:r>
        <w:t xml:space="preserve">         REPUBLIKA HRVATSKA</w:t>
      </w:r>
    </w:p>
    <w:p w:rsidRDefault="00940375" w:rsidP="00940375" w:rsidR="00940375">
      <w:pPr>
        <w:spacing w:after="0"/>
      </w:pPr>
      <w:r>
        <w:t xml:space="preserve"> TRGOVAČKI SUD U VARAŽDINU</w:t>
      </w:r>
    </w:p>
    <w:p w:rsidRDefault="00940375" w:rsidP="00940375" w:rsidR="00940375">
      <w:pPr>
        <w:spacing w:after="0"/>
      </w:pPr>
      <w:r>
        <w:t xml:space="preserve">                   Braće Radića 2</w:t>
      </w:r>
    </w:p>
    <w:p w:rsidRDefault="00940375" w:rsidP="00940375" w:rsidR="00940375">
      <w:pPr>
        <w:spacing w:after="0"/>
        <w:jc w:val="center"/>
      </w:pPr>
    </w:p>
    <w:p w:rsidRDefault="00940375" w:rsidP="00940375" w:rsidR="00940375">
      <w:pPr>
        <w:spacing w:after="0"/>
        <w:jc w:val="center"/>
      </w:pPr>
    </w:p>
    <w:p w:rsidRDefault="00940375" w:rsidP="00940375" w:rsidR="00940375">
      <w:pPr>
        <w:spacing w:after="0"/>
        <w:jc w:val="center"/>
      </w:pPr>
    </w:p>
    <w:p w:rsidRDefault="00940375" w:rsidP="00940375" w:rsidR="00940375">
      <w:pPr>
        <w:spacing w:after="0"/>
      </w:pPr>
      <w:r>
        <w:t xml:space="preserve">                                        U  I M E  R E P U B L I K E  H R V A T S K E</w:t>
      </w: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  <w:jc w:val="center"/>
      </w:pPr>
      <w:r>
        <w:t>R J E Š E NJ E</w:t>
      </w: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BUKVIĆ DIZAJN j.d.o.o. Đurđevac, Ljudevita Gaja 22, OIB: 42438060686, dana 2. lipnja 2016., </w:t>
      </w:r>
    </w:p>
    <w:p w:rsidRDefault="00940375" w:rsidP="00940375" w:rsidR="00940375">
      <w:pPr>
        <w:spacing w:after="0"/>
        <w:jc w:val="center"/>
      </w:pPr>
    </w:p>
    <w:p w:rsidRDefault="00940375" w:rsidP="00940375" w:rsidR="00940375">
      <w:pPr>
        <w:spacing w:after="0"/>
        <w:jc w:val="center"/>
      </w:pPr>
      <w:r>
        <w:t>r i j e š i o  j e</w:t>
      </w: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BUKVIĆ DIZAJN j.d.o.o. Đurđevac, Ljudevita Gaja 22, OIB: 42438060686, s danom 2. lipnja 2016. u 13,15 sati.</w:t>
      </w:r>
    </w:p>
    <w:p w:rsidRDefault="00940375" w:rsidP="00940375" w:rsidR="00940375">
      <w:pPr>
        <w:spacing w:after="0"/>
        <w:ind w:hanging="705" w:left="1413"/>
        <w:jc w:val="both"/>
      </w:pPr>
    </w:p>
    <w:p w:rsidRDefault="00940375" w:rsidP="00940375" w:rsidR="00940375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Renato Sabljić iz Zagreba, Zdenački zavoj 14, OIB: 74644810692.</w:t>
      </w:r>
    </w:p>
    <w:p w:rsidRDefault="00940375" w:rsidP="00940375" w:rsidR="00940375">
      <w:pPr>
        <w:spacing w:after="0"/>
        <w:ind w:hanging="705" w:left="1413"/>
        <w:jc w:val="both"/>
      </w:pPr>
    </w:p>
    <w:p w:rsidRDefault="00940375" w:rsidP="00940375" w:rsidR="00940375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BUKVIĆ DIZAJN j.d.o.o. Đurđevac, Ljudevita Gaja 22, OIB: 42438060686.</w:t>
      </w:r>
    </w:p>
    <w:p w:rsidRDefault="00940375" w:rsidP="00940375" w:rsidR="00940375">
      <w:pPr>
        <w:spacing w:after="0"/>
        <w:ind w:hanging="705" w:left="1410"/>
        <w:jc w:val="both"/>
      </w:pPr>
    </w:p>
    <w:p w:rsidRDefault="00940375" w:rsidP="00940375" w:rsidR="00940375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940375" w:rsidP="00940375" w:rsidR="00940375">
      <w:pPr>
        <w:spacing w:after="0"/>
        <w:jc w:val="both"/>
      </w:pPr>
    </w:p>
    <w:p w:rsidRDefault="00940375" w:rsidP="00940375" w:rsidR="00940375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BUKVIĆ DIZAJN j.d.o.o. Đurđevac, Ljudevita Gaja 22, OIB: 42438060686, bit će brisan iz sudskog registra.</w:t>
      </w:r>
    </w:p>
    <w:p w:rsidRDefault="00940375" w:rsidP="00940375" w:rsidR="00940375">
      <w:pPr>
        <w:spacing w:after="0"/>
        <w:jc w:val="center"/>
      </w:pPr>
    </w:p>
    <w:p w:rsidRDefault="00940375" w:rsidP="00940375" w:rsidR="00940375">
      <w:pPr>
        <w:spacing w:after="0"/>
        <w:jc w:val="center"/>
      </w:pPr>
      <w:r>
        <w:t>Obrazloženje</w:t>
      </w: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  <w:jc w:val="both"/>
      </w:pPr>
      <w:r>
        <w:tab/>
        <w:t xml:space="preserve">Predlagatelj Financijska agencija Regionalni centar Zagreb, Podružnica Varaždin je dana 28.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  <w:jc w:val="center"/>
      </w:pPr>
      <w:r>
        <w:t>U Varaždinu 2. lipnja 2016.</w:t>
      </w:r>
    </w:p>
    <w:p w:rsidRDefault="00940375" w:rsidP="00940375" w:rsidR="00940375">
      <w:pPr>
        <w:spacing w:after="0"/>
        <w:jc w:val="center"/>
      </w:pPr>
    </w:p>
    <w:p w:rsidRDefault="00940375" w:rsidP="00940375" w:rsidR="009403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0375" w:rsidP="00940375" w:rsidR="00940375">
      <w:pPr>
        <w:spacing w:after="0"/>
        <w:ind w:firstLine="708"/>
      </w:pPr>
      <w:r>
        <w:t>Uputa o pravnom lijeku:</w:t>
      </w:r>
    </w:p>
    <w:p w:rsidRDefault="00940375" w:rsidP="00940375" w:rsidR="0094037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940375" w:rsidP="00940375" w:rsidR="0094037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</w:pPr>
    </w:p>
    <w:p w:rsidRDefault="00940375" w:rsidP="00940375" w:rsidR="00940375">
      <w:pPr>
        <w:spacing w:after="0"/>
      </w:pPr>
      <w:r>
        <w:t>DNA:</w:t>
      </w:r>
    </w:p>
    <w:p w:rsidRDefault="00940375" w:rsidP="00940375" w:rsidR="0094037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940375" w:rsidP="00940375" w:rsidR="0094037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940375" w:rsidP="00940375" w:rsidR="00940375">
      <w:pPr>
        <w:numPr>
          <w:ilvl w:val="0"/>
          <w:numId w:val="47"/>
        </w:numPr>
        <w:spacing w:after="0"/>
      </w:pPr>
      <w:r>
        <w:t>Dužnik BUKVIĆ DIZAJN j.d.o.o. Đurđevac, Ljudevita Gaja 22.</w:t>
      </w:r>
    </w:p>
    <w:p w:rsidRDefault="00940375" w:rsidP="00940375" w:rsidR="00940375">
      <w:pPr>
        <w:numPr>
          <w:ilvl w:val="0"/>
          <w:numId w:val="47"/>
        </w:numPr>
        <w:spacing w:after="0"/>
      </w:pPr>
      <w:r>
        <w:t>Osoba ovlaštena za zastupanje – Hrvoje Bukvić, Đurđevac, Ljudevita Gaja 22.</w:t>
      </w:r>
    </w:p>
    <w:p w:rsidRDefault="00940375" w:rsidP="00940375" w:rsidR="00940375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940375" w:rsidP="00940375" w:rsidR="00940375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940375" w:rsidP="00940375" w:rsidR="00940375">
      <w:pPr>
        <w:numPr>
          <w:ilvl w:val="0"/>
          <w:numId w:val="47"/>
        </w:numPr>
        <w:spacing w:after="0"/>
      </w:pPr>
      <w:r>
        <w:t>Stečajni upravitelj-Renato Sabljić iz Zagreba, Zdenački zavoj 14.</w:t>
      </w:r>
    </w:p>
    <w:p w:rsidRDefault="00940375" w:rsidP="00940375" w:rsidR="00940375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940375" w:rsidR="00AE649C" w:rsidRPr="00B76F3C">
      <w:pPr>
        <w:pStyle w:val="SudSjedite"/>
      </w:pPr>
      <w:r>
        <w:tab/>
      </w:r>
    </w:p>
    <w:p w:rsidRDefault="00CB0EA4" w:rsidP="00940375" w:rsidR="00CB0EA4">
      <w:pPr>
        <w:pStyle w:val="Naslovdokumenta"/>
        <w:spacing w:after="0"/>
      </w:pPr>
    </w:p>
    <w:p w:rsidRDefault="0071688E" w:rsidP="00940375" w:rsidR="0071688E">
      <w:pPr>
        <w:pStyle w:val="Poetniodjeljak"/>
        <w:spacing w:after="0"/>
      </w:pPr>
    </w:p>
    <w:p w:rsidRDefault="00A21F0D" w:rsidP="00940375" w:rsidR="00A21F0D">
      <w:pPr>
        <w:pStyle w:val="NormaleSPIS"/>
        <w:spacing w:after="0"/>
        <w:rPr>
          <w:noProof/>
        </w:rPr>
      </w:pPr>
    </w:p>
    <w:p w:rsidRDefault="00DA0242" w:rsidP="00940375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375" w:rsidR="008333A9">
    <w:pPr>
      <w:pStyle w:val="Zaglavlje"/>
    </w:pPr>
    <w:r>
      <w:rPr>
        <w:rStyle w:val="PozadinaSvijetloCrvena"/>
        <w:shd w:fill="auto" w:color="auto" w:val="clear"/>
      </w:rPr>
      <w:t>Poslovni broj. 7 St-140/16-5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375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55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St-140/2016-5</izvorni_sadrzaj>
    <derivirana_varijabla naziv="DomainObject.Oznaka_1">St-140/2016-5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BUKVIĆ DIZAJN jednostavno društvo s ograničenom odgovornošću za soboslikarske i ličilačke radove, trgovinu i usluge</izvorni_sadrzaj>
    <derivirana_varijabla naziv="DomainObject.Predmet.ProtustrankaFormated_1">  BUKVIĆ DIZAJN jednostavno društvo s ograničenom odgovornošću za soboslikarske i ličilačke radove, trgovinu i usluge</derivirana_varijabla>
  </DomainObject.Predmet.ProtustrankaFormated>
  <DomainObject.Predmet.ProtustrankaFormatedOIB>
    <izvorni_sadrzaj>  BUKVIĆ DIZAJN jednostavno društvo s ograničenom odgovornošću za soboslikarske i ličilačke radove, trgovinu i usluge, OIB 42438060686</izvorni_sadrzaj>
    <derivirana_varijabla naziv="DomainObject.Predmet.ProtustrankaFormatedOIB_1">  BUKVIĆ DIZAJN jednostavno društvo s ograničenom odgovornošću za soboslikarske i ličilačke radove, trgovinu i usluge, OIB 42438060686</derivirana_varijabla>
  </DomainObject.Predmet.ProtustrankaFormatedOIB>
  <DomainObject.Predmet.ProtustrankaFormatedWithAdress>
    <izvorni_sadrzaj> BUKVIĆ DIZAJN jednostavno društvo s ograničenom odgovornošću za soboslikarske i ličilačke radove, trgovinu i usluge, Ljudevita Gaja 22, 48350 Đurđevac</izvorni_sadrzaj>
    <derivirana_varijabla naziv="DomainObject.Predmet.ProtustrankaFormatedWithAdress_1"> BUKVIĆ DIZAJN jednostavno društvo s ograničenom odgovornošću za soboslikarske i ličilačke radove, trgovinu i usluge, Ljudevita Gaja 22, 48350 Đurđevac</derivirana_varijabla>
  </DomainObject.Predmet.ProtustrankaFormatedWithAdress>
  <DomainObject.Predmet.ProtustrankaFormatedWithAdressOIB>
    <izvorni_sadrzaj> BUKVIĆ DIZAJN jednostavno društvo s ograničenom odgovornošću za soboslikarske i ličilačke radove, trgovinu i usluge, OIB 42438060686, Ljudevita Gaja 22, 48350 Đurđevac</izvorni_sadrzaj>
    <derivirana_varijabla naziv="DomainObject.Predmet.ProtustrankaFormatedWithAdressOIB_1"> BUKVIĆ DIZAJN jednostavno društvo s ograničenom odgovornošću za soboslikarske i ličilačke radove, trgovinu i usluge, OIB 42438060686, Ljudevita Gaja 22, 48350 Đurđevac</derivirana_varijabla>
  </DomainObject.Predmet.ProtustrankaFormatedWithAdressOIB>
  <DomainObject.Predmet.ProtustrankaWithAdress>
    <izvorni_sadrzaj>BUKVIĆ DIZAJN jednostavno društvo s ograničenom odgovornošću za soboslikarske i ličilačke radove, trgovinu i usluge Ljudevita Gaja 22, 48350 Đurđevac</izvorni_sadrzaj>
    <derivirana_varijabla naziv="DomainObject.Predmet.ProtustrankaWithAdress_1">BUKVIĆ DIZAJN jednostavno društvo s ograničenom odgovornošću za soboslikarske i ličilačke radove, trgovinu i usluge Ljudevita Gaja 22, 48350 Đurđevac</derivirana_varijabla>
  </DomainObject.Predmet.ProtustrankaWithAdress>
  <DomainObject.Predmet.ProtustrankaWithAdressOIB>
    <izvorni_sadrzaj>BUKVIĆ DIZAJN jednostavno društvo s ograničenom odgovornošću za soboslikarske i ličilačke radove, trgovinu i usluge, OIB 42438060686, Ljudevita Gaja 22, 48350 Đurđevac</izvorni_sadrzaj>
    <derivirana_varijabla naziv="DomainObject.Predmet.ProtustrankaWithAdressOIB_1">BUKVIĆ DIZAJN jednostavno društvo s ograničenom odgovornošću za soboslikarske i ličilačke radove, trgovinu i usluge, OIB 42438060686, Ljudevita Gaja 22, 48350 Đurđevac</derivirana_varijabla>
  </DomainObject.Predmet.ProtustrankaWithAdressOIB>
  <DomainObject.Predmet.ProtustrankaNazivFormated>
    <izvorni_sadrzaj>BUKVIĆ DIZAJN jednostavno društvo s ograničenom odgovornošću za soboslikarske i ličilačke radove, trgovinu i usluge</izvorni_sadrzaj>
    <derivirana_varijabla naziv="DomainObject.Predmet.ProtustrankaNazivFormated_1">BUKVIĆ DIZAJN jednostavno društvo s ograničenom odgovornošću za soboslikarske i ličilačke radove, trgovinu i usluge</derivirana_varijabla>
  </DomainObject.Predmet.ProtustrankaNazivFormated>
  <DomainObject.Predmet.ProtustrankaNazivFormatedOIB>
    <izvorni_sadrzaj>BUKVIĆ DIZAJN jednostavno društvo s ograničenom odgovornošću za soboslikarske i ličilačke radove, trgovinu i usluge, OIB 42438060686</izvorni_sadrzaj>
    <derivirana_varijabla naziv="DomainObject.Predmet.ProtustrankaNazivFormatedOIB_1">BUKVIĆ DIZAJN jednostavno društvo s ograničenom odgovornošću za soboslikarske i ličilačke radove, trgovinu i usluge, OIB 42438060686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4375.00</izvorni_sadrzaj>
    <derivirana_varijabla naziv="DomainObject.Predmet.TrenutnaVrijednost_1">4375.00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BUKVIĆ DIZAJN jednostavno društvo s ograničenom odgovornošću za soboslikarske i ličilačke radove, trgovinu i usluge</item>
    </izvorni_sadrzaj>
    <derivirana_varijabla naziv="DomainObject.Predmet.ProtuStrankaListFormated_1">
      <item>BUKVIĆ DIZAJN jednostavno društvo s ograničenom odgovornošću za soboslikarske i ličilačke radove, trgovinu i usluge</item>
    </derivirana_varijabla>
  </DomainObject.Predmet.ProtuStrankaListFormated>
  <DomainObject.Predmet.ProtuStrankaListFormatedOIB>
    <izvorni_sadrzaj>
      <item>BUKVIĆ DIZAJN jednostavno društvo s ograničenom odgovornošću za soboslikarske i ličilačke radove, trgovinu i usluge, OIB 42438060686</item>
    </izvorni_sadrzaj>
    <derivirana_varijabla naziv="DomainObject.Predmet.ProtuStrankaListFormatedOIB_1">
      <item>BUKVIĆ DIZAJN jednostavno društvo s ograničenom odgovornošću za soboslikarske i ličilačke radove, trgovinu i usluge, OIB 42438060686</item>
    </derivirana_varijabla>
  </DomainObject.Predmet.ProtuStrankaListFormatedOIB>
  <DomainObject.Predmet.ProtuStrankaListFormatedWithAdress>
    <izvorni_sadrzaj>
      <item>BUKVIĆ DIZAJN jednostavno društvo s ograničenom odgovornošću za soboslikarske i ličilačke radove, trgovinu i usluge, Ljudevita Gaja 22, 48350 Đurđevac</item>
    </izvorni_sadrzaj>
    <derivirana_varijabla naziv="DomainObject.Predmet.ProtuStrankaListFormatedWithAdress_1">
      <item>BUKVIĆ DIZAJN jednostavno društvo s ograničenom odgovornošću za soboslikarske i ličilačke radove, trgovinu i usluge, Ljudevita Gaja 22, 48350 Đurđevac</item>
    </derivirana_varijabla>
  </DomainObject.Predmet.ProtuStrankaListFormatedWithAdress>
  <DomainObject.Predmet.ProtuStrankaListFormatedWithAdressOIB>
    <izvorni_sadrzaj>
      <item>BUKVIĆ DIZAJN jednostavno društvo s ograničenom odgovornošću za soboslikarske i ličilačke radove, trgovinu i usluge, OIB 42438060686, Ljudevita Gaja 22, 48350 Đurđevac</item>
    </izvorni_sadrzaj>
    <derivirana_varijabla naziv="DomainObject.Predmet.ProtuStrankaListFormatedWithAdressOIB_1">
      <item>BUKVIĆ DIZAJN jednostavno društvo s ograničenom odgovornošću za soboslikarske i ličilačke radove, trgovinu i usluge, OIB 42438060686, Ljudevita Gaja 22, 48350 Đurđevac</item>
    </derivirana_varijabla>
  </DomainObject.Predmet.ProtuStrankaListFormatedWithAdressOIB>
  <DomainObject.Predmet.ProtuStrankaListNazivFormated>
    <izvorni_sadrzaj>
      <item>BUKVIĆ DIZAJN jednostavno društvo s ograničenom odgovornošću za soboslikarske i ličilačke radove, trgovinu i usluge</item>
    </izvorni_sadrzaj>
    <derivirana_varijabla naziv="DomainObject.Predmet.ProtuStrankaListNazivFormated_1">
      <item>BUKVIĆ DIZAJN jednostavno društvo s ograničenom odgovornošću za soboslikarske i ličilačke radove, trgovinu i usluge</item>
    </derivirana_varijabla>
  </DomainObject.Predmet.ProtuStrankaListNazivFormated>
  <DomainObject.Predmet.ProtuStrankaListNazivFormatedOIB>
    <izvorni_sadrzaj>
      <item>BUKVIĆ DIZAJN jednostavno društvo s ograničenom odgovornošću za soboslikarske i ličilačke radove, trgovinu i usluge, OIB 42438060686</item>
    </izvorni_sadrzaj>
    <derivirana_varijabla naziv="DomainObject.Predmet.ProtuStrankaListNazivFormatedOIB_1">
      <item>BUKVIĆ DIZAJN jednostavno društvo s ograničenom odgovornošću za soboslikarske i ličilačke radove, trgovinu i usluge, OIB 42438060686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St-140/2016-5</izvorni_sadrzaj>
    <derivirana_varijabla naziv="DomainObject.PoslovniBrojDokumenta_1">St-140/2016-5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BUKVIĆ DIZAJN jednostavno društvo s ograničenom odgovornošću za soboslikarske i ličilačke radove, trgovinu i usluge</izvorni_sadrzaj>
    <derivirana_varijabla naziv="DomainObject.Predmet.ProtustrankaIDrugi_1">BUKVIĆ DIZAJN jednostavno društvo s ograničenom odgovornošću za soboslikarske i ličilačke radove,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BUKVIĆ DIZAJN jednostavno društvo s ograničenom odgovornošću za soboslikarske i ličilačke radove, trgovinu i usluge, OIB 42438060686, Ljudevita Gaja 22, 48350 Đurđevac</izvorni_sadrzaj>
    <derivirana_varijabla naziv="DomainObject.Predmet.ProtustrankaIDrugiAdressOIB_1">BUKVIĆ DIZAJN jednostavno društvo s ograničenom odgovornošću za soboslikarske i ličilačke radove, trgovinu i usluge, OIB 42438060686, Ljudevita Gaja 22,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BUKVIĆ DIZAJN jednostavno društvo s ograničenom odgovornošću za soboslikarske i ličilačke radove, trgovinu i usluge</item>
      <item>E-oglasna ploča</item>
      <item>Sudski registar</item>
    </izvorni_sadrzaj>
    <derivirana_varijabla naziv="DomainObject.Predmet.SudioniciListNaziv_1">
      <item>Financijska agencija</item>
      <item>BUKVIĆ DIZAJN jednostavno društvo s ograničenom odgovornošću za soboslikarske i ličilačke radove,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BUKVIĆ DIZAJN jednostavno društvo s ograničenom odgovornošću za soboslikarske i ličilačke radove, trgovinu i usluge, OIB 42438060686, Ljudevita Gaja 22,48350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BUKVIĆ DIZAJN jednostavno društvo s ograničenom odgovornošću za soboslikarske i ličilačke radove, trgovinu i usluge, OIB 42438060686, Ljudevita Gaja 22,48350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D8A49-17AD-443D-A0A6-DAED339CE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2791</properties:Characters>
  <properties:Lines>87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2016-06-02T11:33:00Z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