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e2bc" w14:paraId="161e2bc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AC3B1E">
        <w:rPr>
          <w:rFonts w:hAnsi="Times New Roman" w:ascii="Times New Roman"/>
          <w:szCs w:val="24"/>
        </w:rPr>
        <w:t>1952/16</w:t>
      </w:r>
      <w:r w:rsidR="00E516F0">
        <w:rPr>
          <w:rFonts w:hAnsi="Times New Roman" w:ascii="Times New Roman"/>
          <w:szCs w:val="24"/>
        </w:rPr>
        <w:t>-31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AC3B1E" w:rsidRPr="00E53554">
        <w:rPr>
          <w:szCs w:val="24"/>
        </w:rPr>
        <w:t>BUZZ PROJEKT društvo s ograničenom odgovornošću za ugostiteljstvo</w:t>
      </w:r>
      <w:r w:rsidR="00AC3B1E">
        <w:rPr>
          <w:szCs w:val="24"/>
        </w:rPr>
        <w:t xml:space="preserve"> u stečaju</w:t>
      </w:r>
      <w:r w:rsidR="00AC3B1E" w:rsidRPr="00E53554">
        <w:rPr>
          <w:szCs w:val="24"/>
        </w:rPr>
        <w:t>, OIB:49311008480, Zagreb (Grad Zagreb), Roberta Frangeša Mihanovića 5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AC3B1E">
        <w:rPr>
          <w:szCs w:val="24"/>
        </w:rPr>
        <w:t>8</w:t>
      </w:r>
      <w:r w:rsidRPr="00DE14DF">
        <w:rPr>
          <w:szCs w:val="24"/>
        </w:rPr>
        <w:t xml:space="preserve">. </w:t>
      </w:r>
      <w:r w:rsidR="005D3258">
        <w:rPr>
          <w:szCs w:val="24"/>
        </w:rPr>
        <w:t>siječnja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AC3B1E">
        <w:rPr>
          <w:rFonts w:hAnsi="Times New Roman" w:ascii="Times New Roman"/>
          <w:szCs w:val="24"/>
        </w:rPr>
        <w:t>1952/16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AC3B1E" w:rsidRPr="00E53554">
        <w:rPr>
          <w:rFonts w:hAnsi="Times New Roman" w:ascii="Times New Roman"/>
          <w:szCs w:val="24"/>
        </w:rPr>
        <w:t>BUZZ PROJEKT društvo s ograničenom odgovornošću za ugostiteljstvo</w:t>
      </w:r>
      <w:r w:rsidR="00AC3B1E">
        <w:rPr>
          <w:rFonts w:hAnsi="Times New Roman" w:ascii="Times New Roman"/>
          <w:szCs w:val="24"/>
        </w:rPr>
        <w:t xml:space="preserve"> u stečaju</w:t>
      </w:r>
      <w:r w:rsidR="00AC3B1E" w:rsidRPr="00E53554">
        <w:rPr>
          <w:rFonts w:hAnsi="Times New Roman" w:ascii="Times New Roman"/>
          <w:szCs w:val="24"/>
        </w:rPr>
        <w:t>, OIB:49311008480, Zagreb (Grad Zagreb), Roberta Frangeša Mihanovića 5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AC3B1E">
        <w:rPr>
          <w:rFonts w:hAnsi="Times New Roman" w:ascii="Times New Roman"/>
          <w:szCs w:val="24"/>
        </w:rPr>
        <w:t>Dragutin Romić, OIB:07423571519, Čepin, Ulica Papuka 28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AC3B1E">
        <w:rPr>
          <w:rFonts w:hAnsi="Times New Roman" w:ascii="Times New Roman"/>
          <w:szCs w:val="24"/>
        </w:rPr>
        <w:t>Dragutin Romić, OIB:07423571519, Čepin, Ulica Papuka 28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AC3B1E">
        <w:rPr>
          <w:rFonts w:hAnsi="Times New Roman" w:ascii="Times New Roman"/>
          <w:szCs w:val="24"/>
        </w:rPr>
        <w:t>HR5125000093120130727.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697E55">
        <w:rPr>
          <w:rFonts w:hAnsi="Times New Roman" w:ascii="Times New Roman"/>
          <w:szCs w:val="24"/>
        </w:rPr>
        <w:t>1952/16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412A27">
        <w:rPr>
          <w:rFonts w:hAnsi="Times New Roman" w:ascii="Times New Roman"/>
          <w:szCs w:val="24"/>
        </w:rPr>
        <w:t>2</w:t>
      </w:r>
      <w:r w:rsidR="00697E55">
        <w:rPr>
          <w:rFonts w:hAnsi="Times New Roman" w:ascii="Times New Roman"/>
          <w:szCs w:val="24"/>
        </w:rPr>
        <w:t>0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697E55">
        <w:rPr>
          <w:rFonts w:hAnsi="Times New Roman" w:ascii="Times New Roman"/>
          <w:szCs w:val="24"/>
        </w:rPr>
        <w:t>srpnja</w:t>
      </w:r>
      <w:r w:rsidR="00D018E0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697E55">
        <w:rPr>
          <w:rFonts w:hAnsi="Times New Roman" w:ascii="Times New Roman"/>
          <w:szCs w:val="24"/>
        </w:rPr>
        <w:t>Dragutin Romić, OIB:07423571519, Čepin, Ulica Papuka 28.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 xml:space="preserve">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CB6D2C">
        <w:rPr>
          <w:rFonts w:hAnsi="Times New Roman" w:ascii="Times New Roman"/>
          <w:szCs w:val="24"/>
        </w:rPr>
        <w:t>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667112">
        <w:rPr>
          <w:rFonts w:hAnsi="Times New Roman" w:ascii="Times New Roman"/>
          <w:szCs w:val="24"/>
        </w:rPr>
        <w:t>siječnja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E516F0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E516F0" w:rsidP="00692346" w:rsidR="00E516F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E516F0" w:rsidP="00C662EE" w:rsidR="00E516F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16F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CB6D2C">
      <w:rPr>
        <w:rFonts w:hAnsi="Times New Roman" w:ascii="Times New Roman"/>
        <w:szCs w:val="24"/>
      </w:rPr>
      <w:t>1952/16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B4FB0"/>
    <w:rsid w:val="001D0C22"/>
    <w:rsid w:val="001F5EE9"/>
    <w:rsid w:val="001F6333"/>
    <w:rsid w:val="00210BFB"/>
    <w:rsid w:val="00222E37"/>
    <w:rsid w:val="00243AAF"/>
    <w:rsid w:val="002564EF"/>
    <w:rsid w:val="00265F1D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D3258"/>
    <w:rsid w:val="005D5FA2"/>
    <w:rsid w:val="006020F0"/>
    <w:rsid w:val="00627D4C"/>
    <w:rsid w:val="00632BDD"/>
    <w:rsid w:val="0064618D"/>
    <w:rsid w:val="00667112"/>
    <w:rsid w:val="00694BD5"/>
    <w:rsid w:val="006977E0"/>
    <w:rsid w:val="00697E55"/>
    <w:rsid w:val="006A6154"/>
    <w:rsid w:val="006B61A1"/>
    <w:rsid w:val="006C3EA5"/>
    <w:rsid w:val="006F5397"/>
    <w:rsid w:val="00745A37"/>
    <w:rsid w:val="0077118F"/>
    <w:rsid w:val="00814C39"/>
    <w:rsid w:val="008237B0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31B8"/>
    <w:rsid w:val="009830EE"/>
    <w:rsid w:val="00994798"/>
    <w:rsid w:val="009A745E"/>
    <w:rsid w:val="009B2C51"/>
    <w:rsid w:val="009C24D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B6D2C"/>
    <w:rsid w:val="00CE1771"/>
    <w:rsid w:val="00CF26DA"/>
    <w:rsid w:val="00D018E0"/>
    <w:rsid w:val="00D0226F"/>
    <w:rsid w:val="00D84DB7"/>
    <w:rsid w:val="00DB0640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516F0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1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6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6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6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6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1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6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6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6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6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</izvorni_sadrzaj>
    <derivirana_varijabla naziv="DomainObject.Predmet.PrimjedbaSuca_1">aa</derivirana_varijabla>
  </DomainObject.Predmet.PrimjedbaSuca>
  <DomainObject.Predmet.ProtustrankaFormated>
    <izvorni_sadrzaj>  BUZZ PROJEKT d.o.o. zastupanog po punomoćniku Iva Šuntić</izvorni_sadrzaj>
    <derivirana_varijabla naziv="DomainObject.Predmet.ProtustrankaFormated_1">  BUZZ PROJEKT d.o.o. zastupanog po punomoćniku Iva Šuntić</derivirana_varijabla>
  </DomainObject.Predmet.ProtustrankaFormated>
  <DomainObject.Predmet.ProtustrankaFormatedOIB>
    <izvorni_sadrzaj>  BUZZ PROJEKT d.o.o., OIB 49311008480 zastupanog po punomoćniku Iva Šuntić</izvorni_sadrzaj>
    <derivirana_varijabla naziv="DomainObject.Predmet.ProtustrankaFormatedOIB_1">  BUZZ PROJEKT d.o.o., OIB 49311008480 zastupanog po punomoćniku Iva Šuntić</derivirana_varijabla>
  </DomainObject.Predmet.ProtustrankaFormatedOIB>
  <DomainObject.Predmet.ProtustrankaFormatedWithAdress>
    <izvorni_sadrzaj> BUZZ PROJEKT d.o.o., Roberta Frangeša Mihanovića 5, 10000 Zagreb zastupanog po punomoćniku Iva Šuntić</izvorni_sadrzaj>
    <derivirana_varijabla naziv="DomainObject.Predmet.ProtustrankaFormatedWithAdress_1"> BUZZ PROJEKT d.o.o., Roberta Frangeša Mihanovića 5, 10000 Zagreb zastupanog po punomoćniku Iva Šuntić</derivirana_varijabla>
  </DomainObject.Predmet.ProtustrankaFormatedWithAdress>
  <DomainObject.Predmet.ProtustrankaFormatedWithAdressOIB>
    <izvorni_sadrzaj> BUZZ PROJEKT d.o.o., OIB 49311008480, Roberta Frangeša Mihanovića 5, 10000 Zagreb zastupanog po punomoćniku Iva Šuntić</izvorni_sadrzaj>
    <derivirana_varijabla naziv="DomainObject.Predmet.ProtustrankaFormatedWithAdressOIB_1"> BUZZ PROJEKT d.o.o., OIB 49311008480, Roberta Frangeša Mihanovića 5, 10000 Zagreb zastupanog po punomoćniku Iva Šuntić</derivirana_varijabla>
  </DomainObject.Predmet.ProtustrankaFormatedWithAdressOIB>
  <DomainObject.Predmet.ProtustrankaWithAdress>
    <izvorni_sadrzaj>BUZZ PROJEKT d.o.o. Roberta Frangeša Mihanovića 5, 10000 Zagreb</izvorni_sadrzaj>
    <derivirana_varijabla naziv="DomainObject.Predmet.ProtustrankaWithAdress_1">BUZZ PROJEKT d.o.o. Roberta Frangeša Mihanovića 5, 10000 Zagreb</derivirana_varijabla>
  </DomainObject.Predmet.ProtustrankaWithAdress>
  <DomainObject.Predmet.ProtustrankaWithAdressOIB>
    <izvorni_sadrzaj>BUZZ PROJEKT d.o.o., OIB 49311008480, Roberta Frangeša Mihanovića 5, 10000 Zagreb</izvorni_sadrzaj>
    <derivirana_varijabla naziv="DomainObject.Predmet.ProtustrankaWithAdressOIB_1">BUZZ PROJEKT d.o.o., OIB 49311008480, Roberta Frangeša Mihanovića 5, 10000 Zagreb</derivirana_varijabla>
  </DomainObject.Predmet.ProtustrankaWithAdressOIB>
  <DomainObject.Predmet.ProtustrankaNazivFormated>
    <izvorni_sadrzaj>BUZZ PROJEKT d.o.o.</izvorni_sadrzaj>
    <derivirana_varijabla naziv="DomainObject.Predmet.ProtustrankaNazivFormated_1">BUZZ PROJEKT d.o.o.</derivirana_varijabla>
  </DomainObject.Predmet.ProtustrankaNazivFormated>
  <DomainObject.Predmet.ProtustrankaNazivFormatedOIB>
    <izvorni_sadrzaj>BUZZ PROJEKT d.o.o., OIB 49311008480</izvorni_sadrzaj>
    <derivirana_varijabla naziv="DomainObject.Predmet.ProtustrankaNazivFormatedOIB_1">BUZZ PROJEKT d.o.o., OIB 49311008480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BUZZ PROJEKT d.o.o. zastupanog po punomoćniku Iva Šuntić</item>
    </izvorni_sadrzaj>
    <derivirana_varijabla naziv="DomainObject.Predmet.ProtuStrankaListFormated_1">
      <item>BUZZ PROJEKT d.o.o. zastupanog po punomoćniku Iva Šuntić</item>
    </derivirana_varijabla>
  </DomainObject.Predmet.ProtuStrankaListFormated>
  <DomainObject.Predmet.ProtuStrankaListFormatedOIB>
    <izvorni_sadrzaj>
      <item>BUZZ PROJEKT d.o.o., OIB 49311008480 zastupanog po punomoćniku Iva Šuntić</item>
    </izvorni_sadrzaj>
    <derivirana_varijabla naziv="DomainObject.Predmet.ProtuStrankaListFormatedOIB_1">
      <item>BUZZ PROJEKT d.o.o., OIB 49311008480 zastupanog po punomoćniku Iva Šuntić</item>
    </derivirana_varijabla>
  </DomainObject.Predmet.ProtuStrankaListFormatedOIB>
  <DomainObject.Predmet.ProtuStrankaListFormatedWithAdress>
    <izvorni_sadrzaj>
      <item>BUZZ PROJEKT d.o.o., Roberta Frangeša Mihanovića 5, 10000 Zagreb zastupanog po punomoćniku Iva Šuntić</item>
    </izvorni_sadrzaj>
    <derivirana_varijabla naziv="DomainObject.Predmet.ProtuStrankaListFormatedWithAdress_1">
      <item>BUZZ PROJEKT d.o.o., Roberta Frangeša Mihanovića 5, 10000 Zagreb zastupanog po punomoćniku Iva Šuntić</item>
    </derivirana_varijabla>
  </DomainObject.Predmet.ProtuStrankaListFormatedWithAdress>
  <DomainObject.Predmet.ProtuStrankaListFormatedWithAdressOIB>
    <izvorni_sadrzaj>
      <item>BUZZ PROJEKT d.o.o., OIB 49311008480, Roberta Frangeša Mihanovića 5, 10000 Zagreb zastupanog po punomoćniku Iva Šuntić</item>
    </izvorni_sadrzaj>
    <derivirana_varijabla naziv="DomainObject.Predmet.ProtuStrankaListFormatedWithAdressOIB_1">
      <item>BUZZ PROJEKT d.o.o., OIB 49311008480, Roberta Frangeša Mihanovića 5, 10000 Zagreb zastupanog po punomoćniku Iva Šuntić</item>
    </derivirana_varijabla>
  </DomainObject.Predmet.ProtuStrankaListFormatedWithAdressOIB>
  <DomainObject.Predmet.ProtuStrankaListNazivFormated>
    <izvorni_sadrzaj>
      <item>BUZZ PROJEKT d.o.o.</item>
    </izvorni_sadrzaj>
    <derivirana_varijabla naziv="DomainObject.Predmet.ProtuStrankaListNazivFormated_1">
      <item>BUZZ PROJEKT d.o.o.</item>
    </derivirana_varijabla>
  </DomainObject.Predmet.ProtuStrankaListNazivFormated>
  <DomainObject.Predmet.ProtuStrankaListNazivFormatedOIB>
    <izvorni_sadrzaj>
      <item>BUZZ PROJEKT d.o.o., OIB 49311008480</item>
    </izvorni_sadrzaj>
    <derivirana_varijabla naziv="DomainObject.Predmet.ProtuStrankaListNazivFormatedOIB_1">
      <item>BUZZ PROJEKT d.o.o., OIB 49311008480</item>
    </derivirana_varijabla>
  </DomainObject.Predmet.ProtuStrankaListNazivFormatedOIB>
  <DomainObject.Predmet.OstaliListFormated>
    <izvorni_sadrzaj>
      <item>Iva Šuntić punomoćnica sudionika u postupku BUZZ PROJEKT d.o.o.</item>
    </izvorni_sadrzaj>
    <derivirana_varijabla naziv="DomainObject.Predmet.OstaliListFormated_1">
      <item>Iva Šuntić punomoćnica sudionika u postupku BUZZ PROJEKT d.o.o.</item>
    </derivirana_varijabla>
  </DomainObject.Predmet.OstaliListFormated>
  <DomainObject.Predmet.OstaliListFormatedOIB>
    <izvorni_sadrzaj>
      <item>Iva Šuntić, OIB 78367687793 punomoćnica sudionika u postupku BUZZ PROJEKT d.o.o.</item>
    </izvorni_sadrzaj>
    <derivirana_varijabla naziv="DomainObject.Predmet.OstaliListFormatedOIB_1">
      <item>Iva Šuntić, OIB 78367687793 punomoćnica sudionika u postupku BUZZ PROJEKT d.o.o.</item>
    </derivirana_varijabla>
  </DomainObject.Predmet.OstaliListFormatedOIB>
  <DomainObject.Predmet.OstaliListFormatedWithAdress>
    <izvorni_sadrzaj>
      <item>Iva Šuntić, Ulica Jurja Dalmatinca 6, 10000 Zagreb punomoćnica sudionika u postupku BUZZ PROJEKT d.o.o.</item>
    </izvorni_sadrzaj>
    <derivirana_varijabla naziv="DomainObject.Predmet.OstaliListFormatedWithAdress_1">
      <item>Iva Šuntić, Ulica Jurja Dalmatinca 6, 10000 Zagreb punomoćnica sudionika u postupku BUZZ PROJEKT d.o.o.</item>
    </derivirana_varijabla>
  </DomainObject.Predmet.OstaliListFormatedWithAdress>
  <DomainObject.Predmet.OstaliListFormatedWithAdressOIB>
    <izvorni_sadrzaj>
      <item>Iva Šuntić, OIB 78367687793, Ulica Jurja Dalmatinca 6, 10000 Zagreb punomoćnica sudionika u postupku BUZZ PROJEKT d.o.o.</item>
    </izvorni_sadrzaj>
    <derivirana_varijabla naziv="DomainObject.Predmet.OstaliListFormatedWithAdressOIB_1">
      <item>Iva Šuntić, OIB 78367687793, Ulica Jurja Dalmatinca 6, 10000 Zagreb punomoćnica sudionika u postupku BUZZ PROJEKT d.o.o.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BUZZ PROJEKT d.o.o.</izvorni_sadrzaj>
    <derivirana_varijabla naziv="DomainObject.Predmet.ProtustrankaIDrugi_1">BUZZ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BUZZ PROJEKT d.o.o., OIB 49311008480, Roberta Frangeša Mihanovića 5, 10000 Zagreb</izvorni_sadrzaj>
    <derivirana_varijabla naziv="DomainObject.Predmet.ProtustrankaIDrugiAdressOIB_1">BUZZ PROJEKT d.o.o., OIB 49311008480,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>22. veljače 2018.</izvorni_sadrzaj>
    <derivirana_varijabla naziv="DomainObject.Predmet.OdlukaRjesenje.DatumPravomocnosti_1">22. veljače 2018.</derivirana_varijabla>
  </DomainObject.Predmet.OdlukaRjesenje.DatumPravomocnosti>
  <DomainObject.Predmet.OdlukaRjesenje.Oznaka>
    <izvorni_sadrzaj>St-1952/2016-20</izvorni_sadrzaj>
    <derivirana_varijabla naziv="DomainObject.Predmet.OdlukaRjesenje.Oznaka_1">St-1952/2016-20</derivirana_varijabla>
  </DomainObject.Predmet.OdlukaRjesenje.Oznaka>
  <DomainObject.Predmet.SudioniciListNaziv>
    <izvorni_sadrzaj>
      <item>FINA Regionalni centar Zagreb</item>
      <item>BUZZ PROJEKT d.o.o.</item>
      <item>Iva Šuntić</item>
    </izvorni_sadrzaj>
    <derivirana_varijabla naziv="DomainObject.Predmet.SudioniciListNaziv_1">
      <item>FINA Regionalni centar Zagreb</item>
      <item>BUZZ PROJEKT d.o.o.</item>
      <item>Iva Šuntić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izvorni_sadrzaj>
    <derivirana_varijabla naziv="DomainObject.Predmet.SudioniciListAdressOIB_1"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49311008480</item>
      <item>, OIB 78367687793</item>
    </izvorni_sadrzaj>
    <derivirana_varijabla naziv="DomainObject.Predmet.SudioniciListNazivOIB_1">
      <item>, OIB 85821130368</item>
      <item>, OIB 49311008480</item>
      <item>, OIB 78367687793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2017.</izvorni_sadrzaj>
    <derivirana_varijabla naziv="DomainObject.Predmet.DatumZadnjeOdrzaneSudskeRadnje_1">24. listopada 2017.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St-1952/2016-28</izvorni_sadrzaj>
    <derivirana_varijabla naziv="DomainObject.PredzadnjaOdlukaIzPredmeta.Oznaka_1">St-1952/2016-28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3192</properties:Characters>
  <properties:Lines>81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2019-01-08T12:30:00Z</dcterms:created>
  <dc:creator>Monika Grbac</dc:creator>
  <cp:lastModifiedBy>Monika Grbac</cp:lastModifiedBy>
  <cp:lastPrinted>2018-12-17T12:43:00Z</cp:lastPrinted>
  <dcterms:modified xmlns:xsi="http://www.w3.org/2001/XMLSchema-instance" xsi:type="dcterms:W3CDTF">2019-01-08T12:33:00Z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(st-1952-16.docx)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