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9c77" w14:paraId="ab09c7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C13915">
        <w:t>2</w:t>
      </w:r>
      <w:r w:rsidR="00A02193">
        <w:t>66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A02193" w:rsidRPr="00A02193">
        <w:t>EKOMODERNA j.d.o.o. za usluge, Strmec, Ljudevita Gaja 12, MBS: 080839530 OIB: 90988909897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A02193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A02193" w:rsidRPr="00A02193">
        <w:t>EKOMODERNA j.d.o.o. za usluge, Strmec, Ljudevita Gaja 12, MBS: 080839530 OIB: 90988909897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A02193">
        <w:t>Vencel Čuljak, Osijek, Plješevička 16e</w:t>
      </w:r>
      <w:r w:rsidR="00DA76CB">
        <w:t>,</w:t>
      </w:r>
      <w:r w:rsidR="004C12D6">
        <w:t xml:space="preserve"> OIB:</w:t>
      </w:r>
      <w:r w:rsidR="00A02193">
        <w:t xml:space="preserve"> 60951188779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A02193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02193" w:rsidRPr="00A02193">
        <w:t>EKOMODERNA j.d.o.o. za usluge, Strmec, Ljudevita Gaja 12, MBS: 080839530 OIB: 90988909897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6F1093">
        <w:t>2</w:t>
      </w:r>
      <w:r w:rsidR="00A02193">
        <w:t>4</w:t>
      </w:r>
      <w:r w:rsidR="006D22B1">
        <w:t xml:space="preserve">. </w:t>
      </w:r>
      <w:r w:rsidR="006F1093">
        <w:t>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A02193" w:rsidRPr="00A02193">
        <w:t>EKOMODERNA j.d.o.o. za usluge, Strmec, Ljudevita Gaja 12, MBS: 080839530 OIB: 90988909897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C13915">
        <w:t>2</w:t>
      </w:r>
      <w:r w:rsidR="00A02193">
        <w:t>66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C13915">
        <w:t>2</w:t>
      </w:r>
      <w:r w:rsidR="00A02193">
        <w:t>66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643F1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83A76"/>
    <w:rsid w:val="009D33A7"/>
    <w:rsid w:val="009E4D62"/>
    <w:rsid w:val="009F5360"/>
    <w:rsid w:val="00A02193"/>
    <w:rsid w:val="00A571AD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3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43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43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3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3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3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43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43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3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3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EKOMODERNA jednostavno društvo s ograničenom odgovornošću za usluge</izvorni_sadrzaj>
    <derivirana_varijabla naziv="DomainObject.Predmet.ProtustrankaFormated_1">  EKOMODERNA jednostavno društvo s ograničenom odgovornošću za usluge</derivirana_varijabla>
  </DomainObject.Predmet.ProtustrankaFormated>
  <DomainObject.Predmet.ProtustrankaFormatedOIB>
    <izvorni_sadrzaj>  EKOMODERNA jednostavno društvo s ograničenom odgovornošću za usluge, OIB 90988909897</izvorni_sadrzaj>
    <derivirana_varijabla naziv="DomainObject.Predmet.ProtustrankaFormatedOIB_1">  EKOMODERNA jednostavno društvo s ograničenom odgovornošću za usluge, OIB 90988909897</derivirana_varijabla>
  </DomainObject.Predmet.ProtustrankaFormatedOIB>
  <DomainObject.Predmet.ProtustrankaFormatedWithAdress>
    <izvorni_sadrzaj> EKOMODERNA jednostavno društvo s ograničenom odgovornošću za usluge, Ljudevita Gaja 12, 10434 Strmec Bukevski</izvorni_sadrzaj>
    <derivirana_varijabla naziv="DomainObject.Predmet.ProtustrankaFormatedWithAdress_1"> EKOMODERNA jednostavno društvo s ograničenom odgovornošću za usluge, Ljudevita Gaja 12, 10434 Strmec Bukevski</derivirana_varijabla>
  </DomainObject.Predmet.ProtustrankaFormatedWithAdress>
  <DomainObject.Predmet.ProtustrankaFormatedWithAdressOIB>
    <izvorni_sadrzaj> EKOMODERNA jednostavno društvo s ograničenom odgovornošću za usluge, OIB 90988909897, Ljudevita Gaja 12, 10434 Strmec Bukevski</izvorni_sadrzaj>
    <derivirana_varijabla naziv="DomainObject.Predmet.ProtustrankaFormatedWithAdressOIB_1"> EKOMODERNA jednostavno društvo s ograničenom odgovornošću za usluge, OIB 90988909897, Ljudevita Gaja 12, 10434 Strmec Bukevski</derivirana_varijabla>
  </DomainObject.Predmet.ProtustrankaFormatedWithAdressOIB>
  <DomainObject.Predmet.ProtustrankaWithAdress>
    <izvorni_sadrzaj>EKOMODERNA jednostavno društvo s ograničenom odgovornošću za usluge Ljudevita Gaja 12, 10434 Strmec Bukevski</izvorni_sadrzaj>
    <derivirana_varijabla naziv="DomainObject.Predmet.ProtustrankaWithAdress_1">EKOMODERNA jednostavno društvo s ograničenom odgovornošću za usluge Ljudevita Gaja 12, 10434 Strmec Bukevski</derivirana_varijabla>
  </DomainObject.Predmet.ProtustrankaWithAdress>
  <DomainObject.Predmet.ProtustrankaWithAdressOIB>
    <izvorni_sadrzaj>EKOMODERNA jednostavno društvo s ograničenom odgovornošću za usluge, OIB 90988909897, Ljudevita Gaja 12, 10434 Strmec Bukevski</izvorni_sadrzaj>
    <derivirana_varijabla naziv="DomainObject.Predmet.ProtustrankaWithAdressOIB_1">EKOMODERNA jednostavno društvo s ograničenom odgovornošću za usluge, OIB 90988909897, Ljudevita Gaja 12, 10434 Strmec Bukevski</derivirana_varijabla>
  </DomainObject.Predmet.ProtustrankaWithAdressOIB>
  <DomainObject.Predmet.ProtustrankaNazivFormated>
    <izvorni_sadrzaj>EKOMODERNA jednostavno društvo s ograničenom odgovornošću za usluge</izvorni_sadrzaj>
    <derivirana_varijabla naziv="DomainObject.Predmet.ProtustrankaNazivFormated_1">EKOMODERNA jednostavno društvo s ograničenom odgovornošću za usluge</derivirana_varijabla>
  </DomainObject.Predmet.ProtustrankaNazivFormated>
  <DomainObject.Predmet.ProtustrankaNazivFormatedOIB>
    <izvorni_sadrzaj>EKOMODERNA jednostavno društvo s ograničenom odgovornošću za usluge, OIB 90988909897</izvorni_sadrzaj>
    <derivirana_varijabla naziv="DomainObject.Predmet.ProtustrankaNazivFormatedOIB_1">EKOMODERNA jednostavno društvo s ograničenom odgovornošću za usluge, OIB 90988909897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EKOMODERNA jednostavno društvo s ograničenom odgovornošću za usluge</item>
    </izvorni_sadrzaj>
    <derivirana_varijabla naziv="DomainObject.Predmet.ProtuStrankaListFormated_1">
      <item>EKOMODERNA jednostavno društvo s ograničenom odgovornošću za usluge</item>
    </derivirana_varijabla>
  </DomainObject.Predmet.ProtuStrankaListFormated>
  <DomainObject.Predmet.ProtuStrankaListFormatedOIB>
    <izvorni_sadrzaj>
      <item>EKOMODERNA jednostavno društvo s ograničenom odgovornošću za usluge, OIB 90988909897</item>
    </izvorni_sadrzaj>
    <derivirana_varijabla naziv="DomainObject.Predmet.ProtuStrankaListFormatedOIB_1">
      <item>EKOMODERNA jednostavno društvo s ograničenom odgovornošću za usluge, OIB 90988909897</item>
    </derivirana_varijabla>
  </DomainObject.Predmet.ProtuStrankaListFormatedOIB>
  <DomainObject.Predmet.ProtuStrankaListFormatedWithAdress>
    <izvorni_sadrzaj>
      <item>EKOMODERNA jednostavno društvo s ograničenom odgovornošću za usluge, Ljudevita Gaja 12, 10434 Strmec Bukevski</item>
    </izvorni_sadrzaj>
    <derivirana_varijabla naziv="DomainObject.Predmet.ProtuStrankaListFormatedWithAdress_1">
      <item>EKOMODERNA jednostavno društvo s ograničenom odgovornošću za usluge, Ljudevita Gaja 12, 10434 Strmec Bukevski</item>
    </derivirana_varijabla>
  </DomainObject.Predmet.ProtuStrankaListFormatedWithAdress>
  <DomainObject.Predmet.ProtuStrankaListFormatedWithAdressOIB>
    <izvorni_sadrzaj>
      <item>EKOMODERNA jednostavno društvo s ograničenom odgovornošću za usluge, OIB 90988909897, Ljudevita Gaja 12, 10434 Strmec Bukevski</item>
    </izvorni_sadrzaj>
    <derivirana_varijabla naziv="DomainObject.Predmet.ProtuStrankaListFormatedWithAdressOIB_1">
      <item>EKOMODERNA jednostavno društvo s ograničenom odgovornošću za usluge, OIB 90988909897, Ljudevita Gaja 12, 10434 Strmec Bukevski</item>
    </derivirana_varijabla>
  </DomainObject.Predmet.ProtuStrankaListFormatedWithAdressOIB>
  <DomainObject.Predmet.ProtuStrankaListNazivFormated>
    <izvorni_sadrzaj>
      <item>EKOMODERNA jednostavno društvo s ograničenom odgovornošću za usluge</item>
    </izvorni_sadrzaj>
    <derivirana_varijabla naziv="DomainObject.Predmet.ProtuStrankaListNazivFormated_1">
      <item>EKOMODERNA jednostavno društvo s ograničenom odgovornošću za usluge</item>
    </derivirana_varijabla>
  </DomainObject.Predmet.ProtuStrankaListNazivFormated>
  <DomainObject.Predmet.ProtuStrankaListNazivFormatedOIB>
    <izvorni_sadrzaj>
      <item>EKOMODERNA jednostavno društvo s ograničenom odgovornošću za usluge, OIB 90988909897</item>
    </izvorni_sadrzaj>
    <derivirana_varijabla naziv="DomainObject.Predmet.ProtuStrankaListNazivFormatedOIB_1">
      <item>EKOMODERNA jednostavno društvo s ograničenom odgovornošću za usluge, OIB 90988909897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EKOMODERNA jednostavno društvo s ograničenom odgovornošću za usluge</izvorni_sadrzaj>
    <derivirana_varijabla naziv="DomainObject.Predmet.ProtustrankaIDrugi_1">EKOMODERNA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EKOMODERNA jednostavno društvo s ograničenom odgovornošću za usluge, OIB 90988909897, Ljudevita Gaja 12, 10434 Strmec Bukevski</izvorni_sadrzaj>
    <derivirana_varijabla naziv="DomainObject.Predmet.ProtustrankaIDrugiAdressOIB_1">EKOMODERNA jednostavno društvo s ograničenom odgovornošću za usluge, OIB 90988909897, Ljudevita Gaja 12,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EKOMODERNA jednostavno društvo s ograničenom odgovornošću za usluge</item>
      <item>FINA Regionalni centar Zagreb</item>
    </izvorni_sadrzaj>
    <derivirana_varijabla naziv="DomainObject.Predmet.SudioniciListNaziv_1">
      <item>EKOMODERNA jednostavno društvo s ograničenom odgovornošću za usluge</item>
      <item>FINA Regionalni centar Zagreb</item>
    </derivirana_varijabla>
  </DomainObject.Predmet.SudioniciListNaziv>
  <DomainObject.Predmet.SudioniciListAdressOIB>
    <izvorni_sadrzaj>
      <item>EKOMODERNA jednostavno društvo s ograničenom odgovornošću za usluge, OIB 90988909897, Ljudevita Gaja 12,10434 Strmec Bukevski</item>
      <item>FINA Regionalni centar Zagreb, OIB 85821130368, Trg svibanjskih žrtava 1995. br.1,10000 Zagreb</item>
    </izvorni_sadrzaj>
    <derivirana_varijabla naziv="DomainObject.Predmet.SudioniciListAdressOIB_1">
      <item>EKOMODERNA jednostavno društvo s ograničenom odgovornošću za usluge, OIB 90988909897, Ljudevita Gaja 12,10434 Strmec Bukevski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90988909897</item>
      <item>, OIB 85821130368</item>
    </izvorni_sadrzaj>
    <derivirana_varijabla naziv="DomainObject.Predmet.SudioniciListNazivOIB_1">
      <item>, OIB 90988909897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2223</properties:Characters>
  <properties:Lines>88</properties:Lines>
  <properties:Paragraphs>30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2016-07-01T10:09:00Z</cp:lastPrinted>
  <dcterms:modified xmlns:xsi="http://www.w3.org/2001/XMLSchema-instance" xsi:type="dcterms:W3CDTF">2016-07-01T10:09:00Z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