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b23a" w14:paraId="880b23a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769D5">
        <w:rPr>
          <w:rFonts w:cs="Times New Roman" w:eastAsia="Times New Roman" w:hAnsi="Times New Roman" w:ascii="Times New Roman"/>
          <w:sz w:val="24"/>
          <w:szCs w:val="24"/>
          <w:lang w:eastAsia="hr-HR"/>
        </w:rPr>
        <w:t>153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E769D5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</w:p>
    <w:p w:rsidRDefault="00E769D5" w:rsidP="006A35C6" w:rsidR="00E769D5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32528C" w:rsidRPr="0032528C">
        <w:rPr>
          <w:szCs w:val="24"/>
        </w:rPr>
        <w:t>OIB: 39670464653</w:t>
      </w:r>
      <w:r w:rsidR="0032528C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E769D5">
        <w:t xml:space="preserve">FRIZERSKI SALON TOME d.o.o., </w:t>
      </w:r>
      <w:proofErr w:type="spellStart"/>
      <w:r w:rsidR="00E769D5">
        <w:t>Boraja</w:t>
      </w:r>
      <w:proofErr w:type="spellEnd"/>
      <w:r w:rsidR="00E769D5">
        <w:t xml:space="preserve">, </w:t>
      </w:r>
      <w:proofErr w:type="spellStart"/>
      <w:r w:rsidR="00E769D5">
        <w:t>Boraja</w:t>
      </w:r>
      <w:proofErr w:type="spellEnd"/>
      <w:r w:rsidR="00E769D5">
        <w:t xml:space="preserve"> 77 B, OIB: 98427675702</w:t>
      </w:r>
      <w:r w:rsidR="00CA0F4A">
        <w:t>,</w:t>
      </w:r>
      <w:r>
        <w:rPr>
          <w:szCs w:val="24"/>
        </w:rPr>
        <w:t xml:space="preserve"> </w:t>
      </w:r>
      <w:r w:rsidR="00E769D5">
        <w:rPr>
          <w:szCs w:val="24"/>
        </w:rPr>
        <w:t>19</w:t>
      </w:r>
      <w:r w:rsidR="00922B50">
        <w:rPr>
          <w:szCs w:val="24"/>
        </w:rPr>
        <w:t>. ožujka</w:t>
      </w:r>
      <w:r w:rsidR="00AF3BF8">
        <w:rPr>
          <w:szCs w:val="24"/>
        </w:rPr>
        <w:t xml:space="preserve"> 2018.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AF3B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AF3BF8" w:rsidR="006A35C6" w:rsidRPr="00AF3B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3B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922B50">
        <w:rPr>
          <w:rFonts w:cs="Times New Roman" w:hAnsi="Times New Roman" w:ascii="Times New Roman"/>
          <w:sz w:val="24"/>
          <w:szCs w:val="24"/>
        </w:rPr>
        <w:t>19. ožujka</w:t>
      </w:r>
      <w:r w:rsidR="00AF3BF8" w:rsidRPr="00AF3BF8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CD31A9" w:rsidR="006A35C6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CD31A9" w:rsidP="00CD31A9" w:rsidR="00CD31A9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Jelena Radoš 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B2C3B" w:rsidP="003B2C3B" w:rsidR="003B2C3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3B2C3B" w:rsidP="003B2C3B" w:rsidR="003B2C3B" w:rsidRPr="00A17B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Šibenik,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6A35C6" w:rsidP="003B2C3B" w:rsidR="006A35C6" w:rsidRP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18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2528C"/>
    <w:rsid w:val="003B2C3B"/>
    <w:rsid w:val="003E6954"/>
    <w:rsid w:val="003F1884"/>
    <w:rsid w:val="00477A5E"/>
    <w:rsid w:val="004901DF"/>
    <w:rsid w:val="004905BA"/>
    <w:rsid w:val="004D2225"/>
    <w:rsid w:val="0052527F"/>
    <w:rsid w:val="00554CB4"/>
    <w:rsid w:val="00592BB2"/>
    <w:rsid w:val="005F4A0D"/>
    <w:rsid w:val="00607FED"/>
    <w:rsid w:val="0065539C"/>
    <w:rsid w:val="006A35C6"/>
    <w:rsid w:val="006B5B62"/>
    <w:rsid w:val="0078096A"/>
    <w:rsid w:val="0079293D"/>
    <w:rsid w:val="007A0173"/>
    <w:rsid w:val="008222BA"/>
    <w:rsid w:val="00825968"/>
    <w:rsid w:val="00836FCC"/>
    <w:rsid w:val="008D48A1"/>
    <w:rsid w:val="00916EAE"/>
    <w:rsid w:val="00922B50"/>
    <w:rsid w:val="00945A4F"/>
    <w:rsid w:val="00961F6B"/>
    <w:rsid w:val="009863C1"/>
    <w:rsid w:val="009E1014"/>
    <w:rsid w:val="00A06D18"/>
    <w:rsid w:val="00A35FF5"/>
    <w:rsid w:val="00A57BE4"/>
    <w:rsid w:val="00A86265"/>
    <w:rsid w:val="00AB387D"/>
    <w:rsid w:val="00AC4B77"/>
    <w:rsid w:val="00AF3BF8"/>
    <w:rsid w:val="00B308AB"/>
    <w:rsid w:val="00BC5760"/>
    <w:rsid w:val="00BE4EBD"/>
    <w:rsid w:val="00C04EEE"/>
    <w:rsid w:val="00C1028C"/>
    <w:rsid w:val="00C76D2F"/>
    <w:rsid w:val="00CA0F4A"/>
    <w:rsid w:val="00CB0B72"/>
    <w:rsid w:val="00CD31A9"/>
    <w:rsid w:val="00CD58C5"/>
    <w:rsid w:val="00D2652B"/>
    <w:rsid w:val="00D43983"/>
    <w:rsid w:val="00D57E01"/>
    <w:rsid w:val="00DC36B6"/>
    <w:rsid w:val="00DE6A1B"/>
    <w:rsid w:val="00E01C1A"/>
    <w:rsid w:val="00E06089"/>
    <w:rsid w:val="00E253A8"/>
    <w:rsid w:val="00E3741B"/>
    <w:rsid w:val="00E769D5"/>
    <w:rsid w:val="00E80148"/>
    <w:rsid w:val="00E925A1"/>
    <w:rsid w:val="00E95E08"/>
    <w:rsid w:val="00E968EB"/>
    <w:rsid w:val="00F135FC"/>
    <w:rsid w:val="00F23316"/>
    <w:rsid w:val="00F62F4E"/>
    <w:rsid w:val="00F6618F"/>
    <w:rsid w:val="00F87260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6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D1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6D1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6D1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6D1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6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D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6D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6D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6D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FRIZERSKI SALON TOME d.o.o. frizerske usluge za muškarce i žene</izvorni_sadrzaj>
    <derivirana_varijabla naziv="DomainObject.Predmet.ProtustrankaFormated_1">  FRIZERSKI SALON TOME d.o.o. frizerske usluge za muškarce i žene</derivirana_varijabla>
  </DomainObject.Predmet.ProtustrankaFormated>
  <DomainObject.Predmet.ProtustrankaFormatedOIB>
    <izvorni_sadrzaj>  FRIZERSKI SALON TOME d.o.o. frizerske usluge za muškarce i žene, OIB 98427675702</izvorni_sadrzaj>
    <derivirana_varijabla naziv="DomainObject.Predmet.ProtustrankaFormatedOIB_1">  FRIZERSKI SALON TOME d.o.o. frizerske usluge za muškarce i žene, OIB 98427675702</derivirana_varijabla>
  </DomainObject.Predmet.ProtustrankaFormatedOIB>
  <DomainObject.Predmet.ProtustrankaFormatedWithAdress>
    <izvorni_sadrzaj> FRIZERSKI SALON TOME d.o.o. frizerske usluge za muškarce i žene, Boraja 77 B, 22000 Boraja</izvorni_sadrzaj>
    <derivirana_varijabla naziv="DomainObject.Predmet.ProtustrankaFormatedWithAdress_1"> FRIZERSKI SALON TOME d.o.o. frizerske usluge za muškarce i žene, Boraja 77 B, 22000 Boraja</derivirana_varijabla>
  </DomainObject.Predmet.ProtustrankaFormatedWithAdress>
  <DomainObject.Predmet.ProtustrankaFormatedWithAdressOIB>
    <izvorni_sadrzaj> FRIZERSKI SALON TOME d.o.o. frizerske usluge za muškarce i žene, OIB 98427675702, Boraja 77 B, 22000 Boraja</izvorni_sadrzaj>
    <derivirana_varijabla naziv="DomainObject.Predmet.ProtustrankaFormatedWithAdressOIB_1"> FRIZERSKI SALON TOME d.o.o. frizerske usluge za muškarce i žene, OIB 98427675702, Boraja 77 B, 22000 Boraja</derivirana_varijabla>
  </DomainObject.Predmet.ProtustrankaFormatedWithAdressOIB>
  <DomainObject.Predmet.ProtustrankaWithAdress>
    <izvorni_sadrzaj>FRIZERSKI SALON TOME d.o.o. frizerske usluge za muškarce i žene Boraja 77 B, 22000 Boraja</izvorni_sadrzaj>
    <derivirana_varijabla naziv="DomainObject.Predmet.ProtustrankaWithAdress_1">FRIZERSKI SALON TOME d.o.o. frizerske usluge za muškarce i žene Boraja 77 B, 22000 Boraja</derivirana_varijabla>
  </DomainObject.Predmet.ProtustrankaWithAdress>
  <DomainObject.Predmet.ProtustrankaWithAdressOIB>
    <izvorni_sadrzaj>FRIZERSKI SALON TOME d.o.o. frizerske usluge za muškarce i žene, OIB 98427675702, Boraja 77 B, 22000 Boraja</izvorni_sadrzaj>
    <derivirana_varijabla naziv="DomainObject.Predmet.ProtustrankaWithAdressOIB_1">FRIZERSKI SALON TOME d.o.o. frizerske usluge za muškarce i žene, OIB 98427675702, Boraja 77 B, 22000 Boraja</derivirana_varijabla>
  </DomainObject.Predmet.ProtustrankaWithAdressOIB>
  <DomainObject.Predmet.ProtustrankaNazivFormated>
    <izvorni_sadrzaj>FRIZERSKI SALON TOME d.o.o. frizerske usluge za muškarce i žene</izvorni_sadrzaj>
    <derivirana_varijabla naziv="DomainObject.Predmet.ProtustrankaNazivFormated_1">FRIZERSKI SALON TOME d.o.o. frizerske usluge za muškarce i žene</derivirana_varijabla>
  </DomainObject.Predmet.ProtustrankaNazivFormated>
  <DomainObject.Predmet.ProtustrankaNazivFormatedOIB>
    <izvorni_sadrzaj>FRIZERSKI SALON TOME d.o.o. frizerske usluge za muškarce i žene, OIB 98427675702</izvorni_sadrzaj>
    <derivirana_varijabla naziv="DomainObject.Predmet.ProtustrankaNazivFormatedOIB_1">FRIZERSKI SALON TOME d.o.o. frizerske usluge za muškarce i žene, OIB 98427675702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FRIZERSKI SALON TOME d.o.o. frizerske usluge za muškarce i žene</item>
    </izvorni_sadrzaj>
    <derivirana_varijabla naziv="DomainObject.Predmet.ProtuStrankaListFormated_1">
      <item>FRIZERSKI SALON TOME d.o.o. frizerske usluge za muškarce i žene</item>
    </derivirana_varijabla>
  </DomainObject.Predmet.ProtuStrankaListFormated>
  <DomainObject.Predmet.ProtuStrankaListFormatedOIB>
    <izvorni_sadrzaj>
      <item>FRIZERSKI SALON TOME d.o.o. frizerske usluge za muškarce i žene, OIB 98427675702</item>
    </izvorni_sadrzaj>
    <derivirana_varijabla naziv="DomainObject.Predmet.ProtuStrankaListFormatedOIB_1">
      <item>FRIZERSKI SALON TOME d.o.o. frizerske usluge za muškarce i žene, OIB 98427675702</item>
    </derivirana_varijabla>
  </DomainObject.Predmet.ProtuStrankaListFormatedOIB>
  <DomainObject.Predmet.ProtuStrankaListFormatedWithAdress>
    <izvorni_sadrzaj>
      <item>FRIZERSKI SALON TOME d.o.o. frizerske usluge za muškarce i žene, Boraja 77 B, 22000 Boraja</item>
    </izvorni_sadrzaj>
    <derivirana_varijabla naziv="DomainObject.Predmet.ProtuStrankaListFormatedWithAdress_1">
      <item>FRIZERSKI SALON TOME d.o.o. frizerske usluge za muškarce i žene, Boraja 77 B, 22000 Boraja</item>
    </derivirana_varijabla>
  </DomainObject.Predmet.ProtuStrankaListFormatedWithAdress>
  <DomainObject.Predmet.ProtuStrankaListFormatedWithAdressOIB>
    <izvorni_sadrzaj>
      <item>FRIZERSKI SALON TOME d.o.o. frizerske usluge za muškarce i žene, OIB 98427675702, Boraja 77 B, 22000 Boraja</item>
    </izvorni_sadrzaj>
    <derivirana_varijabla naziv="DomainObject.Predmet.ProtuStrankaListFormatedWithAdressOIB_1">
      <item>FRIZERSKI SALON TOME d.o.o. frizerske usluge za muškarce i žene, OIB 98427675702, Boraja 77 B, 22000 Boraja</item>
    </derivirana_varijabla>
  </DomainObject.Predmet.ProtuStrankaListFormatedWithAdressOIB>
  <DomainObject.Predmet.ProtuStrankaListNazivFormated>
    <izvorni_sadrzaj>
      <item>FRIZERSKI SALON TOME d.o.o. frizerske usluge za muškarce i žene</item>
    </izvorni_sadrzaj>
    <derivirana_varijabla naziv="DomainObject.Predmet.ProtuStrankaListNazivFormated_1">
      <item>FRIZERSKI SALON TOME d.o.o. frizerske usluge za muškarce i žene</item>
    </derivirana_varijabla>
  </DomainObject.Predmet.ProtuStrankaListNazivFormated>
  <DomainObject.Predmet.ProtuStrankaListNazivFormatedOIB>
    <izvorni_sadrzaj>
      <item>FRIZERSKI SALON TOME d.o.o. frizerske usluge za muškarce i žene, OIB 98427675702</item>
    </izvorni_sadrzaj>
    <derivirana_varijabla naziv="DomainObject.Predmet.ProtuStrankaListNazivFormatedOIB_1">
      <item>FRIZERSKI SALON TOME d.o.o. frizerske usluge za muškarce i žene, OIB 98427675702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FRIZERSKI SALON TOME d.o.o. frizerske usluge za muškarce i žene</izvorni_sadrzaj>
    <derivirana_varijabla naziv="DomainObject.Predmet.ProtustrankaIDrugi_1">FRIZERSKI SALON TOME d.o.o. frizerske usluge za muškarce i žene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FRIZERSKI SALON TOME d.o.o. frizerske usluge za muškarce i žene, OIB 98427675702, Boraja 77 B, 22000 Boraja</izvorni_sadrzaj>
    <derivirana_varijabla naziv="DomainObject.Predmet.ProtustrankaIDrugiAdressOIB_1">FRIZERSKI SALON TOME d.o.o. frizerske usluge za muškarce i žene, OIB 98427675702, Boraja 77 B, 22000 Boraja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FRIZERSKI SALON TOME d.o.o. frizerske usluge za muškarce i žene</item>
    </izvorni_sadrzaj>
    <derivirana_varijabla naziv="DomainObject.Predmet.SudioniciListNaziv_1">
      <item>Financijska agencija</item>
      <item>FRIZERSKI SALON TOME d.o.o. frizerske usluge za muškarce i žene</item>
    </derivirana_varijabla>
  </DomainObject.Predmet.SudioniciListNaziv>
  <DomainObject.Predmet.SudioniciListAdressOIB>
    <izvorni_sadrzaj>
      <item>Financijska agencija, OIB 85821130368, Ulica grada Vukovara 70,10000 Zagreb</item>
      <item>FRIZERSKI SALON TOME d.o.o. frizerske usluge za muškarce i žene, OIB 98427675702, Boraja 77 B,22000 Boraja</item>
    </izvorni_sadrzaj>
    <derivirana_varijabla naziv="DomainObject.Predmet.SudioniciListAdressOIB_1">
      <item>Financijska agencija, OIB 85821130368, Ulica grada Vukovara 70,10000 Zagreb</item>
      <item>FRIZERSKI SALON TOME d.o.o. frizerske usluge za muškarce i žene, OIB 98427675702, Boraja 77 B,22000 Boraja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98427675702</item>
    </izvorni_sadrzaj>
    <derivirana_varijabla naziv="DomainObject.Predmet.SudioniciListNazivOIB_1">
      <item>, OIB 85821130368</item>
      <item>, OIB 98427675702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1153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2018-03-19T10:08:00Z</dcterms:created>
  <dc:creator>Tina Grgas</dc:creator>
  <cp:lastModifiedBy>Anita Ivandić</cp:lastModifiedBy>
  <cp:lastPrinted>2018-03-19T10:08:00Z</cp:lastPrinted>
  <dcterms:modified xmlns:xsi="http://www.w3.org/2001/XMLSchema-instance" xsi:type="dcterms:W3CDTF">2018-03-19T13:36:00Z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(St-153-17 FINA-skraćeni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