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ed79" w14:paraId="b27ed79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F00835">
        <w:t>31/17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F00835">
        <w:t>GORGO-PROMET jednostavno društvo s ograničenom odgovornošću za ugostiteljstvo i usluge, Karlovac (Grad Karlovac),Udbinja 62, OIB 93469243660</w:t>
      </w:r>
      <w:r w:rsidR="009E48BB">
        <w:rPr>
          <w:lang w:val="pt-BR"/>
        </w:rPr>
        <w:t xml:space="preserve">, </w:t>
      </w:r>
      <w:r w:rsidR="00F00835">
        <w:t xml:space="preserve"> dana 18</w:t>
      </w:r>
      <w:r>
        <w:t xml:space="preserve">. </w:t>
      </w:r>
      <w:r w:rsidR="00F00835">
        <w:t>travnja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F00835">
        <w:t>GORGO-PROMET jednostavno društvo s ograničenom odgovornošću za ugostiteljstvo i usluge, Karlovac (Grad Karlovac),Udbinja 62, OIB 93469243660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F00835">
        <w:t>3117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F00835">
        <w:t>GORGO-PROMET jednostavno društvo s ograničenom odgovornošću za ugostiteljstvo i usluge, Karlovac (Grad Karlovac),Udbinja 62, OIB 93469243660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</w:t>
      </w:r>
      <w:r w:rsidR="00F00835">
        <w:rPr>
          <w:rFonts w:cstheme="minorBidi" w:eastAsiaTheme="minorHAnsi"/>
          <w:lang w:eastAsia="en-US"/>
        </w:rPr>
        <w:t>,104/17</w:t>
      </w:r>
      <w:r>
        <w:rPr>
          <w:rFonts w:cstheme="minorBidi" w:eastAsiaTheme="minorHAnsi"/>
          <w:lang w:eastAsia="en-US"/>
        </w:rPr>
        <w:t>,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9E48BB" w:rsidP="00F00835" w:rsidR="009E48BB">
      <w:pPr>
        <w:ind w:firstLine="708"/>
        <w:jc w:val="both"/>
      </w:pPr>
      <w:r>
        <w:t>Sud je rješenjem St-</w:t>
      </w:r>
      <w:r w:rsidR="00F00835">
        <w:t>31/17 od 1</w:t>
      </w:r>
      <w:r w:rsidR="007636BF">
        <w:t>3</w:t>
      </w:r>
      <w:r>
        <w:t xml:space="preserve">. </w:t>
      </w:r>
      <w:r w:rsidR="00F00835">
        <w:t>ožujka</w:t>
      </w:r>
      <w:r w:rsidR="007636BF">
        <w:t xml:space="preserve"> 2018</w:t>
      </w:r>
      <w:r>
        <w:t>.g.  pokrenuo prethodni postupak nad dužnikom, te odredio i održao ročište radi očitovanja o prijedlogu za otvaranje stečajnog postupka. Podnositelj prijedloga je pisanim putem dostavi</w:t>
      </w:r>
      <w:r w:rsidR="00F00835">
        <w:t>o očitovanje za ročište (list 9</w:t>
      </w:r>
      <w:r>
        <w:t xml:space="preserve"> spisa) te je u cijelosti ostao kod navoda iz podnesenog prijedloga za otvaranje stečajnog postupka. </w:t>
      </w:r>
    </w:p>
    <w:p w:rsidRDefault="009E48BB" w:rsidP="00F00835" w:rsidR="007A26B6">
      <w:pPr>
        <w:jc w:val="both"/>
      </w:pPr>
      <w:r>
        <w:t xml:space="preserve">Zakonski zastupnik </w:t>
      </w:r>
      <w:r w:rsidR="00AA65C6">
        <w:t>dužnika uredno pozvan, na ročište nije pristupio, a niti je za isto dostavio pisano očitovanje, sukladno čl. 123. st.2 SZ-a.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9E48BB" w:rsidP="007A26B6" w:rsidR="009E48BB">
      <w:pPr>
        <w:ind w:firstLine="708"/>
        <w:jc w:val="both"/>
      </w:pPr>
      <w:r>
        <w:t xml:space="preserve">  Izvršenim elektronskim pretra</w:t>
      </w:r>
      <w:r w:rsidR="00F00835">
        <w:t>živanjem u e-nekretnine (list 14</w:t>
      </w:r>
      <w:r>
        <w:t xml:space="preserve"> spisa), a u odnosu na popis nekretnina ovog dužnika utvrđeno je da  isti u vlasništvu nema nikakve nekretnine. 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F00835" w:rsidP="00AC775F" w:rsidR="00AC775F">
      <w:pPr>
        <w:jc w:val="center"/>
      </w:pPr>
      <w:r>
        <w:t>U Zagrebu, 18</w:t>
      </w:r>
      <w:r w:rsidR="002811D1">
        <w:t xml:space="preserve">. </w:t>
      </w:r>
      <w:r>
        <w:t>travnja</w:t>
      </w:r>
      <w:r w:rsidR="002811D1">
        <w:t xml:space="preserve">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D8475B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</w:t>
      </w:r>
      <w:r w:rsidR="00F00835">
        <w:t>. Žalba se podnosi ovom sudu u 3</w:t>
      </w:r>
      <w:r>
        <w:t xml:space="preserve">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D8475B" w:rsidP="00A25F2A" w:rsidR="00D8475B">
      <w:pPr>
        <w:ind w:left="4956"/>
      </w:pPr>
      <w:r>
        <w:t>Za točnost otpravka-ovlašteni službenik</w:t>
      </w:r>
    </w:p>
    <w:p w:rsidRDefault="00D8475B" w:rsidP="00A25F2A" w:rsidR="00D8475B">
      <w:pPr>
        <w:ind w:left="4956"/>
      </w:pPr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F2A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F00835">
          <w:t>31/17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278C7"/>
    <w:rsid w:val="00184C8B"/>
    <w:rsid w:val="001B2A51"/>
    <w:rsid w:val="0020035F"/>
    <w:rsid w:val="0021012A"/>
    <w:rsid w:val="0027755A"/>
    <w:rsid w:val="002811D1"/>
    <w:rsid w:val="002B4A0D"/>
    <w:rsid w:val="002C3993"/>
    <w:rsid w:val="002E2668"/>
    <w:rsid w:val="002F3C0F"/>
    <w:rsid w:val="0038237D"/>
    <w:rsid w:val="003855AC"/>
    <w:rsid w:val="00430DFC"/>
    <w:rsid w:val="00434720"/>
    <w:rsid w:val="00497B80"/>
    <w:rsid w:val="00497BA4"/>
    <w:rsid w:val="00537E48"/>
    <w:rsid w:val="005744C2"/>
    <w:rsid w:val="006A5342"/>
    <w:rsid w:val="007636BF"/>
    <w:rsid w:val="0077284A"/>
    <w:rsid w:val="007A26B6"/>
    <w:rsid w:val="007B0F43"/>
    <w:rsid w:val="007F25F3"/>
    <w:rsid w:val="00831CA2"/>
    <w:rsid w:val="00835B31"/>
    <w:rsid w:val="00886149"/>
    <w:rsid w:val="0092161E"/>
    <w:rsid w:val="009535DF"/>
    <w:rsid w:val="00987F81"/>
    <w:rsid w:val="009C730D"/>
    <w:rsid w:val="009E48BB"/>
    <w:rsid w:val="00A25F2A"/>
    <w:rsid w:val="00A43A92"/>
    <w:rsid w:val="00A85130"/>
    <w:rsid w:val="00A96CDC"/>
    <w:rsid w:val="00AA65C6"/>
    <w:rsid w:val="00AC775F"/>
    <w:rsid w:val="00AF796B"/>
    <w:rsid w:val="00B229F0"/>
    <w:rsid w:val="00B52B98"/>
    <w:rsid w:val="00B7099D"/>
    <w:rsid w:val="00B86C69"/>
    <w:rsid w:val="00BE0424"/>
    <w:rsid w:val="00C03CEA"/>
    <w:rsid w:val="00C376B1"/>
    <w:rsid w:val="00C43B32"/>
    <w:rsid w:val="00C75F8C"/>
    <w:rsid w:val="00CE7E1C"/>
    <w:rsid w:val="00D707AE"/>
    <w:rsid w:val="00D8475B"/>
    <w:rsid w:val="00F00835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4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75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75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75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75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4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75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75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75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75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>St-31/2017-11</izvorni_sadrzaj>
    <derivirana_varijabla naziv="DomainObject.Oznaka_1">St-31/2017-11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GORGO-PROMET j.d.o.o. zastupanog po punomoćniku Davor Prša</izvorni_sadrzaj>
    <derivirana_varijabla naziv="DomainObject.Predmet.ProtustrankaFormated_1">  GORGO-PROMET j.d.o.o. zastupanog po punomoćniku Davor Prša</derivirana_varijabla>
  </DomainObject.Predmet.ProtustrankaFormated>
  <DomainObject.Predmet.ProtustrankaFormatedOIB>
    <izvorni_sadrzaj>  GORGO-PROMET j.d.o.o., OIB 93469243660 zastupanog po punomoćniku Davor Prša</izvorni_sadrzaj>
    <derivirana_varijabla naziv="DomainObject.Predmet.ProtustrankaFormatedOIB_1">  GORGO-PROMET j.d.o.o., OIB 93469243660 zastupanog po punomoćniku Davor Prša</derivirana_varijabla>
  </DomainObject.Predmet.ProtustrankaFormatedOIB>
  <DomainObject.Predmet.ProtustrankaFormatedWithAdress>
    <izvorni_sadrzaj> GORGO-PROMET j.d.o.o., Udbinja 62, 47000 Karlovac zastupanog po punomoćniku Davor Prša</izvorni_sadrzaj>
    <derivirana_varijabla naziv="DomainObject.Predmet.ProtustrankaFormatedWithAdress_1"> GORGO-PROMET j.d.o.o., Udbinja 62, 47000 Karlovac zastupanog po punomoćniku Davor Prša</derivirana_varijabla>
  </DomainObject.Predmet.ProtustrankaFormatedWithAdress>
  <DomainObject.Predmet.ProtustrankaFormatedWithAdressOIB>
    <izvorni_sadrzaj> GORGO-PROMET j.d.o.o., OIB 93469243660, Udbinja 62, 47000 Karlovac zastupanog po punomoćniku Davor Prša</izvorni_sadrzaj>
    <derivirana_varijabla naziv="DomainObject.Predmet.ProtustrankaFormatedWithAdressOIB_1"> GORGO-PROMET j.d.o.o., OIB 93469243660, Udbinja 62, 47000 Karlovac zastupanog po punomoćniku Davor Prša</derivirana_varijabla>
  </DomainObject.Predmet.ProtustrankaFormatedWithAdressOIB>
  <DomainObject.Predmet.ProtustrankaWithAdress>
    <izvorni_sadrzaj>GORGO-PROMET j.d.o.o. Udbinja 62, 47000 Karlovac</izvorni_sadrzaj>
    <derivirana_varijabla naziv="DomainObject.Predmet.ProtustrankaWithAdress_1">GORGO-PROMET j.d.o.o. Udbinja 62, 47000 Karlovac</derivirana_varijabla>
  </DomainObject.Predmet.ProtustrankaWithAdress>
  <DomainObject.Predmet.ProtustrankaWithAdressOIB>
    <izvorni_sadrzaj>GORGO-PROMET j.d.o.o., OIB 93469243660, Udbinja 62, 47000 Karlovac</izvorni_sadrzaj>
    <derivirana_varijabla naziv="DomainObject.Predmet.ProtustrankaWithAdressOIB_1">GORGO-PROMET j.d.o.o., OIB 93469243660, Udbinja 62, 47000 Karlovac</derivirana_varijabla>
  </DomainObject.Predmet.ProtustrankaWithAdressOIB>
  <DomainObject.Predmet.ProtustrankaNazivFormated>
    <izvorni_sadrzaj>GORGO-PROMET j.d.o.o.</izvorni_sadrzaj>
    <derivirana_varijabla naziv="DomainObject.Predmet.ProtustrankaNazivFormated_1">GORGO-PROMET j.d.o.o.</derivirana_varijabla>
  </DomainObject.Predmet.ProtustrankaNazivFormated>
  <DomainObject.Predmet.ProtustrankaNazivFormatedOIB>
    <izvorni_sadrzaj>GORGO-PROMET j.d.o.o., OIB 93469243660</izvorni_sadrzaj>
    <derivirana_varijabla naziv="DomainObject.Predmet.ProtustrankaNazivFormatedOIB_1">GORGO-PROMET j.d.o.o., OIB 93469243660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Davor Prša</izvorni_sadrzaj>
    <derivirana_varijabla naziv="DomainObject.Predmet.StrankaFormated_1">  FINA regionalni centar Zagreb, podružnica Karlovac; Davor Prša</derivirana_varijabla>
  </DomainObject.Predmet.StrankaFormated>
  <DomainObject.Predmet.StrankaFormatedOIB>
    <izvorni_sadrzaj>  FINA regionalni centar Zagreb, podružnica Karlovac, OIB 85821130368; Davor Prša, OIB 48263807982</izvorni_sadrzaj>
    <derivirana_varijabla naziv="DomainObject.Predmet.StrankaFormatedOIB_1">  FINA regionalni centar Zagreb, podružnica Karlovac, OIB 85821130368; Davor Prša, OIB 48263807982</derivirana_varijabla>
  </DomainObject.Predmet.StrankaFormatedOIB>
  <DomainObject.Predmet.StrankaFormatedWithAdress>
    <izvorni_sadrzaj> FINA regionalni centar Zagreb, podružnica Karlovac, Vitezovićeva 1, 47000 Karlovac; Davor Prša, Obala Vladimira Mažuranića 19, 47000 Karlovac</izvorni_sadrzaj>
    <derivirana_varijabla naziv="DomainObject.Predmet.StrankaFormatedWithAdress_1"> FINA regionalni centar Zagreb, podružnica Karlovac, Vitezovićeva 1, 47000 Karlovac; Davor Prša, Obala Vladimira Mažuranića 19, 47000 Karlovac</derivirana_varijabla>
  </DomainObject.Predmet.StrankaFormatedWithAdress>
  <DomainObject.Predmet.StrankaFormatedWithAdressOIB>
    <izvorni_sadrzaj> FINA regionalni centar Zagreb, podružnica Karlovac, OIB 85821130368, Vitezovićeva 1, 47000 Karlovac; Davor Prša, OIB 48263807982, Obala Vladimira Mažuranića 19, 47000 Karlovac</izvorni_sadrzaj>
    <derivirana_varijabla naziv="DomainObject.Predmet.StrankaFormatedWithAdressOIB_1"> FINA regionalni centar Zagreb, podružnica Karlovac, OIB 85821130368, Vitezovićeva 1, 47000 Karlovac; Davor Prša, OIB 48263807982, Obala Vladimira Mažuranića 19, 47000 Karlovac</derivirana_varijabla>
  </DomainObject.Predmet.StrankaFormatedWithAdressOIB>
  <DomainObject.Predmet.StrankaWithAdress>
    <izvorni_sadrzaj>FINA regionalni centar Zagreb, podružnica Karlovac Vitezovićeva 1,47000 Karlovac,Davor Prša Obala Vladimira Mažuranića 19,47000 Karlovac</izvorni_sadrzaj>
    <derivirana_varijabla naziv="DomainObject.Predmet.StrankaWithAdress_1">FINA regionalni centar Zagreb, podružnica Karlovac Vitezovićeva 1,47000 Karlovac,Davor Prša Obala Vladimira Mažuranića 19,47000 Karlovac</derivirana_varijabla>
  </DomainObject.Predmet.StrankaWithAdress>
  <DomainObject.Predmet.StrankaWithAdressOIB>
    <izvorni_sadrzaj>FINA regionalni centar Zagreb, podružnica Karlovac, OIB 85821130368, Vitezovićeva 1,47000 Karlovac,Davor Prša, OIB 48263807982, Obala Vladimira Mažuranića 19,47000 Karlovac</izvorni_sadrzaj>
    <derivirana_varijabla naziv="DomainObject.Predmet.StrankaWithAdressOIB_1">FINA regionalni centar Zagreb, podružnica Karlovac, OIB 85821130368, Vitezovićeva 1,47000 Karlovac,Davor Prša, OIB 48263807982, Obala Vladimira Mažuranića 19,47000 Karlovac</derivirana_varijabla>
  </DomainObject.Predmet.StrankaWithAdressOIB>
  <DomainObject.Predmet.StrankaNazivFormated>
    <izvorni_sadrzaj>FINA regionalni centar Zagreb, podružnica Karlovac,Davor Prša</izvorni_sadrzaj>
    <derivirana_varijabla naziv="DomainObject.Predmet.StrankaNazivFormated_1">FINA regionalni centar Zagreb, podružnica Karlovac,Davor Prša</derivirana_varijabla>
  </DomainObject.Predmet.StrankaNazivFormated>
  <DomainObject.Predmet.StrankaNazivFormatedOIB>
    <izvorni_sadrzaj>FINA regionalni centar Zagreb, podružnica Karlovac, OIB 85821130368,Davor Prša, OIB 48263807982</izvorni_sadrzaj>
    <derivirana_varijabla naziv="DomainObject.Predmet.StrankaNazivFormatedOIB_1">FINA regionalni centar Zagreb, podružnica Karlovac, OIB 85821130368,Davor Prša, OIB 48263807982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Zagreb, podružnica Karlovac</item>
      <item>Davor Prša</item>
    </izvorni_sadrzaj>
    <derivirana_varijabla naziv="DomainObject.Predmet.StrankaListFormated_1">
      <item>FINA regionalni centar Zagreb, podružnica Karlovac</item>
      <item>Davor Prša</item>
    </derivirana_varijabla>
  </DomainObject.Predmet.StrankaListFormated>
  <DomainObject.Predmet.StrankaListFormatedOIB>
    <izvorni_sadrzaj>
      <item>FINA regionalni centar Zagreb, podružnica Karlovac, OIB 85821130368</item>
      <item>Davor Prša, OIB 48263807982</item>
    </izvorni_sadrzaj>
    <derivirana_varijabla naziv="DomainObject.Predmet.StrankaListFormatedOIB_1">
      <item>FINA regionalni centar Zagreb, podružnica Karlovac, OIB 85821130368</item>
      <item>Davor Prša, OIB 48263807982</item>
    </derivirana_varijabla>
  </DomainObject.Predmet.StrankaListFormatedOIB>
  <DomainObject.Predmet.StrankaListFormatedWithAdress>
    <izvorni_sadrzaj>
      <item>FINA regionalni centar Zagreb, podružnica Karlovac, Vitezovićeva 1, 47000 Karlovac</item>
      <item>Davor Prša, Obala Vladimira Mažuranića 19, 47000 Karlovac</item>
    </izvorni_sadrzaj>
    <derivirana_varijabla naziv="DomainObject.Predmet.StrankaListFormatedWithAdress_1">
      <item>FINA regionalni centar Zagreb, podružnica Karlovac, Vitezovićeva 1, 47000 Karlovac</item>
      <item>Davor Prša, Obala Vladimira Mažuranića 19,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Davor Prša, OIB 48263807982, Obala Vladimira Mažuranića 19, 47000 Karlovac</item>
    </izvorni_sadrzaj>
    <derivirana_varijabla naziv="DomainObject.Predmet.StrankaListFormatedWithAdressOIB_1">
      <item>FINA regionalni centar Zagreb, podružnica Karlovac, OIB 85821130368, Vitezovićeva 1, 47000 Karlovac</item>
      <item>Davor Prša, OIB 48263807982, Obala Vladimira Mažuranića 19, 47000 Karlovac</item>
    </derivirana_varijabla>
  </DomainObject.Predmet.StrankaListFormatedWithAdressOIB>
  <DomainObject.Predmet.StrankaListNazivFormated>
    <izvorni_sadrzaj>
      <item>FINA regionalni centar Zagreb, podružnica Karlovac</item>
      <item>Davor Prša</item>
    </izvorni_sadrzaj>
    <derivirana_varijabla naziv="DomainObject.Predmet.StrankaListNazivFormated_1">
      <item>FINA regionalni centar Zagreb, podružnica Karlovac</item>
      <item>Davor Prša</item>
    </derivirana_varijabla>
  </DomainObject.Predmet.StrankaListNazivFormated>
  <DomainObject.Predmet.StrankaListNazivFormatedOIB>
    <izvorni_sadrzaj>
      <item>FINA regionalni centar Zagreb, podružnica Karlovac, OIB 85821130368</item>
      <item>Davor Prša, OIB 48263807982</item>
    </izvorni_sadrzaj>
    <derivirana_varijabla naziv="DomainObject.Predmet.StrankaListNazivFormatedOIB_1">
      <item>FINA regionalni centar Zagreb, podružnica Karlovac, OIB 85821130368</item>
      <item>Davor Prša, OIB 48263807982</item>
    </derivirana_varijabla>
  </DomainObject.Predmet.StrankaListNazivFormatedOIB>
  <DomainObject.Predmet.ProtuStrankaListFormated>
    <izvorni_sadrzaj>
      <item>GORGO-PROMET j.d.o.o. zastupanog po punomoćniku Davor Prša</item>
    </izvorni_sadrzaj>
    <derivirana_varijabla naziv="DomainObject.Predmet.ProtuStrankaListFormated_1">
      <item>GORGO-PROMET j.d.o.o. zastupanog po punomoćniku Davor Prša</item>
    </derivirana_varijabla>
  </DomainObject.Predmet.ProtuStrankaListFormated>
  <DomainObject.Predmet.ProtuStrankaListFormatedOIB>
    <izvorni_sadrzaj>
      <item>GORGO-PROMET j.d.o.o., OIB 93469243660 zastupanog po punomoćniku Davor Prša</item>
    </izvorni_sadrzaj>
    <derivirana_varijabla naziv="DomainObject.Predmet.ProtuStrankaListFormatedOIB_1">
      <item>GORGO-PROMET j.d.o.o., OIB 93469243660 zastupanog po punomoćniku Davor Prša</item>
    </derivirana_varijabla>
  </DomainObject.Predmet.ProtuStrankaListFormatedOIB>
  <DomainObject.Predmet.ProtuStrankaListFormatedWithAdress>
    <izvorni_sadrzaj>
      <item>GORGO-PROMET j.d.o.o., Udbinja 62, 47000 Karlovac zastupanog po punomoćniku Davor Prša</item>
    </izvorni_sadrzaj>
    <derivirana_varijabla naziv="DomainObject.Predmet.ProtuStrankaListFormatedWithAdress_1">
      <item>GORGO-PROMET j.d.o.o., Udbinja 62, 47000 Karlovac zastupanog po punomoćniku Davor Prša</item>
    </derivirana_varijabla>
  </DomainObject.Predmet.ProtuStrankaListFormatedWithAdress>
  <DomainObject.Predmet.ProtuStrankaListFormatedWithAdressOIB>
    <izvorni_sadrzaj>
      <item>GORGO-PROMET j.d.o.o., OIB 93469243660, Udbinja 62, 47000 Karlovac zastupanog po punomoćniku Davor Prša</item>
    </izvorni_sadrzaj>
    <derivirana_varijabla naziv="DomainObject.Predmet.ProtuStrankaListFormatedWithAdressOIB_1">
      <item>GORGO-PROMET j.d.o.o., OIB 93469243660, Udbinja 62, 47000 Karlovac zastupanog po punomoćniku Davor Prša</item>
    </derivirana_varijabla>
  </DomainObject.Predmet.ProtuStrankaListFormatedWithAdressOIB>
  <DomainObject.Predmet.ProtuStrankaListNazivFormated>
    <izvorni_sadrzaj>
      <item>GORGO-PROMET j.d.o.o.</item>
    </izvorni_sadrzaj>
    <derivirana_varijabla naziv="DomainObject.Predmet.ProtuStrankaListNazivFormated_1">
      <item>GORGO-PROMET j.d.o.o.</item>
    </derivirana_varijabla>
  </DomainObject.Predmet.ProtuStrankaListNazivFormated>
  <DomainObject.Predmet.ProtuStrankaListNazivFormatedOIB>
    <izvorni_sadrzaj>
      <item>GORGO-PROMET j.d.o.o., OIB 93469243660</item>
    </izvorni_sadrzaj>
    <derivirana_varijabla naziv="DomainObject.Predmet.ProtuStrankaListNazivFormatedOIB_1">
      <item>GORGO-PROMET j.d.o.o., OIB 93469243660</item>
    </derivirana_varijabla>
  </DomainObject.Predmet.ProtuStrankaListNazivFormatedOIB>
  <DomainObject.Predmet.OstaliListFormated>
    <izvorni_sadrzaj>
      <item>Davor Prša punomoćnik sudionika u postupku GORGO-PROMET j.d.o.o.</item>
    </izvorni_sadrzaj>
    <derivirana_varijabla naziv="DomainObject.Predmet.OstaliListFormated_1">
      <item>Davor Prša punomoćnik sudionika u postupku GORGO-PROMET j.d.o.o.</item>
    </derivirana_varijabla>
  </DomainObject.Predmet.OstaliListFormated>
  <DomainObject.Predmet.OstaliListFormatedOIB>
    <izvorni_sadrzaj>
      <item>Davor Prša, OIB 48263807982 punomoćnik sudionika u postupku GORGO-PROMET j.d.o.o.</item>
    </izvorni_sadrzaj>
    <derivirana_varijabla naziv="DomainObject.Predmet.OstaliListFormatedOIB_1">
      <item>Davor Prša, OIB 48263807982 punomoćnik sudionika u postupku GORGO-PROMET j.d.o.o.</item>
    </derivirana_varijabla>
  </DomainObject.Predmet.OstaliListFormatedOIB>
  <DomainObject.Predmet.OstaliListFormatedWithAdress>
    <izvorni_sadrzaj>
      <item>Davor Prša, Obala Vladimira Mažuranića 19, 47000 Karlovac punomoćnik sudionika u postupku GORGO-PROMET j.d.o.o.</item>
    </izvorni_sadrzaj>
    <derivirana_varijabla naziv="DomainObject.Predmet.OstaliListFormatedWithAdress_1">
      <item>Davor Prša, Obala Vladimira Mažuranića 19, 47000 Karlovac punomoćnik sudionika u postupku GORGO-PROMET j.d.o.o.</item>
    </derivirana_varijabla>
  </DomainObject.Predmet.OstaliListFormatedWithAdress>
  <DomainObject.Predmet.OstaliListFormatedWithAdressOIB>
    <izvorni_sadrzaj>
      <item>Davor Prša, OIB 48263807982, Obala Vladimira Mažuranića 19, 47000 Karlovac punomoćnik sudionika u postupku GORGO-PROMET j.d.o.o.</item>
    </izvorni_sadrzaj>
    <derivirana_varijabla naziv="DomainObject.Predmet.OstaliListFormatedWithAdressOIB_1">
      <item>Davor Prša, OIB 48263807982, Obala Vladimira Mažuranića 19, 47000 Karlovac punomoćnik sudionika u postupku GORGO-PROMET j.d.o.o.</item>
    </derivirana_varijabla>
  </DomainObject.Predmet.OstaliListFormatedWithAdressOIB>
  <DomainObject.Predmet.OstaliListNazivFormated>
    <izvorni_sadrzaj>
      <item>Davor Prša</item>
    </izvorni_sadrzaj>
    <derivirana_varijabla naziv="DomainObject.Predmet.OstaliListNazivFormated_1">
      <item>Davor Prša</item>
    </derivirana_varijabla>
  </DomainObject.Predmet.OstaliListNazivFormated>
  <DomainObject.Predmet.OstaliListNazivFormatedOIB>
    <izvorni_sadrzaj>
      <item>Davor Prša, OIB 48263807982</item>
    </izvorni_sadrzaj>
    <derivirana_varijabla naziv="DomainObject.Predmet.OstaliListNazivFormatedOIB_1">
      <item>Davor Prša, OIB 48263807982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St-31/2017-11</izvorni_sadrzaj>
    <derivirana_varijabla naziv="DomainObject.PoslovniBrojDokumenta_1">St-31/2017-11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GORGO-PROMET j.d.o.o.</izvorni_sadrzaj>
    <derivirana_varijabla naziv="DomainObject.Predmet.ProtustrankaIDrugi_1">GORGO-PROMET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GORGO-PROMET j.d.o.o., OIB 93469243660, Udbinja 62, 47000 Karlovac</izvorni_sadrzaj>
    <derivirana_varijabla naziv="DomainObject.Predmet.ProtustrankaIDrugiAdressOIB_1">GORGO-PROMET j.d.o.o., OIB 93469243660, Udbinja 62,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GORGO-PROMET j.d.o.o.</item>
      <item>Davor Prša</item>
      <item>Davor Prša</item>
    </izvorni_sadrzaj>
    <derivirana_varijabla naziv="DomainObject.Predmet.SudioniciListNaziv_1">
      <item>FINA regionalni centar Zagreb, podružnica Karlovac</item>
      <item>GORGO-PROMET j.d.o.o.</item>
      <item>Davor Prša</item>
      <item>Davor Prša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GORGO-PROMET j.d.o.o., OIB 93469243660, Udbinja 62,47000 Karlovac</item>
      <item>Davor Prša, OIB 48263807982, Obala Vladimira Mažuranića 19,47000 Karlovac</item>
      <item>Davor Prša, OIB 48263807982, Obala Vladimira Mažuranića 19,47000 Karlovac</item>
    </izvorni_sadrzaj>
    <derivirana_varijabla naziv="DomainObject.Predmet.SudioniciListAdressOIB_1">
      <item>FINA regionalni centar Zagreb, podružnica Karlovac, OIB 85821130368, Vitezovićeva 1,47000 Karlovac</item>
      <item>GORGO-PROMET j.d.o.o., OIB 93469243660, Udbinja 62,47000 Karlovac</item>
      <item>Davor Prša, OIB 48263807982, Obala Vladimira Mažuranića 19,47000 Karlovac</item>
      <item>Davor Prša, OIB 48263807982, Obala Vladimira Mažuranića 19,47000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93469243660</item>
      <item>, OIB 48263807982</item>
      <item>, OIB 48263807982</item>
    </izvorni_sadrzaj>
    <derivirana_varijabla naziv="DomainObject.Predmet.SudioniciListNazivOIB_1">
      <item>, OIB 85821130368</item>
      <item>, OIB 93469243660</item>
      <item>, OIB 48263807982</item>
      <item>, OIB 48263807982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3884</properties:Characters>
  <properties:Lines>89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2018-04-18T12:05:00Z</dcterms:created>
  <dc:creator>Monika Grbac</dc:creator>
  <cp:lastModifiedBy>Monika Grbac</cp:lastModifiedBy>
  <cp:lastPrinted>2018-04-18T12:07:00Z</cp:lastPrinted>
  <dcterms:modified xmlns:xsi="http://www.w3.org/2001/XMLSchema-instance" xsi:type="dcterms:W3CDTF">2018-04-18T12:08:00Z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St-31/2017-11 / Odluka - Rješenje (st-31-17.docx)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