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24ad" w14:paraId="7a924ad" w:rsidRDefault="002F5DDB" w:rsidP="002F5DDB" w:rsidR="002F5D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DDB" w:rsidP="002F5DDB" w:rsidR="002F5D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F5DDB" w:rsidP="002F5DDB" w:rsidR="002F5D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F5DDB" w:rsidP="002F5DDB" w:rsidR="002F5D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F5DDB" w:rsidP="002F5DDB" w:rsidR="002F5DD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F5DDB" w:rsidP="002F5DDB" w:rsidR="002F5D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F5DDB" w:rsidP="002F5DDB" w:rsidR="002F5DDB">
      <w:pPr>
        <w:jc w:val="center"/>
        <w:rPr>
          <w:rFonts w:cs="Times New Roman" w:eastAsia="Times New Roman"/>
          <w:szCs w:val="24"/>
        </w:rPr>
      </w:pPr>
    </w:p>
    <w:p w:rsidRDefault="002F5DDB" w:rsidP="002F5DDB" w:rsidR="002F5D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BELLA ISTRIA j. d. o. o. Šišan, Giordana </w:t>
      </w:r>
      <w:proofErr w:type="spellStart"/>
      <w:r>
        <w:rPr>
          <w:rFonts w:cs="Times New Roman" w:eastAsia="Times New Roman"/>
        </w:rPr>
        <w:t>Dobran</w:t>
      </w:r>
      <w:proofErr w:type="spellEnd"/>
      <w:r>
        <w:rPr>
          <w:rFonts w:cs="Times New Roman" w:eastAsia="Times New Roman"/>
        </w:rPr>
        <w:t xml:space="preserve"> 59, OIB </w:t>
      </w:r>
      <w:r w:rsidRPr="002F5DDB">
        <w:rPr>
          <w:rFonts w:cs="Times New Roman" w:eastAsia="Times New Roman"/>
        </w:rPr>
        <w:t>64110506133</w:t>
      </w:r>
      <w:r>
        <w:rPr>
          <w:rFonts w:cs="Times New Roman" w:eastAsia="Times New Roman"/>
        </w:rPr>
        <w:t xml:space="preserve">, MBS </w:t>
      </w:r>
      <w:r w:rsidRPr="002F5DDB">
        <w:rPr>
          <w:rFonts w:cs="Times New Roman" w:eastAsia="Times New Roman"/>
        </w:rPr>
        <w:t>040331316</w:t>
      </w:r>
      <w:r>
        <w:rPr>
          <w:rFonts w:cs="Times New Roman" w:eastAsia="Times New Roman"/>
          <w:szCs w:val="24"/>
        </w:rPr>
        <w:t>, 8. siječnja 2018.</w:t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BELLA ISTRIA j. d. o. o. Šišan, Giordana </w:t>
      </w:r>
      <w:proofErr w:type="spellStart"/>
      <w:r>
        <w:rPr>
          <w:rFonts w:cs="Times New Roman" w:eastAsia="Times New Roman"/>
        </w:rPr>
        <w:t>Dobran</w:t>
      </w:r>
      <w:proofErr w:type="spellEnd"/>
      <w:r>
        <w:rPr>
          <w:rFonts w:cs="Times New Roman" w:eastAsia="Times New Roman"/>
        </w:rPr>
        <w:t xml:space="preserve"> 59, OIB </w:t>
      </w:r>
      <w:r w:rsidRPr="002F5DDB">
        <w:rPr>
          <w:rFonts w:cs="Times New Roman" w:eastAsia="Times New Roman"/>
        </w:rPr>
        <w:t>64110506133</w:t>
      </w:r>
      <w:r>
        <w:rPr>
          <w:rFonts w:cs="Times New Roman" w:eastAsia="Times New Roman"/>
        </w:rPr>
        <w:t xml:space="preserve">, MBS </w:t>
      </w:r>
      <w:r w:rsidRPr="002F5DDB">
        <w:rPr>
          <w:rFonts w:cs="Times New Roman" w:eastAsia="Times New Roman"/>
        </w:rPr>
        <w:t>040331316</w:t>
      </w:r>
      <w:r>
        <w:rPr>
          <w:rFonts w:cs="Times New Roman" w:eastAsia="Times New Roman"/>
          <w:szCs w:val="24"/>
        </w:rPr>
        <w:t>.</w:t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</w:t>
      </w:r>
      <w:r>
        <w:rPr>
          <w:rFonts w:cs="Times New Roman" w:eastAsia="Times New Roman"/>
          <w:szCs w:val="20"/>
        </w:rPr>
        <w:t>.</w:t>
      </w:r>
    </w:p>
    <w:p w:rsidRDefault="002F5DDB" w:rsidP="002F5DDB" w:rsidR="002F5DDB">
      <w:pPr>
        <w:rPr>
          <w:rFonts w:cs="Times New Roman" w:eastAsia="Times New Roman"/>
          <w:szCs w:val="20"/>
        </w:rPr>
      </w:pPr>
    </w:p>
    <w:p w:rsidRDefault="002F5DDB" w:rsidP="002F5DDB" w:rsidR="002F5D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BELLA ISTRIA j. d. o. o. Šišan, Giordana </w:t>
      </w:r>
      <w:proofErr w:type="spellStart"/>
      <w:r>
        <w:rPr>
          <w:rFonts w:cs="Times New Roman" w:eastAsia="Times New Roman"/>
        </w:rPr>
        <w:t>Dobran</w:t>
      </w:r>
      <w:proofErr w:type="spellEnd"/>
      <w:r>
        <w:rPr>
          <w:rFonts w:cs="Times New Roman" w:eastAsia="Times New Roman"/>
        </w:rPr>
        <w:t xml:space="preserve"> 59, OIB </w:t>
      </w:r>
      <w:r w:rsidRPr="002F5DDB">
        <w:rPr>
          <w:rFonts w:cs="Times New Roman" w:eastAsia="Times New Roman"/>
        </w:rPr>
        <w:t>64110506133</w:t>
      </w:r>
      <w:r>
        <w:rPr>
          <w:rFonts w:cs="Times New Roman" w:eastAsia="Times New Roman"/>
        </w:rPr>
        <w:t xml:space="preserve">, MBS </w:t>
      </w:r>
      <w:r w:rsidRPr="002F5DDB">
        <w:rPr>
          <w:rFonts w:cs="Times New Roman" w:eastAsia="Times New Roman"/>
        </w:rPr>
        <w:t>040331316</w:t>
      </w:r>
      <w:r>
        <w:rPr>
          <w:rFonts w:cs="Times New Roman" w:eastAsia="Times New Roman"/>
          <w:szCs w:val="24"/>
        </w:rPr>
        <w:t>.</w:t>
      </w:r>
    </w:p>
    <w:p w:rsidRDefault="002F5DDB" w:rsidP="002F5DDB" w:rsidR="002F5DDB">
      <w:pPr>
        <w:ind w:firstLine="709"/>
        <w:rPr>
          <w:rFonts w:cs="Times New Roman" w:eastAsia="Times New Roman"/>
          <w:szCs w:val="24"/>
        </w:rPr>
      </w:pPr>
    </w:p>
    <w:p w:rsidRDefault="002F5DDB" w:rsidP="002F5DDB" w:rsidR="002F5D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BELLA ISTRIA j. d. o. o. Šišan, Giordana </w:t>
      </w:r>
      <w:proofErr w:type="spellStart"/>
      <w:r>
        <w:rPr>
          <w:rFonts w:cs="Times New Roman" w:eastAsia="Times New Roman"/>
        </w:rPr>
        <w:t>Dobran</w:t>
      </w:r>
      <w:proofErr w:type="spellEnd"/>
      <w:r>
        <w:rPr>
          <w:rFonts w:cs="Times New Roman" w:eastAsia="Times New Roman"/>
        </w:rPr>
        <w:t xml:space="preserve"> 59, OIB </w:t>
      </w:r>
      <w:r w:rsidRPr="002F5DDB">
        <w:rPr>
          <w:rFonts w:cs="Times New Roman" w:eastAsia="Times New Roman"/>
        </w:rPr>
        <w:t>64110506133</w:t>
      </w:r>
      <w:r>
        <w:rPr>
          <w:rFonts w:cs="Times New Roman" w:eastAsia="Times New Roman"/>
        </w:rPr>
        <w:t xml:space="preserve">, MBS </w:t>
      </w:r>
      <w:r w:rsidRPr="002F5DDB">
        <w:rPr>
          <w:rFonts w:cs="Times New Roman" w:eastAsia="Times New Roman"/>
        </w:rPr>
        <w:t>040331316</w:t>
      </w:r>
      <w:r>
        <w:rPr>
          <w:rFonts w:cs="Times New Roman" w:eastAsia="Times New Roman"/>
          <w:szCs w:val="24"/>
        </w:rPr>
        <w:t>.</w:t>
      </w:r>
    </w:p>
    <w:p w:rsidRDefault="002F5DDB" w:rsidP="002F5DDB" w:rsidR="002F5DD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F5DDB" w:rsidP="002F5DDB" w:rsidR="002F5DDB">
      <w:pPr>
        <w:ind w:firstLine="708"/>
        <w:rPr>
          <w:rFonts w:cs="Times New Roman" w:eastAsia="Times New Roman"/>
          <w:szCs w:val="24"/>
        </w:rPr>
      </w:pPr>
    </w:p>
    <w:p w:rsidRDefault="002F5DDB" w:rsidP="002F5DDB" w:rsidR="002F5D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30.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BELLA ISTRIA j. d. o. o. Šišan.</w:t>
      </w:r>
    </w:p>
    <w:p w:rsidRDefault="002F5DDB" w:rsidP="002F5DDB" w:rsidR="002F5DD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listopada 2017. imao neizvršene osnove za plaćanje u neprekinutom razdoblju od 120 dana u ukupnom iznosu 6.355,27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6.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St-586/2017-3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2F5DDB" w:rsidP="002F5DDB" w:rsidR="002F5D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F5DDB" w:rsidP="002F5DDB" w:rsidR="002F5D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siječnja 2018. </w:t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2F5DDB" w:rsidP="002F5DDB" w:rsidR="002F5DD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392BD1">
        <w:rPr>
          <w:rFonts w:cs="Times New Roman" w:eastAsia="Times New Roman"/>
          <w:szCs w:val="24"/>
        </w:rPr>
        <w:t xml:space="preserve">, v. r. </w:t>
      </w:r>
    </w:p>
    <w:p w:rsidRDefault="002F5DDB" w:rsidP="002F5DDB" w:rsidR="002F5DDB">
      <w:pPr>
        <w:jc w:val="left"/>
        <w:rPr>
          <w:rFonts w:cs="Times New Roman" w:eastAsia="Times New Roman"/>
          <w:szCs w:val="24"/>
        </w:rPr>
      </w:pPr>
    </w:p>
    <w:p w:rsidRDefault="002F5DDB" w:rsidP="002F5DDB" w:rsidR="002F5DDB">
      <w:pPr>
        <w:jc w:val="left"/>
        <w:rPr>
          <w:rFonts w:cs="Times New Roman" w:eastAsia="Times New Roman"/>
          <w:szCs w:val="24"/>
        </w:rPr>
      </w:pPr>
    </w:p>
    <w:p w:rsidRDefault="002F5DDB" w:rsidP="002F5DDB" w:rsidR="002F5DD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F5DDB" w:rsidP="002F5DDB" w:rsidR="002F5DD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F5DDB" w:rsidP="002F5DDB" w:rsidR="002F5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rPr>
          <w:rFonts w:cs="Times New Roman" w:eastAsia="Times New Roman"/>
          <w:szCs w:val="24"/>
        </w:rPr>
      </w:pPr>
    </w:p>
    <w:p w:rsidRDefault="002F5DDB" w:rsidP="002F5DDB" w:rsidR="002F5DD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F5DDB" w:rsidP="002F5DDB" w:rsidR="002F5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F5DDB" w:rsidP="002F5DDB" w:rsidR="002F5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BELLA ISTRIA j. d. o. o. Šišan, Giordana </w:t>
      </w:r>
      <w:proofErr w:type="spellStart"/>
      <w:r>
        <w:rPr>
          <w:rFonts w:cs="Times New Roman" w:eastAsia="Times New Roman"/>
        </w:rPr>
        <w:t>Dobran</w:t>
      </w:r>
      <w:proofErr w:type="spellEnd"/>
      <w:r>
        <w:rPr>
          <w:rFonts w:cs="Times New Roman" w:eastAsia="Times New Roman"/>
        </w:rPr>
        <w:t xml:space="preserve"> 59, </w:t>
      </w:r>
    </w:p>
    <w:p w:rsidRDefault="002F5DDB" w:rsidP="002F5DDB" w:rsidR="002F5D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2F5DDB" w:rsidP="002F5DDB" w:rsidR="002F5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F5DDB" w:rsidP="002F5DDB" w:rsidR="002F5D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2F5DDB" w:rsidP="002F5DDB" w:rsidR="002F5D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F5DDB" w:rsidP="002F5DDB" w:rsidR="002F5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F5DDB" w:rsidP="002F5DDB" w:rsidR="002F5D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F5DDB" w:rsidP="002F5DDB" w:rsidR="002F5DDB"/>
    <w:p w:rsidRDefault="002F5DDB" w:rsidP="002F5DDB" w:rsidR="002F5DDB"/>
    <w:p w:rsidRDefault="002F5DDB" w:rsidP="002F5DDB" w:rsidR="002F5DDB"/>
    <w:p w:rsidRDefault="002F5DDB" w:rsidP="002F5DDB" w:rsidR="002F5DDB"/>
    <w:p w:rsidRDefault="002F5DDB" w:rsidP="002F5DDB" w:rsidR="002F5DDB"/>
    <w:p w:rsidRDefault="00392BD1" w:rsidR="00893E47"/>
    <w:sectPr w:rsidSect="00766899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DDB" w:rsidP="002F5DDB" w:rsidR="002F5DDB">
      <w:r>
        <w:separator/>
      </w:r>
    </w:p>
  </w:endnote>
  <w:endnote w:id="0" w:type="continuationSeparator">
    <w:p w:rsidRDefault="002F5DDB" w:rsidP="002F5DDB" w:rsidR="002F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DDB" w:rsidP="002F5DDB" w:rsidR="002F5DDB">
      <w:r>
        <w:separator/>
      </w:r>
    </w:p>
  </w:footnote>
  <w:footnote w:id="0" w:type="continuationSeparator">
    <w:p w:rsidRDefault="002F5DDB" w:rsidP="002F5DDB" w:rsidR="002F5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DDB" w:rsidR="00766899">
    <w:pPr>
      <w:pStyle w:val="Zaglavlje"/>
    </w:pPr>
    <w:r>
      <w:tab/>
      <w:t>2</w:t>
    </w:r>
    <w:r>
      <w:tab/>
      <w:t>3 St-586/2017-4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DDB" w:rsidR="00766899">
    <w:pPr>
      <w:pStyle w:val="Zaglavlje"/>
    </w:pPr>
    <w:r>
      <w:tab/>
    </w:r>
    <w:r>
      <w:tab/>
      <w:t>3 St-586/2017-4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6C04"/>
    <w:rsid w:val="002F5DDB"/>
    <w:rsid w:val="00392BD1"/>
    <w:rsid w:val="0047136B"/>
    <w:rsid w:val="00561B59"/>
    <w:rsid w:val="0065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D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5D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DD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D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5D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D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B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2B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2B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2B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D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5D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DD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D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5D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D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B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2B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2B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2B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ISTRIA j.d.o.o. ŠIŠAN</izvorni_sadrzaj>
    <derivirana_varijabla naziv="DomainObject.Predmet.ProtustrankaFormated_1">  BELLA ISTRIA j.d.o.o. ŠIŠAN</derivirana_varijabla>
  </DomainObject.Predmet.ProtustrankaFormated>
  <DomainObject.Predmet.ProtustrankaFormatedOIB>
    <izvorni_sadrzaj>  BELLA ISTRIA j.d.o.o. ŠIŠAN, OIB 64110506133</izvorni_sadrzaj>
    <derivirana_varijabla naziv="DomainObject.Predmet.ProtustrankaFormatedOIB_1">  BELLA ISTRIA j.d.o.o. ŠIŠAN, OIB 64110506133</derivirana_varijabla>
  </DomainObject.Predmet.ProtustrankaFormatedOIB>
  <DomainObject.Predmet.ProtustrankaFormatedWithAdress>
    <izvorni_sadrzaj> BELLA ISTRIA j.d.o.o. ŠIŠAN, Giordana Dobran 59, 52100 Šišan</izvorni_sadrzaj>
    <derivirana_varijabla naziv="DomainObject.Predmet.ProtustrankaFormatedWithAdress_1"> BELLA ISTRIA j.d.o.o. ŠIŠAN, Giordana Dobran 59, 52100 Šišan</derivirana_varijabla>
  </DomainObject.Predmet.ProtustrankaFormatedWithAdress>
  <DomainObject.Predmet.ProtustrankaFormatedWithAdressOIB>
    <izvorni_sadrzaj> BELLA ISTRIA j.d.o.o. ŠIŠAN, OIB 64110506133, Giordana Dobran 59, 52100 Šišan</izvorni_sadrzaj>
    <derivirana_varijabla naziv="DomainObject.Predmet.ProtustrankaFormatedWithAdressOIB_1"> BELLA ISTRIA j.d.o.o. ŠIŠAN, OIB 64110506133, Giordana Dobran 59, 52100 Šišan</derivirana_varijabla>
  </DomainObject.Predmet.ProtustrankaFormatedWithAdressOIB>
  <DomainObject.Predmet.ProtustrankaWithAdress>
    <izvorni_sadrzaj>BELLA ISTRIA j.d.o.o. ŠIŠAN Giordana Dobran 59, 52100 Šišan</izvorni_sadrzaj>
    <derivirana_varijabla naziv="DomainObject.Predmet.ProtustrankaWithAdress_1">BELLA ISTRIA j.d.o.o. ŠIŠAN Giordana Dobran 59, 52100 Šišan</derivirana_varijabla>
  </DomainObject.Predmet.ProtustrankaWithAdress>
  <DomainObject.Predmet.ProtustrankaWithAdressOIB>
    <izvorni_sadrzaj>BELLA ISTRIA j.d.o.o. ŠIŠAN, OIB 64110506133, Giordana Dobran 59, 52100 Šišan</izvorni_sadrzaj>
    <derivirana_varijabla naziv="DomainObject.Predmet.ProtustrankaWithAdressOIB_1">BELLA ISTRIA j.d.o.o. ŠIŠAN, OIB 64110506133, Giordana Dobran 59, 52100 Šišan</derivirana_varijabla>
  </DomainObject.Predmet.ProtustrankaWithAdressOIB>
  <DomainObject.Predmet.ProtustrankaNazivFormated>
    <izvorni_sadrzaj>BELLA ISTRIA j.d.o.o. ŠIŠAN</izvorni_sadrzaj>
    <derivirana_varijabla naziv="DomainObject.Predmet.ProtustrankaNazivFormated_1">BELLA ISTRIA j.d.o.o. ŠIŠAN</derivirana_varijabla>
  </DomainObject.Predmet.ProtustrankaNazivFormated>
  <DomainObject.Predmet.ProtustrankaNazivFormatedOIB>
    <izvorni_sadrzaj>BELLA ISTRIA j.d.o.o. ŠIŠAN, OIB 64110506133</izvorni_sadrzaj>
    <derivirana_varijabla naziv="DomainObject.Predmet.ProtustrankaNazivFormatedOIB_1">BELLA ISTRIA j.d.o.o. ŠIŠAN, OIB 64110506133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6355.27</izvorni_sadrzaj>
    <derivirana_varijabla naziv="DomainObject.Predmet.TrenutnaVrijednost_1">6355.27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BELLA ISTRIA j.d.o.o. ŠIŠAN</item>
    </izvorni_sadrzaj>
    <derivirana_varijabla naziv="DomainObject.Predmet.ProtuStrankaListFormated_1">
      <item>BELLA ISTRIA j.d.o.o. ŠIŠAN</item>
    </derivirana_varijabla>
  </DomainObject.Predmet.ProtuStrankaListFormated>
  <DomainObject.Predmet.ProtuStrankaListFormatedOIB>
    <izvorni_sadrzaj>
      <item>BELLA ISTRIA j.d.o.o. ŠIŠAN, OIB 64110506133</item>
    </izvorni_sadrzaj>
    <derivirana_varijabla naziv="DomainObject.Predmet.ProtuStrankaListFormatedOIB_1">
      <item>BELLA ISTRIA j.d.o.o. ŠIŠAN, OIB 64110506133</item>
    </derivirana_varijabla>
  </DomainObject.Predmet.ProtuStrankaListFormatedOIB>
  <DomainObject.Predmet.ProtuStrankaListFormatedWithAdress>
    <izvorni_sadrzaj>
      <item>BELLA ISTRIA j.d.o.o. ŠIŠAN, Giordana Dobran 59, 52100 Šišan</item>
    </izvorni_sadrzaj>
    <derivirana_varijabla naziv="DomainObject.Predmet.ProtuStrankaListFormatedWithAdress_1">
      <item>BELLA ISTRIA j.d.o.o. ŠIŠAN, Giordana Dobran 59, 52100 Šišan</item>
    </derivirana_varijabla>
  </DomainObject.Predmet.ProtuStrankaListFormatedWithAdress>
  <DomainObject.Predmet.ProtuStrankaListFormatedWithAdressOIB>
    <izvorni_sadrzaj>
      <item>BELLA ISTRIA j.d.o.o. ŠIŠAN, OIB 64110506133, Giordana Dobran 59, 52100 Šišan</item>
    </izvorni_sadrzaj>
    <derivirana_varijabla naziv="DomainObject.Predmet.ProtuStrankaListFormatedWithAdressOIB_1">
      <item>BELLA ISTRIA j.d.o.o. ŠIŠAN, OIB 64110506133, Giordana Dobran 59, 52100 Šišan</item>
    </derivirana_varijabla>
  </DomainObject.Predmet.ProtuStrankaListFormatedWithAdressOIB>
  <DomainObject.Predmet.ProtuStrankaListNazivFormated>
    <izvorni_sadrzaj>
      <item>BELLA ISTRIA j.d.o.o. ŠIŠAN</item>
    </izvorni_sadrzaj>
    <derivirana_varijabla naziv="DomainObject.Predmet.ProtuStrankaListNazivFormated_1">
      <item>BELLA ISTRIA j.d.o.o. ŠIŠAN</item>
    </derivirana_varijabla>
  </DomainObject.Predmet.ProtuStrankaListNazivFormated>
  <DomainObject.Predmet.ProtuStrankaListNazivFormatedOIB>
    <izvorni_sadrzaj>
      <item>BELLA ISTRIA j.d.o.o. ŠIŠAN, OIB 64110506133</item>
    </izvorni_sadrzaj>
    <derivirana_varijabla naziv="DomainObject.Predmet.ProtuStrankaListNazivFormatedOIB_1">
      <item>BELLA ISTRIA j.d.o.o. ŠIŠAN, OIB 64110506133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BELLA ISTRIA j.d.o.o. ŠIŠAN</izvorni_sadrzaj>
    <derivirana_varijabla naziv="DomainObject.Predmet.ProtustrankaIDrugi_1">BELLA ISTRIA j.d.o.o. ŠIŠAN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BELLA ISTRIA j.d.o.o. ŠIŠAN, OIB 64110506133, Giordana Dobran 59, 52100 Šišan</izvorni_sadrzaj>
    <derivirana_varijabla naziv="DomainObject.Predmet.ProtustrankaIDrugiAdressOIB_1">BELLA ISTRIA j.d.o.o. ŠIŠAN, OIB 64110506133, Giordana Dobran 59,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BELLA ISTRIA j.d.o.o. ŠIŠAN</item>
    </izvorni_sadrzaj>
    <derivirana_varijabla naziv="DomainObject.Predmet.SudioniciListNaziv_1">
      <item>FINANCIJSKA AGENCIJA, RC RIJEKA, PODRUŽNICA PULA, PULA</item>
      <item>BELLA ISTRIA j.d.o.o. ŠIŠAN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BELLA ISTRIA j.d.o.o. ŠIŠAN, OIB 64110506133, Giordana Dobran 59,52100 Šišan</item>
    </izvorni_sadrzaj>
    <derivirana_varijabla naziv="DomainObject.Predmet.SudioniciListAdressOIB_1">
      <item>FINANCIJSKA AGENCIJA, RC RIJEKA, PODRUŽNICA PULA, PULA, OIB 85821130368, F. Kurelca 8,51000 Rijeka</item>
      <item>BELLA ISTRIA j.d.o.o. ŠIŠAN, OIB 64110506133, Giordana Dobran 59,52100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64110506133</item>
    </izvorni_sadrzaj>
    <derivirana_varijabla naziv="DomainObject.Predmet.SudioniciListNazivOIB_1">
      <item>, OIB 85821130368</item>
      <item>, OIB 64110506133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3690</properties:Characters>
  <properties:Lines>91</properties:Lines>
  <properties:Paragraphs>31</properties:Paragraphs>
  <properties:TotalTime>3</properties:TotalTime>
  <properties:ScaleCrop>false</properties:ScaleCrop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2018-01-04T07:09:00Z</dcterms:created>
  <dc:creator>Morena Brajuha</dc:creator>
  <dc:description/>
  <cp:keywords/>
  <cp:lastModifiedBy>Morena Brajuha</cp:lastModifiedBy>
  <cp:lastPrinted>2018-01-08T09:10:00Z</cp:lastPrinted>
  <dcterms:modified xmlns:xsi="http://www.w3.org/2001/XMLSchema-instance" xsi:type="dcterms:W3CDTF">2018-01-08T09:10:00Z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