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5bb6" w14:paraId="c765bb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C3D5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C3D51" w:rsidP="005C3D51" w:rsidR="005C3D51">
      <w:pPr>
        <w:pStyle w:val="Bezproreda"/>
        <w:ind w:firstLine="708" w:left="5664"/>
      </w:pPr>
      <w:r>
        <w:t xml:space="preserve">  1 St-1022/2016-2</w:t>
      </w: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  <w:jc w:val="center"/>
      </w:pPr>
      <w:r>
        <w:t>R E P U B L I K A       H R V A T S K A</w:t>
      </w: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  <w:jc w:val="center"/>
      </w:pPr>
      <w:r>
        <w:t>R J E Š E N J E</w:t>
      </w: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</w:pPr>
      <w:r>
        <w:t xml:space="preserve">TRGOVAČKI SUD U BJELOVARU, po  sucu Branki Pleskalt,  u predmetu predlagatelja FINA RC ZAGREB, Podružnica Bjelovar,  protiv dužnika GEODEKS d.o.o. za trgovinu, proizvodnju i usluge Bjelovar, Ivana Viteza </w:t>
      </w:r>
      <w:proofErr w:type="spellStart"/>
      <w:r>
        <w:t>Trnskog</w:t>
      </w:r>
      <w:proofErr w:type="spellEnd"/>
      <w:r>
        <w:t xml:space="preserve"> 22, OIB: 75172440863, dana 14. lipnja  2016. godine</w:t>
      </w: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  <w:jc w:val="center"/>
      </w:pPr>
      <w:r>
        <w:t>r i j e š i o     j e</w:t>
      </w: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</w:pPr>
      <w:r>
        <w:t xml:space="preserve">I Pokreće se prethodni postupak radi utvrđenja uvjeta za otvaranje stečajnog postupka nad  dužnikom dužnika GEODEKS d.o.o. za trgovinu, proizvodnju i usluge Bjelovar, Ivana Viteza </w:t>
      </w:r>
      <w:proofErr w:type="spellStart"/>
      <w:r>
        <w:t>Trnskog</w:t>
      </w:r>
      <w:proofErr w:type="spellEnd"/>
      <w:r>
        <w:t xml:space="preserve"> 22, OIB: 75172440863.</w:t>
      </w: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</w:pPr>
      <w:r>
        <w:t>Zakazuje se ročište radi izjašnjenja o prijedlogu za dan</w:t>
      </w: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  <w:jc w:val="center"/>
      </w:pPr>
      <w:r>
        <w:t>8. srpnja  2016. godine u 9,00 sati</w:t>
      </w: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</w:t>
      </w:r>
    </w:p>
    <w:p w:rsidRDefault="005C3D51" w:rsidP="005C3D51" w:rsidR="005C3D51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Dejan </w:t>
      </w:r>
      <w:proofErr w:type="spellStart"/>
      <w:r>
        <w:t>Posavac</w:t>
      </w:r>
      <w:proofErr w:type="spellEnd"/>
      <w:r>
        <w:t xml:space="preserve"> iz Bjelovara, Stipe javora 8.</w:t>
      </w: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  <w:jc w:val="center"/>
      </w:pPr>
      <w:r>
        <w:t>Obrazloženje</w:t>
      </w:r>
    </w:p>
    <w:p w:rsidRDefault="005C3D51" w:rsidP="005C3D51" w:rsidR="005C3D51">
      <w:pPr>
        <w:pStyle w:val="Bezproreda"/>
      </w:pPr>
    </w:p>
    <w:p w:rsidRDefault="005C3D51" w:rsidP="005C3D51" w:rsidR="005C3D51">
      <w:r>
        <w:t xml:space="preserve">Predlagatelj FINA RC Zagreb, Podružnica Bjelovar   je   dana 7. lipnja  2016. godine   podnijela je   prijedlog za otvaranje stečajnog postupka nad  dužnikom dužnika GEODEKS </w:t>
      </w:r>
      <w:r>
        <w:lastRenderedPageBreak/>
        <w:t xml:space="preserve">d.o.o. za trgovinu, proizvodnju i usluge Bjelovar, Ivana Viteza </w:t>
      </w:r>
      <w:proofErr w:type="spellStart"/>
      <w:r>
        <w:t>Trnskog</w:t>
      </w:r>
      <w:proofErr w:type="spellEnd"/>
      <w:r>
        <w:t xml:space="preserve"> 22, OIB: 75172440863.</w:t>
      </w:r>
    </w:p>
    <w:p w:rsidRDefault="005C3D51" w:rsidP="005C3D51" w:rsidR="005C3D51"/>
    <w:p w:rsidRDefault="005C3D51" w:rsidP="005C3D51" w:rsidR="005C3D51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dužnika GEODEKS d.o.o. za trgovinu, proizvodnju i usluge Bjelovar, Ivana Viteza </w:t>
      </w:r>
      <w:proofErr w:type="spellStart"/>
      <w:r>
        <w:t>Trnskog</w:t>
      </w:r>
      <w:proofErr w:type="spellEnd"/>
      <w:r>
        <w:t xml:space="preserve"> 22, OIB: 75172440863, a u skladu s  odredbom članka 115. Stečajnog zakona. </w:t>
      </w: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</w:pPr>
      <w:r>
        <w:t>Temeljem iznijetog riješeno je kao u izreci.</w:t>
      </w: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</w:pPr>
      <w:r>
        <w:t xml:space="preserve">Bjelovar,   14. lipnja  2016.   </w:t>
      </w: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</w:pPr>
      <w:r>
        <w:t xml:space="preserve">                                                                                                BRANKA PLESKALT  </w:t>
      </w: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</w:pPr>
    </w:p>
    <w:p w:rsidRDefault="005C3D51" w:rsidP="005C3D51" w:rsidR="005C3D5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C3D51" w:rsidP="005C3D51" w:rsidR="005C3D51">
      <w:pPr>
        <w:pStyle w:val="Bezproreda"/>
      </w:pPr>
      <w:r>
        <w:t>Dna: predlagatelja</w:t>
      </w:r>
    </w:p>
    <w:p w:rsidRDefault="005C3D51" w:rsidP="005C3D51" w:rsidR="005C3D51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5C3D51" w:rsidP="005C3D51" w:rsidR="005C3D51">
      <w:pPr>
        <w:pStyle w:val="Bezproreda"/>
      </w:pPr>
      <w:r>
        <w:t xml:space="preserve">        ROČ. 8. 07. 2016. u  9,00</w:t>
      </w:r>
    </w:p>
    <w:p w:rsidRDefault="005C3D51" w:rsidP="005C3D51" w:rsidR="005C3D51">
      <w:pPr>
        <w:pStyle w:val="Bezproreda"/>
      </w:pPr>
      <w:r>
        <w:t>Bjelovar, 14. 06.  2016.</w:t>
      </w:r>
    </w:p>
    <w:p w:rsidRDefault="005C3D51" w:rsidP="005C3D51" w:rsidR="005C3D51"/>
    <w:p w:rsidRDefault="005C3D51" w:rsidP="005C3D51" w:rsidR="005C3D51"/>
    <w:p w:rsidRDefault="005C3D51" w:rsidP="005C3D51" w:rsidR="005C3D51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3D51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754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St-1022/2016-2</izvorni_sadrzaj>
    <derivirana_varijabla naziv="DomainObject.Oznaka_1">St-1022/2016-2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St-1022/2016</izvorni_sadrzaj>
    <derivirana_varijabla naziv="DomainObject.Predmet.OznakaBroj_1">St-1022/2016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GEODEKS društvo s ograničenom odgovornošću za trgovinu, proizvodnju i usluge</izvorni_sadrzaj>
    <derivirana_varijabla naziv="DomainObject.Predmet.ProtustrankaFormated_1">  GEODEKS društvo s ograničenom odgovornošću za trgovinu, proizvodnju i usluge</derivirana_varijabla>
  </DomainObject.Predmet.ProtustrankaFormated>
  <DomainObject.Predmet.ProtustrankaFormatedOIB>
    <izvorni_sadrzaj>  GEODEKS društvo s ograničenom odgovornošću za trgovinu, proizvodnju i usluge, OIB 75172440863</izvorni_sadrzaj>
    <derivirana_varijabla naziv="DomainObject.Predmet.ProtustrankaFormatedOIB_1">  GEODEKS društvo s ograničenom odgovornošću za trgovinu, proizvodnju i usluge, OIB 75172440863</derivirana_varijabla>
  </DomainObject.Predmet.ProtustrankaFormatedOIB>
  <DomainObject.Predmet.ProtustrankaFormatedWithAdress>
    <izvorni_sadrzaj> GEODEKS društvo s ograničenom odgovornošću za trgovinu, proizvodnju i usluge, Ivana Viteza Trnskog 22, 43000 Bjelovar</izvorni_sadrzaj>
    <derivirana_varijabla naziv="DomainObject.Predmet.ProtustrankaFormatedWithAdress_1"> GEODEKS društvo s ograničenom odgovornošću za trgovinu, proizvodnju i usluge, Ivana Viteza Trnskog 22, 43000 Bjelovar</derivirana_varijabla>
  </DomainObject.Predmet.ProtustrankaFormatedWithAdress>
  <DomainObject.Predmet.ProtustrankaFormatedWithAdressOIB>
    <izvorni_sadrzaj> GEODEKS društvo s ograničenom odgovornošću za trgovinu, proizvodnju i usluge, OIB 75172440863, Ivana Viteza Trnskog 22, 43000 Bjelovar</izvorni_sadrzaj>
    <derivirana_varijabla naziv="DomainObject.Predmet.ProtustrankaFormatedWithAdressOIB_1"> GEODEKS društvo s ograničenom odgovornošću za trgovinu, proizvodnju i usluge, OIB 75172440863, Ivana Viteza Trnskog 22, 43000 Bjelovar</derivirana_varijabla>
  </DomainObject.Predmet.ProtustrankaFormatedWithAdressOIB>
  <DomainObject.Predmet.ProtustrankaWithAdress>
    <izvorni_sadrzaj>GEODEKS društvo s ograničenom odgovornošću za trgovinu, proizvodnju i usluge Ivana Viteza Trnskog 22, 43000 Bjelovar</izvorni_sadrzaj>
    <derivirana_varijabla naziv="DomainObject.Predmet.ProtustrankaWithAdress_1">GEODEKS društvo s ograničenom odgovornošću za trgovinu, proizvodnju i usluge Ivana Viteza Trnskog 22, 43000 Bjelovar</derivirana_varijabla>
  </DomainObject.Predmet.ProtustrankaWithAdress>
  <DomainObject.Predmet.ProtustrankaWithAdressOIB>
    <izvorni_sadrzaj>GEODEKS društvo s ograničenom odgovornošću za trgovinu, proizvodnju i usluge, OIB 75172440863, Ivana Viteza Trnskog 22, 43000 Bjelovar</izvorni_sadrzaj>
    <derivirana_varijabla naziv="DomainObject.Predmet.ProtustrankaWithAdressOIB_1">GEODEKS društvo s ograničenom odgovornošću za trgovinu, proizvodnju i usluge, OIB 75172440863, Ivana Viteza Trnskog 22, 43000 Bjelovar</derivirana_varijabla>
  </DomainObject.Predmet.ProtustrankaWithAdressOIB>
  <DomainObject.Predmet.ProtustrankaNazivFormated>
    <izvorni_sadrzaj>GEODEKS društvo s ograničenom odgovornošću za trgovinu, proizvodnju i usluge</izvorni_sadrzaj>
    <derivirana_varijabla naziv="DomainObject.Predmet.ProtustrankaNazivFormated_1">GEODEKS društvo s ograničenom odgovornošću za trgovinu, proizvodnju i usluge</derivirana_varijabla>
  </DomainObject.Predmet.ProtustrankaNazivFormated>
  <DomainObject.Predmet.ProtustrankaNazivFormatedOIB>
    <izvorni_sadrzaj>GEODEKS društvo s ograničenom odgovornošću za trgovinu, proizvodnju i usluge, OIB 75172440863</izvorni_sadrzaj>
    <derivirana_varijabla naziv="DomainObject.Predmet.ProtustrankaNazivFormatedOIB_1">GEODEKS društvo s ograničenom odgovornošću za trgovinu, proizvodnju i usluge, OIB 75172440863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GEODEKS društvo s ograničenom odgovornošću za trgovinu, proizvodnju i usluge</item>
    </izvorni_sadrzaj>
    <derivirana_varijabla naziv="DomainObject.Predmet.ProtuStrankaListFormated_1">
      <item>GEODEKS društvo s ograničenom odgovornošću za trgovinu, proizvodnju i usluge</item>
    </derivirana_varijabla>
  </DomainObject.Predmet.ProtuStrankaListFormated>
  <DomainObject.Predmet.ProtuStrankaListFormatedOIB>
    <izvorni_sadrzaj>
      <item>GEODEKS društvo s ograničenom odgovornošću za trgovinu, proizvodnju i usluge, OIB 75172440863</item>
    </izvorni_sadrzaj>
    <derivirana_varijabla naziv="DomainObject.Predmet.ProtuStrankaListFormatedOIB_1">
      <item>GEODEKS društvo s ograničenom odgovornošću za trgovinu, proizvodnju i usluge, OIB 75172440863</item>
    </derivirana_varijabla>
  </DomainObject.Predmet.ProtuStrankaListFormatedOIB>
  <DomainObject.Predmet.ProtuStrankaListFormatedWithAdress>
    <izvorni_sadrzaj>
      <item>GEODEKS društvo s ograničenom odgovornošću za trgovinu, proizvodnju i usluge, Ivana Viteza Trnskog 22, 43000 Bjelovar</item>
    </izvorni_sadrzaj>
    <derivirana_varijabla naziv="DomainObject.Predmet.ProtuStrankaListFormatedWithAdress_1">
      <item>GEODEKS društvo s ograničenom odgovornošću za trgovinu, proizvodnju i usluge, Ivana Viteza Trnskog 22, 43000 Bjelovar</item>
    </derivirana_varijabla>
  </DomainObject.Predmet.ProtuStrankaListFormatedWithAdress>
  <DomainObject.Predmet.ProtuStrankaListFormatedWithAdressOIB>
    <izvorni_sadrzaj>
      <item>GEODEKS društvo s ograničenom odgovornošću za trgovinu, proizvodnju i usluge, OIB 75172440863, Ivana Viteza Trnskog 22, 43000 Bjelovar</item>
    </izvorni_sadrzaj>
    <derivirana_varijabla naziv="DomainObject.Predmet.ProtuStrankaListFormatedWithAdressOIB_1">
      <item>GEODEKS društvo s ograničenom odgovornošću za trgovinu, proizvodnju i usluge, OIB 75172440863, Ivana Viteza Trnskog 22, 43000 Bjelovar</item>
    </derivirana_varijabla>
  </DomainObject.Predmet.ProtuStrankaListFormatedWithAdressOIB>
  <DomainObject.Predmet.ProtuStrankaListNazivFormated>
    <izvorni_sadrzaj>
      <item>GEODEKS društvo s ograničenom odgovornošću za trgovinu, proizvodnju i usluge</item>
    </izvorni_sadrzaj>
    <derivirana_varijabla naziv="DomainObject.Predmet.ProtuStrankaListNazivFormated_1">
      <item>GEODEKS društvo s ograničenom odgovornošću za trgovinu, proizvodnju i usluge</item>
    </derivirana_varijabla>
  </DomainObject.Predmet.ProtuStrankaListNazivFormated>
  <DomainObject.Predmet.ProtuStrankaListNazivFormatedOIB>
    <izvorni_sadrzaj>
      <item>GEODEKS društvo s ograničenom odgovornošću za trgovinu, proizvodnju i usluge, OIB 75172440863</item>
    </izvorni_sadrzaj>
    <derivirana_varijabla naziv="DomainObject.Predmet.ProtuStrankaListNazivFormatedOIB_1">
      <item>GEODEKS društvo s ograničenom odgovornošću za trgovinu, proizvodnju i usluge, OIB 75172440863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St-1022/2016-2</izvorni_sadrzaj>
    <derivirana_varijabla naziv="DomainObject.PoslovniBrojDokumenta_1">St-1022/2016-2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GEODEKS društvo s ograničenom odgovornošću za trgovinu, proizvodnju i usluge</izvorni_sadrzaj>
    <derivirana_varijabla naziv="DomainObject.Predmet.ProtustrankaIDrugi_1">GEODEKS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GEODEKS društvo s ograničenom odgovornošću za trgovinu, proizvodnju i usluge, OIB 75172440863, Ivana Viteza Trnskog 22, 43000 Bjelovar</izvorni_sadrzaj>
    <derivirana_varijabla naziv="DomainObject.Predmet.ProtustrankaIDrugiAdressOIB_1">GEODEKS društvo s ograničenom odgovornošću za trgovinu, proizvodnju i usluge, OIB 75172440863, Ivana Viteza Trnskog 22,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GEODEKS društvo s ograničenom odgovornošću za trgovinu, proizvodnju i usluge</item>
    </izvorni_sadrzaj>
    <derivirana_varijabla naziv="DomainObject.Predmet.SudioniciListNaziv_1">
      <item>FINA, RC ZAGREB, Podružnica BJELOVAR</item>
      <item>GEODEKS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GEODEKS društvo s ograničenom odgovornošću za trgovinu, proizvodnju i usluge, OIB 75172440863, Ivana Viteza Trnskog 22,43000 Bjelovar</item>
    </izvorni_sadrzaj>
    <derivirana_varijabla naziv="DomainObject.Predmet.SudioniciListAdressOIB_1">
      <item>FINA, RC ZAGREB, Podružnica BJELOVAR, OIB 85821130368, F. Supila 4,43000 Bjelovar</item>
      <item>GEODEKS društvo s ograničenom odgovornošću za trgovinu, proizvodnju i usluge, OIB 75172440863, Ivana Viteza Trnskog 22,43000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DEAF03-E77C-4278-BEDE-B8413B6E56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370</properties:Words>
  <properties:Characters>1946</properties:Characters>
  <properties:Lines>86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2016-06-14T05:56:00Z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St-1022/2016-2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