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9897" w14:paraId="be49897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</w:t>
      </w:r>
      <w:r w:rsidR="00FC43DE">
        <w:t>8139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</w:t>
      </w:r>
      <w:r w:rsidR="00FC43DE">
        <w:t xml:space="preserve">ŠMINKA d.o.o., </w:t>
      </w:r>
      <w:r w:rsidR="00E751D2">
        <w:t xml:space="preserve"> OIB: </w:t>
      </w:r>
      <w:r w:rsidR="00056113" w:rsidRPr="00056113">
        <w:t>67296252908</w:t>
      </w:r>
      <w:r w:rsidR="00E751D2">
        <w:t xml:space="preserve">, MBS: </w:t>
      </w:r>
      <w:r w:rsidR="00056113" w:rsidRPr="00056113">
        <w:t>080544238</w:t>
      </w:r>
      <w:r w:rsidR="00E751D2">
        <w:t xml:space="preserve"> </w:t>
      </w:r>
      <w:r w:rsidR="00056113">
        <w:t>iz Zagreba, Medulićeva 30</w:t>
      </w:r>
      <w:r w:rsidR="007D7E37">
        <w:t>/1</w:t>
      </w:r>
      <w:r w:rsidR="00056113">
        <w:t>,</w:t>
      </w:r>
      <w:r w:rsidR="00E751D2">
        <w:t xml:space="preserve"> </w:t>
      </w:r>
      <w:r w:rsidR="00561B14" w:rsidRPr="00561B14">
        <w:t xml:space="preserve">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E54545">
        <w:t xml:space="preserve">ŠMINKA d.o.o.,  OIB: </w:t>
      </w:r>
      <w:r w:rsidR="00E54545" w:rsidRPr="00056113">
        <w:t>67296252908</w:t>
      </w:r>
      <w:r w:rsidR="00E54545">
        <w:t xml:space="preserve">, MBS: </w:t>
      </w:r>
      <w:r w:rsidR="00E54545" w:rsidRPr="00056113">
        <w:t>080544238</w:t>
      </w:r>
      <w:r w:rsidR="00E54545">
        <w:t xml:space="preserve"> iz Zagreba, Medulićeva 30</w:t>
      </w:r>
      <w:r w:rsidR="007D7E37">
        <w:t xml:space="preserve">/1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E54545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E54545">
        <w:t xml:space="preserve">ŠMINKA d.o.o.,  OIB: </w:t>
      </w:r>
      <w:r w:rsidR="00E54545" w:rsidRPr="00056113">
        <w:t>67296252908</w:t>
      </w:r>
      <w:r w:rsidR="00E54545">
        <w:t xml:space="preserve">, MBS: </w:t>
      </w:r>
      <w:r w:rsidR="00E54545" w:rsidRPr="00056113">
        <w:t>080544238</w:t>
      </w:r>
      <w:r w:rsidR="00E54545">
        <w:t xml:space="preserve"> iz Zagreba, Medulićeva 30</w:t>
      </w:r>
      <w:r w:rsidR="007D7E37">
        <w:t>/1</w:t>
      </w:r>
      <w:r w:rsidR="00E54545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54A1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</w:t>
        </w:r>
        <w:r w:rsidR="00D141A5">
          <w:t>8139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56113"/>
    <w:rsid w:val="001027B1"/>
    <w:rsid w:val="00124F0E"/>
    <w:rsid w:val="00254CEC"/>
    <w:rsid w:val="002F4E4F"/>
    <w:rsid w:val="003054CA"/>
    <w:rsid w:val="00345C9C"/>
    <w:rsid w:val="003A1FB9"/>
    <w:rsid w:val="0045323B"/>
    <w:rsid w:val="004C60E6"/>
    <w:rsid w:val="00561B14"/>
    <w:rsid w:val="006E1039"/>
    <w:rsid w:val="00747695"/>
    <w:rsid w:val="007C052C"/>
    <w:rsid w:val="007D7E37"/>
    <w:rsid w:val="0092290B"/>
    <w:rsid w:val="009C1F6F"/>
    <w:rsid w:val="00A167C6"/>
    <w:rsid w:val="00A54A1A"/>
    <w:rsid w:val="00A62139"/>
    <w:rsid w:val="00B95F85"/>
    <w:rsid w:val="00C40A68"/>
    <w:rsid w:val="00C7440C"/>
    <w:rsid w:val="00D141A5"/>
    <w:rsid w:val="00D52F94"/>
    <w:rsid w:val="00D574B1"/>
    <w:rsid w:val="00DE2C63"/>
    <w:rsid w:val="00DF43CB"/>
    <w:rsid w:val="00E54545"/>
    <w:rsid w:val="00E751D2"/>
    <w:rsid w:val="00EC159D"/>
    <w:rsid w:val="00F92056"/>
    <w:rsid w:val="00FC43DE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54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A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54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8139</izvorni_sadrzaj>
    <derivirana_varijabla naziv="DomainObject.Predmet.Broj_1">8139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St-8139/2015</izvorni_sadrzaj>
    <derivirana_varijabla naziv="DomainObject.Predmet.OznakaBroj_1">St-8139/2015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ŠMINKA d.o.o.</izvorni_sadrzaj>
    <derivirana_varijabla naziv="DomainObject.Predmet.ProtustrankaFormated_1">  ŠMINKA d.o.o.</derivirana_varijabla>
  </DomainObject.Predmet.ProtustrankaFormated>
  <DomainObject.Predmet.ProtustrankaFormatedOIB>
    <izvorni_sadrzaj>  ŠMINKA d.o.o., OIB 67296252908</izvorni_sadrzaj>
    <derivirana_varijabla naziv="DomainObject.Predmet.ProtustrankaFormatedOIB_1">  ŠMINKA d.o.o., OIB 67296252908</derivirana_varijabla>
  </DomainObject.Predmet.ProtustrankaFormatedOIB>
  <DomainObject.Predmet.ProtustrankaFormatedWithAdress>
    <izvorni_sadrzaj> ŠMINKA d.o.o., Medulićeva 30/1, 10000 Zagreb</izvorni_sadrzaj>
    <derivirana_varijabla naziv="DomainObject.Predmet.ProtustrankaFormatedWithAdress_1"> ŠMINKA d.o.o., Medulićeva 30/1, 10000 Zagreb</derivirana_varijabla>
  </DomainObject.Predmet.ProtustrankaFormatedWithAdress>
  <DomainObject.Predmet.ProtustrankaFormatedWithAdressOIB>
    <izvorni_sadrzaj> ŠMINKA d.o.o., OIB 67296252908, Medulićeva 30/1, 10000 Zagreb</izvorni_sadrzaj>
    <derivirana_varijabla naziv="DomainObject.Predmet.ProtustrankaFormatedWithAdressOIB_1"> ŠMINKA d.o.o., OIB 67296252908, Medulićeva 30/1, 10000 Zagreb</derivirana_varijabla>
  </DomainObject.Predmet.ProtustrankaFormatedWithAdressOIB>
  <DomainObject.Predmet.ProtustrankaWithAdress>
    <izvorni_sadrzaj>ŠMINKA d.o.o. Medulićeva 30/1, 10000 Zagreb</izvorni_sadrzaj>
    <derivirana_varijabla naziv="DomainObject.Predmet.ProtustrankaWithAdress_1">ŠMINKA d.o.o. Medulićeva 30/1, 10000 Zagreb</derivirana_varijabla>
  </DomainObject.Predmet.ProtustrankaWithAdress>
  <DomainObject.Predmet.ProtustrankaWithAdressOIB>
    <izvorni_sadrzaj>ŠMINKA d.o.o., OIB 67296252908, Medulićeva 30/1, 10000 Zagreb</izvorni_sadrzaj>
    <derivirana_varijabla naziv="DomainObject.Predmet.ProtustrankaWithAdressOIB_1">ŠMINKA d.o.o., OIB 67296252908, Medulićeva 30/1, 10000 Zagreb</derivirana_varijabla>
  </DomainObject.Predmet.ProtustrankaWithAdressOIB>
  <DomainObject.Predmet.ProtustrankaNazivFormated>
    <izvorni_sadrzaj>ŠMINKA d.o.o.</izvorni_sadrzaj>
    <derivirana_varijabla naziv="DomainObject.Predmet.ProtustrankaNazivFormated_1">ŠMINKA d.o.o.</derivirana_varijabla>
  </DomainObject.Predmet.ProtustrankaNazivFormated>
  <DomainObject.Predmet.ProtustrankaNazivFormatedOIB>
    <izvorni_sadrzaj>ŠMINKA d.o.o., OIB 67296252908</izvorni_sadrzaj>
    <derivirana_varijabla naziv="DomainObject.Predmet.ProtustrankaNazivFormatedOIB_1">ŠMINKA d.o.o., OIB 67296252908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ŠMINKA d.o.o.</item>
    </izvorni_sadrzaj>
    <derivirana_varijabla naziv="DomainObject.Predmet.ProtuStrankaListFormated_1">
      <item>ŠMINKA d.o.o.</item>
    </derivirana_varijabla>
  </DomainObject.Predmet.ProtuStrankaListFormated>
  <DomainObject.Predmet.ProtuStrankaListFormatedOIB>
    <izvorni_sadrzaj>
      <item>ŠMINKA d.o.o., OIB 67296252908</item>
    </izvorni_sadrzaj>
    <derivirana_varijabla naziv="DomainObject.Predmet.ProtuStrankaListFormatedOIB_1">
      <item>ŠMINKA d.o.o., OIB 67296252908</item>
    </derivirana_varijabla>
  </DomainObject.Predmet.ProtuStrankaListFormatedOIB>
  <DomainObject.Predmet.ProtuStrankaListFormatedWithAdress>
    <izvorni_sadrzaj>
      <item>ŠMINKA d.o.o., Medulićeva 30/1, 10000 Zagreb</item>
    </izvorni_sadrzaj>
    <derivirana_varijabla naziv="DomainObject.Predmet.ProtuStrankaListFormatedWithAdress_1">
      <item>ŠMINKA d.o.o., Medulićeva 30/1, 10000 Zagreb</item>
    </derivirana_varijabla>
  </DomainObject.Predmet.ProtuStrankaListFormatedWithAdress>
  <DomainObject.Predmet.ProtuStrankaListFormatedWithAdressOIB>
    <izvorni_sadrzaj>
      <item>ŠMINKA d.o.o., OIB 67296252908, Medulićeva 30/1, 10000 Zagreb</item>
    </izvorni_sadrzaj>
    <derivirana_varijabla naziv="DomainObject.Predmet.ProtuStrankaListFormatedWithAdressOIB_1">
      <item>ŠMINKA d.o.o., OIB 67296252908, Medulićeva 30/1, 10000 Zagreb</item>
    </derivirana_varijabla>
  </DomainObject.Predmet.ProtuStrankaListFormatedWithAdressOIB>
  <DomainObject.Predmet.ProtuStrankaListNazivFormated>
    <izvorni_sadrzaj>
      <item>ŠMINKA d.o.o.</item>
    </izvorni_sadrzaj>
    <derivirana_varijabla naziv="DomainObject.Predmet.ProtuStrankaListNazivFormated_1">
      <item>ŠMINKA d.o.o.</item>
    </derivirana_varijabla>
  </DomainObject.Predmet.ProtuStrankaListNazivFormated>
  <DomainObject.Predmet.ProtuStrankaListNazivFormatedOIB>
    <izvorni_sadrzaj>
      <item>ŠMINKA d.o.o., OIB 67296252908</item>
    </izvorni_sadrzaj>
    <derivirana_varijabla naziv="DomainObject.Predmet.ProtuStrankaListNazivFormatedOIB_1">
      <item>ŠMINKA d.o.o., OIB 67296252908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ŠMINKA d.o.o.</izvorni_sadrzaj>
    <derivirana_varijabla naziv="DomainObject.Predmet.ProtustrankaIDrugi_1">ŠMINKA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ŠMINKA d.o.o., OIB 67296252908, Medulićeva 30/1, 10000 Zagreb</izvorni_sadrzaj>
    <derivirana_varijabla naziv="DomainObject.Predmet.ProtustrankaIDrugiAdressOIB_1">ŠMINKA d.o.o., OIB 67296252908, Medulićeva 30/1,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ŠMINKA d.o.o.</item>
    </izvorni_sadrzaj>
    <derivirana_varijabla naziv="DomainObject.Predmet.SudioniciListNaziv_1">
      <item>FINA Regionalni centar Zagreb</item>
      <item>ŠMINKA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ŠMINKA d.o.o., OIB 67296252908, Medulićeva 30/1,10000 Zagreb</item>
    </izvorni_sadrzaj>
    <derivirana_varijabla naziv="DomainObject.Predmet.SudioniciListAdressOIB_1">
      <item>FINA Regionalni centar Zagreb, OIB 85821130368, Trg svibanjskih žrtava 1995. 1,10000 Zagreb</item>
      <item>ŠMINKA d.o.o., OIB 67296252908, Medulićeva 30/1,10000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67296252908</item>
    </izvorni_sadrzaj>
    <derivirana_varijabla naziv="DomainObject.Predmet.SudioniciListNazivOIB_1">
      <item>, OIB 85821130368</item>
      <item>, OIB 67296252908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1726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2015-12-16T09:31:00Z</dcterms:created>
  <dc:creator>Maja Jurovicki</dc:creator>
  <cp:lastModifiedBy>Zlatka Plivelić</cp:lastModifiedBy>
  <cp:lastPrinted>2015-12-16T09:32:00Z</cp:lastPrinted>
  <dcterms:modified xmlns:xsi="http://www.w3.org/2001/XMLSchema-instance" xsi:type="dcterms:W3CDTF">2015-12-21T08:18:00Z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