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4893d" w14:paraId="964893d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2155E1">
        <w:t>86</w:t>
      </w:r>
      <w:r w:rsidR="0090727F">
        <w:t>7</w:t>
      </w:r>
      <w:r w:rsidR="005E554B">
        <w:t>/1</w:t>
      </w:r>
      <w:r w:rsidR="00E24CBC">
        <w:t>6-5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2155E1">
        <w:t>86</w:t>
      </w:r>
      <w:r w:rsidR="0090727F">
        <w:t>7</w:t>
      </w:r>
      <w:r w:rsidR="00E24CBC">
        <w:t>/16</w:t>
      </w:r>
      <w:r>
        <w:t>, temeljem odredbe članka 430. Stečajnog zakona (</w:t>
      </w:r>
      <w:r w:rsidR="00E24CBC">
        <w:t xml:space="preserve">"Narodne novine" </w:t>
      </w:r>
      <w:r>
        <w:t xml:space="preserve">br. 71/15), </w:t>
      </w:r>
      <w:r w:rsidR="00E24CBC">
        <w:t xml:space="preserve">4. </w:t>
      </w:r>
      <w:r w:rsidR="001E5464">
        <w:t>ožujka</w:t>
      </w:r>
      <w:r w:rsidR="000F71A5">
        <w:t xml:space="preserve">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90727F">
        <w:t>PULJA-GRAD d.o.o., OIB 38888483229, Dugo Selo, Gorička 3</w:t>
      </w:r>
      <w:r w:rsidR="00B06302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90727F">
        <w:t>16.749,58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 w:rsidR="00E24CBC">
        <w:t>4. ožujka</w:t>
      </w:r>
      <w:r>
        <w:t xml:space="preserve">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323E4"/>
    <w:rsid w:val="000B3EF2"/>
    <w:rsid w:val="000B6DC6"/>
    <w:rsid w:val="000F71A5"/>
    <w:rsid w:val="00101281"/>
    <w:rsid w:val="00170F4B"/>
    <w:rsid w:val="001870C5"/>
    <w:rsid w:val="00187436"/>
    <w:rsid w:val="00194DE9"/>
    <w:rsid w:val="001E5464"/>
    <w:rsid w:val="002155E1"/>
    <w:rsid w:val="00215918"/>
    <w:rsid w:val="002E7A51"/>
    <w:rsid w:val="00332636"/>
    <w:rsid w:val="003A1D14"/>
    <w:rsid w:val="003A38A7"/>
    <w:rsid w:val="004066DA"/>
    <w:rsid w:val="004953C3"/>
    <w:rsid w:val="004B4B7E"/>
    <w:rsid w:val="00524D3D"/>
    <w:rsid w:val="0053743A"/>
    <w:rsid w:val="005E0F33"/>
    <w:rsid w:val="005E2733"/>
    <w:rsid w:val="005E554B"/>
    <w:rsid w:val="006156D0"/>
    <w:rsid w:val="0064498B"/>
    <w:rsid w:val="00676489"/>
    <w:rsid w:val="0070062A"/>
    <w:rsid w:val="00726015"/>
    <w:rsid w:val="00761680"/>
    <w:rsid w:val="00783B34"/>
    <w:rsid w:val="007D6D1C"/>
    <w:rsid w:val="007F0A11"/>
    <w:rsid w:val="008C31DE"/>
    <w:rsid w:val="0090727F"/>
    <w:rsid w:val="0091622D"/>
    <w:rsid w:val="0098229D"/>
    <w:rsid w:val="00995932"/>
    <w:rsid w:val="009A248B"/>
    <w:rsid w:val="00AD6056"/>
    <w:rsid w:val="00AF31FC"/>
    <w:rsid w:val="00B00AAF"/>
    <w:rsid w:val="00B06302"/>
    <w:rsid w:val="00B559A1"/>
    <w:rsid w:val="00BC1013"/>
    <w:rsid w:val="00BC1743"/>
    <w:rsid w:val="00C445F4"/>
    <w:rsid w:val="00CB3F94"/>
    <w:rsid w:val="00D41108"/>
    <w:rsid w:val="00D660C0"/>
    <w:rsid w:val="00D903A1"/>
    <w:rsid w:val="00D970B2"/>
    <w:rsid w:val="00E24CBC"/>
    <w:rsid w:val="00E516A4"/>
    <w:rsid w:val="00EA7E1F"/>
    <w:rsid w:val="00EB6112"/>
    <w:rsid w:val="00EE6DC1"/>
    <w:rsid w:val="00F50193"/>
    <w:rsid w:val="00FE11AE"/>
    <w:rsid w:val="00FE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59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59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59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59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59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59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59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59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59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59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St-867/2016</izvorni_sadrzaj>
    <derivirana_varijabla naziv="DomainObject.Predmet.OznakaBroj_1">St-867/2016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PULJA-GRAD d.o.o. zastupanog po punomoćniku IGOR PULJA</izvorni_sadrzaj>
    <derivirana_varijabla naziv="DomainObject.Predmet.ProtustrankaFormated_1">  PULJA-GRAD d.o.o. zastupanog po punomoćniku IGOR PULJA</derivirana_varijabla>
  </DomainObject.Predmet.ProtustrankaFormated>
  <DomainObject.Predmet.ProtustrankaFormatedOIB>
    <izvorni_sadrzaj>  PULJA-GRAD d.o.o., OIB 38888483229 zastupanog po punomoćniku IGOR PULJA</izvorni_sadrzaj>
    <derivirana_varijabla naziv="DomainObject.Predmet.ProtustrankaFormatedOIB_1">  PULJA-GRAD d.o.o., OIB 38888483229 zastupanog po punomoćniku IGOR PULJA</derivirana_varijabla>
  </DomainObject.Predmet.ProtustrankaFormatedOIB>
  <DomainObject.Predmet.ProtustrankaFormatedWithAdress>
    <izvorni_sadrzaj> PULJA-GRAD d.o.o., Gorička 3, 10370 Dugo Selo zastupanog po punomoćniku IGOR PULJA</izvorni_sadrzaj>
    <derivirana_varijabla naziv="DomainObject.Predmet.ProtustrankaFormatedWithAdress_1"> PULJA-GRAD d.o.o., Gorička 3, 10370 Dugo Selo zastupanog po punomoćniku IGOR PULJA</derivirana_varijabla>
  </DomainObject.Predmet.ProtustrankaFormatedWithAdress>
  <DomainObject.Predmet.ProtustrankaFormatedWithAdressOIB>
    <izvorni_sadrzaj> PULJA-GRAD d.o.o., OIB 38888483229, Gorička 3, 10370 Dugo Selo zastupanog po punomoćniku IGOR PULJA</izvorni_sadrzaj>
    <derivirana_varijabla naziv="DomainObject.Predmet.ProtustrankaFormatedWithAdressOIB_1"> PULJA-GRAD d.o.o., OIB 38888483229, Gorička 3, 10370 Dugo Selo zastupanog po punomoćniku IGOR PULJA</derivirana_varijabla>
  </DomainObject.Predmet.ProtustrankaFormatedWithAdressOIB>
  <DomainObject.Predmet.ProtustrankaWithAdress>
    <izvorni_sadrzaj>PULJA-GRAD d.o.o. Gorička 3, 10370 Dugo Selo</izvorni_sadrzaj>
    <derivirana_varijabla naziv="DomainObject.Predmet.ProtustrankaWithAdress_1">PULJA-GRAD d.o.o. Gorička 3, 10370 Dugo Selo</derivirana_varijabla>
  </DomainObject.Predmet.ProtustrankaWithAdress>
  <DomainObject.Predmet.ProtustrankaWithAdressOIB>
    <izvorni_sadrzaj>PULJA-GRAD d.o.o., OIB 38888483229, Gorička 3, 10370 Dugo Selo</izvorni_sadrzaj>
    <derivirana_varijabla naziv="DomainObject.Predmet.ProtustrankaWithAdressOIB_1">PULJA-GRAD d.o.o., OIB 38888483229, Gorička 3, 10370 Dugo Selo</derivirana_varijabla>
  </DomainObject.Predmet.ProtustrankaWithAdressOIB>
  <DomainObject.Predmet.ProtustrankaNazivFormated>
    <izvorni_sadrzaj>PULJA-GRAD d.o.o.</izvorni_sadrzaj>
    <derivirana_varijabla naziv="DomainObject.Predmet.ProtustrankaNazivFormated_1">PULJA-GRAD d.o.o.</derivirana_varijabla>
  </DomainObject.Predmet.ProtustrankaNazivFormated>
  <DomainObject.Predmet.ProtustrankaNazivFormatedOIB>
    <izvorni_sadrzaj>PULJA-GRAD d.o.o., OIB 38888483229</izvorni_sadrzaj>
    <derivirana_varijabla naziv="DomainObject.Predmet.ProtustrankaNazivFormatedOIB_1">PULJA-GRAD d.o.o., OIB 38888483229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PULJA-GRAD d.o.o. zastupanog po punomoćniku IGOR PULJA</item>
    </izvorni_sadrzaj>
    <derivirana_varijabla naziv="DomainObject.Predmet.ProtuStrankaListFormated_1">
      <item>PULJA-GRAD d.o.o. zastupanog po punomoćniku IGOR PULJA</item>
    </derivirana_varijabla>
  </DomainObject.Predmet.ProtuStrankaListFormated>
  <DomainObject.Predmet.ProtuStrankaListFormatedOIB>
    <izvorni_sadrzaj>
      <item>PULJA-GRAD d.o.o., OIB 38888483229 zastupanog po punomoćniku IGOR PULJA</item>
    </izvorni_sadrzaj>
    <derivirana_varijabla naziv="DomainObject.Predmet.ProtuStrankaListFormatedOIB_1">
      <item>PULJA-GRAD d.o.o., OIB 38888483229 zastupanog po punomoćniku IGOR PULJA</item>
    </derivirana_varijabla>
  </DomainObject.Predmet.ProtuStrankaListFormatedOIB>
  <DomainObject.Predmet.ProtuStrankaListFormatedWithAdress>
    <izvorni_sadrzaj>
      <item>PULJA-GRAD d.o.o., Gorička 3, 10370 Dugo Selo zastupanog po punomoćniku IGOR PULJA</item>
    </izvorni_sadrzaj>
    <derivirana_varijabla naziv="DomainObject.Predmet.ProtuStrankaListFormatedWithAdress_1">
      <item>PULJA-GRAD d.o.o., Gorička 3, 10370 Dugo Selo zastupanog po punomoćniku IGOR PULJA</item>
    </derivirana_varijabla>
  </DomainObject.Predmet.ProtuStrankaListFormatedWithAdress>
  <DomainObject.Predmet.ProtuStrankaListFormatedWithAdressOIB>
    <izvorni_sadrzaj>
      <item>PULJA-GRAD d.o.o., OIB 38888483229, Gorička 3, 10370 Dugo Selo zastupanog po punomoćniku IGOR PULJA</item>
    </izvorni_sadrzaj>
    <derivirana_varijabla naziv="DomainObject.Predmet.ProtuStrankaListFormatedWithAdressOIB_1">
      <item>PULJA-GRAD d.o.o., OIB 38888483229, Gorička 3, 10370 Dugo Selo zastupanog po punomoćniku IGOR PULJA</item>
    </derivirana_varijabla>
  </DomainObject.Predmet.ProtuStrankaListFormatedWithAdressOIB>
  <DomainObject.Predmet.ProtuStrankaListNazivFormated>
    <izvorni_sadrzaj>
      <item>PULJA-GRAD d.o.o.</item>
    </izvorni_sadrzaj>
    <derivirana_varijabla naziv="DomainObject.Predmet.ProtuStrankaListNazivFormated_1">
      <item>PULJA-GRAD d.o.o.</item>
    </derivirana_varijabla>
  </DomainObject.Predmet.ProtuStrankaListNazivFormated>
  <DomainObject.Predmet.ProtuStrankaListNazivFormatedOIB>
    <izvorni_sadrzaj>
      <item>PULJA-GRAD d.o.o., OIB 38888483229</item>
    </izvorni_sadrzaj>
    <derivirana_varijabla naziv="DomainObject.Predmet.ProtuStrankaListNazivFormatedOIB_1">
      <item>PULJA-GRAD d.o.o., OIB 38888483229</item>
    </derivirana_varijabla>
  </DomainObject.Predmet.ProtuStrankaListNazivFormatedOIB>
  <DomainObject.Predmet.OstaliListFormated>
    <izvorni_sadrzaj>
      <item>IGOR PULJA punomoćnik sudionika u postupku PULJA-GRAD d.o.o.</item>
    </izvorni_sadrzaj>
    <derivirana_varijabla naziv="DomainObject.Predmet.OstaliListFormated_1">
      <item>IGOR PULJA punomoćnik sudionika u postupku PULJA-GRAD d.o.o.</item>
    </derivirana_varijabla>
  </DomainObject.Predmet.OstaliListFormated>
  <DomainObject.Predmet.OstaliListFormatedOIB>
    <izvorni_sadrzaj>
      <item>IGOR PULJA, OIB 71476158642 punomoćnik sudionika u postupku PULJA-GRAD d.o.o.</item>
    </izvorni_sadrzaj>
    <derivirana_varijabla naziv="DomainObject.Predmet.OstaliListFormatedOIB_1">
      <item>IGOR PULJA, OIB 71476158642 punomoćnik sudionika u postupku PULJA-GRAD d.o.o.</item>
    </derivirana_varijabla>
  </DomainObject.Predmet.OstaliListFormatedOIB>
  <DomainObject.Predmet.OstaliListFormatedWithAdress>
    <izvorni_sadrzaj>
      <item>IGOR PULJA, Gorička 3, 10370 Dugo Selo punomoćnik sudionika u postupku PULJA-GRAD d.o.o.</item>
    </izvorni_sadrzaj>
    <derivirana_varijabla naziv="DomainObject.Predmet.OstaliListFormatedWithAdress_1">
      <item>IGOR PULJA, Gorička 3, 10370 Dugo Selo punomoćnik sudionika u postupku PULJA-GRAD d.o.o.</item>
    </derivirana_varijabla>
  </DomainObject.Predmet.OstaliListFormatedWithAdress>
  <DomainObject.Predmet.OstaliListFormatedWithAdressOIB>
    <izvorni_sadrzaj>
      <item>IGOR PULJA, OIB 71476158642, Gorička 3, 10370 Dugo Selo punomoćnik sudionika u postupku PULJA-GRAD d.o.o.</item>
    </izvorni_sadrzaj>
    <derivirana_varijabla naziv="DomainObject.Predmet.OstaliListFormatedWithAdressOIB_1">
      <item>IGOR PULJA, OIB 71476158642, Gorička 3, 10370 Dugo Selo punomoćnik sudionika u postupku PULJA-GRAD d.o.o.</item>
    </derivirana_varijabla>
  </DomainObject.Predmet.OstaliListFormatedWithAdressOIB>
  <DomainObject.Predmet.OstaliListNazivFormated>
    <izvorni_sadrzaj>
      <item>IGOR PULJA</item>
    </izvorni_sadrzaj>
    <derivirana_varijabla naziv="DomainObject.Predmet.OstaliListNazivFormated_1">
      <item>IGOR PULJA</item>
    </derivirana_varijabla>
  </DomainObject.Predmet.OstaliListNazivFormated>
  <DomainObject.Predmet.OstaliListNazivFormatedOIB>
    <izvorni_sadrzaj>
      <item>IGOR PULJA, OIB 71476158642</item>
    </izvorni_sadrzaj>
    <derivirana_varijabla naziv="DomainObject.Predmet.OstaliListNazivFormatedOIB_1">
      <item>IGOR PULJA, OIB 71476158642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PULJA-GRAD d.o.o.</izvorni_sadrzaj>
    <derivirana_varijabla naziv="DomainObject.Predmet.ProtustrankaIDrugi_1">PULJA-GRAD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PULJA-GRAD d.o.o., OIB 38888483229, Gorička 3, 10370 Dugo Selo</izvorni_sadrzaj>
    <derivirana_varijabla naziv="DomainObject.Predmet.ProtustrankaIDrugiAdressOIB_1">PULJA-GRAD d.o.o., OIB 38888483229, Gorička 3,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PULJA-GRAD d.o.o.</item>
      <item>IGOR PULJA</item>
    </izvorni_sadrzaj>
    <derivirana_varijabla naziv="DomainObject.Predmet.SudioniciListNaziv_1">
      <item>FINA Regionalni centar Zagreb</item>
      <item>PULJA-GRAD d.o.o.</item>
      <item>IGOR PULJA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PULJA-GRAD d.o.o., OIB 38888483229, Gorička 3,10370 Dugo Selo</item>
      <item>IGOR PULJA, OIB 71476158642, Gorička 3,10370 Dugo Selo</item>
    </izvorni_sadrzaj>
    <derivirana_varijabla naziv="DomainObject.Predmet.SudioniciListAdressOIB_1">
      <item>FINA Regionalni centar Zagreb, OIB 85821130368, Trg svibanjskih žrtava 1995. br. 1,10000 Zagreb</item>
      <item>PULJA-GRAD d.o.o., OIB 38888483229, Gorička 3,10370 Dugo Selo</item>
      <item>IGOR PULJA, OIB 71476158642, Gorička 3,10370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38888483229</item>
      <item>, OIB 71476158642</item>
    </izvorni_sadrzaj>
    <derivirana_varijabla naziv="DomainObject.Predmet.SudioniciListNazivOIB_1">
      <item>, OIB 85821130368</item>
      <item>, OIB 38888483229</item>
      <item>, OIB 71476158642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1315</properties:Characters>
  <properties:Lines>47</properties:Lines>
  <properties:Paragraphs>17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2016-03-04T10:43:00Z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