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5380" w14:paraId="db05380" w:rsidRDefault="00F755C5" w:rsidR="00F755C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C79F0" w:rsidR="00FC79F0" w:rsidRPr="00C33AA3">
      <w:pPr>
        <w:rPr>
          <w:b/>
        </w:rPr>
      </w:pPr>
    </w:p>
    <w:p w:rsidRDefault="000510B7" w:rsidP="000510B7" w:rsidR="000510B7" w:rsidRPr="00C33AA3">
      <w:r w:rsidRPr="00C33AA3">
        <w:t>REPUBLIKA HRVATSKA</w:t>
      </w:r>
    </w:p>
    <w:p w:rsidRDefault="000510B7" w:rsidP="000510B7" w:rsidR="000510B7" w:rsidRPr="00C33AA3">
      <w:r w:rsidRPr="00C33AA3">
        <w:t xml:space="preserve">Trgovački sud u Zagrebu </w:t>
      </w:r>
    </w:p>
    <w:p w:rsidRDefault="000510B7" w:rsidP="000510B7" w:rsidR="000510B7" w:rsidRPr="00C33AA3">
      <w:r w:rsidRPr="00C33AA3">
        <w:t xml:space="preserve">Zagreb, </w:t>
      </w:r>
      <w:proofErr w:type="spellStart"/>
      <w:r w:rsidRPr="00C33AA3">
        <w:t>Amruševa</w:t>
      </w:r>
      <w:proofErr w:type="spellEnd"/>
      <w:r w:rsidRPr="00C33AA3">
        <w:t xml:space="preserve"> 2/II                             </w:t>
      </w:r>
    </w:p>
    <w:p w:rsidRDefault="000B766C" w:rsidP="000510B7" w:rsidR="000510B7" w:rsidRPr="00C33AA3">
      <w:pPr>
        <w:jc w:val="right"/>
      </w:pPr>
      <w:proofErr w:type="spellStart"/>
      <w:r>
        <w:t>85</w:t>
      </w:r>
      <w:proofErr w:type="spellEnd"/>
      <w:r w:rsidR="009C3E2C">
        <w:t>. St-</w:t>
      </w:r>
      <w:proofErr w:type="spellStart"/>
      <w:r w:rsidR="000547C7">
        <w:t>3460</w:t>
      </w:r>
      <w:proofErr w:type="spellEnd"/>
      <w:r w:rsidR="00B727EC">
        <w:t>/</w:t>
      </w:r>
      <w:proofErr w:type="spellStart"/>
      <w:r w:rsidR="00B727EC">
        <w:t>16</w:t>
      </w:r>
      <w:proofErr w:type="spellEnd"/>
    </w:p>
    <w:p w:rsidRDefault="000510B7" w:rsidP="000510B7" w:rsidR="000510B7" w:rsidRPr="00C33AA3">
      <w:pPr>
        <w:jc w:val="center"/>
      </w:pPr>
    </w:p>
    <w:p w:rsidRDefault="005C70B6" w:rsidP="005C70B6" w:rsidR="005C70B6" w:rsidRPr="00C33AA3"/>
    <w:p w:rsidRDefault="005C70B6" w:rsidP="005C70B6" w:rsidR="005C70B6" w:rsidRPr="00461D9B">
      <w:pPr>
        <w:jc w:val="center"/>
      </w:pPr>
      <w:r w:rsidRPr="00461D9B">
        <w:t>POTVRD</w:t>
      </w:r>
      <w:r w:rsidR="003375CA" w:rsidRPr="00461D9B">
        <w:t>A</w:t>
      </w:r>
      <w:r w:rsidRPr="00461D9B">
        <w:t xml:space="preserve"> O IMENOVANJU</w:t>
      </w:r>
    </w:p>
    <w:p w:rsidRDefault="005C70B6" w:rsidP="005C70B6" w:rsidR="005C70B6" w:rsidRPr="00C33AA3"/>
    <w:p w:rsidRDefault="005C70B6" w:rsidP="007A03D1" w:rsidR="000510B7" w:rsidRPr="00C33AA3">
      <w:pPr>
        <w:ind w:firstLine="720"/>
        <w:jc w:val="both"/>
      </w:pPr>
      <w:r w:rsidRPr="00C33AA3">
        <w:t>kojom</w:t>
      </w:r>
      <w:r w:rsidR="000B32CC" w:rsidRPr="00C33AA3">
        <w:t xml:space="preserve"> se potvrđuje da je</w:t>
      </w:r>
      <w:r w:rsidR="00667CB2" w:rsidRPr="00C33AA3">
        <w:t>,</w:t>
      </w:r>
      <w:r w:rsidR="0032294F" w:rsidRPr="00C33AA3">
        <w:t xml:space="preserve"> </w:t>
      </w:r>
      <w:r w:rsidR="00453C03" w:rsidRPr="00C33AA3">
        <w:t>sukladno odredbi čl.</w:t>
      </w:r>
      <w:r w:rsidR="00DE6299">
        <w:t xml:space="preserve"> </w:t>
      </w:r>
      <w:proofErr w:type="spellStart"/>
      <w:r w:rsidR="00DE6299">
        <w:t>86</w:t>
      </w:r>
      <w:proofErr w:type="spellEnd"/>
      <w:r w:rsidR="00B62811" w:rsidRPr="00C33AA3">
        <w:t>. st.</w:t>
      </w:r>
      <w:r w:rsidR="00453C03" w:rsidRPr="00C33AA3">
        <w:t xml:space="preserve"> </w:t>
      </w:r>
      <w:r w:rsidR="00DE6299">
        <w:t>2</w:t>
      </w:r>
      <w:r w:rsidR="00B62811" w:rsidRPr="00C33AA3">
        <w:t>. Stečajnog zakona</w:t>
      </w:r>
      <w:r w:rsidR="00453C03" w:rsidRPr="00C33AA3">
        <w:t xml:space="preserve"> </w:t>
      </w:r>
      <w:r w:rsidR="00DA56C9">
        <w:t xml:space="preserve">(„Narodne novine“ broj </w:t>
      </w:r>
      <w:proofErr w:type="spellStart"/>
      <w:r w:rsidR="00DA56C9">
        <w:t>71</w:t>
      </w:r>
      <w:proofErr w:type="spellEnd"/>
      <w:r w:rsidR="00DA56C9">
        <w:t>/</w:t>
      </w:r>
      <w:proofErr w:type="spellStart"/>
      <w:r w:rsidR="00DA56C9">
        <w:t>15</w:t>
      </w:r>
      <w:proofErr w:type="spellEnd"/>
      <w:r w:rsidR="00DA56C9">
        <w:t>)</w:t>
      </w:r>
      <w:r w:rsidR="00B62811" w:rsidRPr="00C33AA3">
        <w:t>,</w:t>
      </w:r>
      <w:r w:rsidR="00453C03" w:rsidRPr="00C33AA3">
        <w:t xml:space="preserve"> r</w:t>
      </w:r>
      <w:r w:rsidR="00FC79F0" w:rsidRPr="00C33AA3">
        <w:t>j</w:t>
      </w:r>
      <w:r w:rsidRPr="00C33AA3">
        <w:t>ešenjem o otvaranju stečajnog postupka</w:t>
      </w:r>
      <w:r w:rsidR="00453C03" w:rsidRPr="00C33AA3">
        <w:t xml:space="preserve"> poslovni broj</w:t>
      </w:r>
      <w:r w:rsidR="009C3E2C">
        <w:t xml:space="preserve"> St-</w:t>
      </w:r>
      <w:proofErr w:type="spellStart"/>
      <w:r w:rsidR="0080093F">
        <w:t>3460</w:t>
      </w:r>
      <w:proofErr w:type="spellEnd"/>
      <w:r w:rsidRPr="00C33AA3">
        <w:t>/</w:t>
      </w:r>
      <w:proofErr w:type="spellStart"/>
      <w:r w:rsidR="00B727EC">
        <w:t>16</w:t>
      </w:r>
      <w:proofErr w:type="spellEnd"/>
      <w:r w:rsidRPr="00C33AA3">
        <w:t xml:space="preserve"> od </w:t>
      </w:r>
      <w:proofErr w:type="spellStart"/>
      <w:r w:rsidR="000A41A5">
        <w:t>28</w:t>
      </w:r>
      <w:proofErr w:type="spellEnd"/>
      <w:r w:rsidR="009C3E2C">
        <w:t xml:space="preserve">. </w:t>
      </w:r>
      <w:r w:rsidR="000A41A5">
        <w:t xml:space="preserve">travnja </w:t>
      </w:r>
      <w:proofErr w:type="spellStart"/>
      <w:r w:rsidR="00115C2D">
        <w:t>201</w:t>
      </w:r>
      <w:r w:rsidR="000B766C">
        <w:t>7</w:t>
      </w:r>
      <w:proofErr w:type="spellEnd"/>
      <w:r w:rsidRPr="00C33AA3">
        <w:t>.</w:t>
      </w:r>
      <w:r w:rsidR="00115C2D">
        <w:t>,</w:t>
      </w:r>
    </w:p>
    <w:p w:rsidRDefault="00453C03" w:rsidP="007A03D1" w:rsidR="00453C03" w:rsidRPr="000053E4">
      <w:pPr>
        <w:ind w:firstLine="720"/>
        <w:jc w:val="both"/>
      </w:pPr>
    </w:p>
    <w:p w:rsidRDefault="00953EDB" w:rsidP="002A4756" w:rsidR="000B766C" w:rsidRPr="00F7014F">
      <w:pPr>
        <w:ind w:firstLine="720"/>
        <w:jc w:val="center"/>
      </w:pPr>
      <w:r>
        <w:t xml:space="preserve">Saša Stipić, Zagreb, Ladislava Štritofa </w:t>
      </w:r>
      <w:proofErr w:type="spellStart"/>
      <w:r>
        <w:t>14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97773150091</w:t>
      </w:r>
      <w:proofErr w:type="spellEnd"/>
      <w:r w:rsidR="000B766C">
        <w:t>,</w:t>
      </w:r>
    </w:p>
    <w:p w:rsidRDefault="00D26513" w:rsidP="000053E4" w:rsidR="00D26513" w:rsidRPr="00EF4A93">
      <w:pPr>
        <w:pStyle w:val="BodyText21"/>
        <w:rPr>
          <w:rFonts w:hAnsi="Times New Roman" w:ascii="Times New Roman"/>
        </w:rPr>
      </w:pPr>
    </w:p>
    <w:p w:rsidRDefault="002F0C0B" w:rsidP="00631C4F" w:rsidR="00631C4F" w:rsidRPr="00C33AA3">
      <w:pPr>
        <w:ind w:firstLine="720"/>
        <w:jc w:val="both"/>
        <w:rPr>
          <w:bCs/>
        </w:rPr>
      </w:pPr>
      <w:r w:rsidRPr="00C33AA3">
        <w:rPr>
          <w:bCs/>
        </w:rPr>
        <w:t>imenovan</w:t>
      </w:r>
      <w:r w:rsidR="00B9351F" w:rsidRPr="00C33AA3">
        <w:rPr>
          <w:bCs/>
        </w:rPr>
        <w:t xml:space="preserve"> stečajn</w:t>
      </w:r>
      <w:r w:rsidR="00762003">
        <w:rPr>
          <w:bCs/>
        </w:rPr>
        <w:t>im</w:t>
      </w:r>
      <w:r w:rsidR="00B9351F" w:rsidRPr="00C33AA3">
        <w:rPr>
          <w:bCs/>
        </w:rPr>
        <w:t xml:space="preserve"> upravitelj</w:t>
      </w:r>
      <w:r w:rsidR="00762003">
        <w:rPr>
          <w:bCs/>
        </w:rPr>
        <w:t>em</w:t>
      </w:r>
      <w:r w:rsidR="00B9351F" w:rsidRPr="00C33AA3">
        <w:rPr>
          <w:bCs/>
        </w:rPr>
        <w:t xml:space="preserve"> stečajnog dužnika</w:t>
      </w:r>
      <w:r w:rsidR="00E317B2" w:rsidRPr="00C33AA3">
        <w:rPr>
          <w:bCs/>
        </w:rPr>
        <w:t xml:space="preserve"> </w:t>
      </w:r>
      <w:r w:rsidR="0080093F">
        <w:rPr>
          <w:lang w:val="pt-BR"/>
        </w:rPr>
        <w:t xml:space="preserve">VEMAKO d.o.o., Zagreb, Petrova 115ª, OIB: </w:t>
      </w:r>
      <w:proofErr w:type="spellStart"/>
      <w:r w:rsidR="0080093F" w:rsidRPr="008A18A6">
        <w:t>71711160198</w:t>
      </w:r>
      <w:proofErr w:type="spellEnd"/>
      <w:r w:rsidR="00631C4F" w:rsidRPr="00C33AA3">
        <w:rPr>
          <w:bCs/>
        </w:rPr>
        <w:t>.</w:t>
      </w:r>
    </w:p>
    <w:p w:rsidRDefault="00DC11E5" w:rsidP="005C70B6" w:rsidR="00DC11E5" w:rsidRPr="00C33AA3">
      <w:pPr>
        <w:rPr>
          <w:bCs/>
        </w:rPr>
      </w:pPr>
    </w:p>
    <w:p w:rsidRDefault="00DC11E5" w:rsidP="007A03D1" w:rsidR="00DC11E5" w:rsidRPr="00C33AA3">
      <w:pPr>
        <w:ind w:firstLine="720"/>
        <w:jc w:val="both"/>
      </w:pPr>
      <w:r w:rsidRPr="00C33AA3">
        <w:t>Stečajn</w:t>
      </w:r>
      <w:r w:rsidR="002F0C0B" w:rsidRPr="00C33AA3">
        <w:t>i</w:t>
      </w:r>
      <w:r w:rsidR="00F01396">
        <w:t xml:space="preserve"> upravitelj</w:t>
      </w:r>
      <w:r w:rsidR="00453C03" w:rsidRPr="00C33AA3">
        <w:t xml:space="preserve"> dužan</w:t>
      </w:r>
      <w:r w:rsidR="00F01396">
        <w:t xml:space="preserve"> je</w:t>
      </w:r>
      <w:r w:rsidR="00453C03" w:rsidRPr="00C33AA3">
        <w:t xml:space="preserve"> na temelju odredbe čl.</w:t>
      </w:r>
      <w:r w:rsidR="00DE6299">
        <w:t xml:space="preserve"> </w:t>
      </w:r>
      <w:proofErr w:type="spellStart"/>
      <w:r w:rsidR="00DE6299">
        <w:t>216</w:t>
      </w:r>
      <w:proofErr w:type="spellEnd"/>
      <w:r w:rsidR="0032294F" w:rsidRPr="00C33AA3">
        <w:t>.</w:t>
      </w:r>
      <w:r w:rsidR="00453C03" w:rsidRPr="00C33AA3">
        <w:t xml:space="preserve"> st.</w:t>
      </w:r>
      <w:r w:rsidRPr="00C33AA3">
        <w:t xml:space="preserve"> 1</w:t>
      </w:r>
      <w:r w:rsidR="0032294F" w:rsidRPr="00C33AA3">
        <w:t>.</w:t>
      </w:r>
      <w:r w:rsidR="00453C03" w:rsidRPr="00C33AA3">
        <w:t xml:space="preserve"> </w:t>
      </w:r>
      <w:proofErr w:type="spellStart"/>
      <w:r w:rsidR="00453C03" w:rsidRPr="00C33AA3">
        <w:t>SZ</w:t>
      </w:r>
      <w:proofErr w:type="spellEnd"/>
      <w:r w:rsidR="00453C03" w:rsidRPr="00C33AA3">
        <w:t>-a</w:t>
      </w:r>
      <w:r w:rsidR="00FC79F0" w:rsidRPr="00C33AA3">
        <w:t xml:space="preserve"> o</w:t>
      </w:r>
      <w:r w:rsidRPr="00C33AA3">
        <w:t xml:space="preserve">dmah po otvaranju stečajnog postupka </w:t>
      </w:r>
      <w:r w:rsidR="00DE6299">
        <w:t>pre</w:t>
      </w:r>
      <w:r w:rsidRPr="00C33AA3">
        <w:t>uzeti u posjed cjelokupnu imovinu koja ulazi</w:t>
      </w:r>
      <w:r w:rsidR="00FC79F0" w:rsidRPr="00C33AA3">
        <w:t xml:space="preserve"> </w:t>
      </w:r>
      <w:r w:rsidR="00453C03" w:rsidRPr="00C33AA3">
        <w:t>u stečajnu masu te</w:t>
      </w:r>
      <w:r w:rsidRPr="00C33AA3">
        <w:t xml:space="preserve"> njome upravljati.</w:t>
      </w:r>
    </w:p>
    <w:p w:rsidRDefault="00A5003A" w:rsidP="00DC11E5" w:rsidR="00A5003A" w:rsidRPr="00C33AA3">
      <w:pPr>
        <w:jc w:val="both"/>
      </w:pPr>
    </w:p>
    <w:p w:rsidRDefault="00A5003A" w:rsidP="007A03D1" w:rsidR="00A5003A" w:rsidRPr="00C33AA3">
      <w:pPr>
        <w:ind w:firstLine="720"/>
        <w:jc w:val="both"/>
      </w:pPr>
      <w:r w:rsidRPr="00C33AA3">
        <w:t>Stečajn</w:t>
      </w:r>
      <w:r w:rsidR="002F0C0B" w:rsidRPr="00C33AA3">
        <w:t>i</w:t>
      </w:r>
      <w:r w:rsidR="00F01396">
        <w:t xml:space="preserve"> upravitelj</w:t>
      </w:r>
      <w:r w:rsidRPr="00C33AA3">
        <w:t xml:space="preserve"> duž</w:t>
      </w:r>
      <w:r w:rsidR="002F0C0B" w:rsidRPr="00C33AA3">
        <w:t>an</w:t>
      </w:r>
      <w:r w:rsidR="00F01396">
        <w:t xml:space="preserve"> je</w:t>
      </w:r>
      <w:r w:rsidRPr="00C33AA3">
        <w:t xml:space="preserve"> potvrdu o imenovanju vratiti odmah po završetku dužnosti.</w:t>
      </w:r>
    </w:p>
    <w:p w:rsidRDefault="00DC11E5" w:rsidP="000C7941" w:rsidR="00DC11E5" w:rsidRPr="00C33AA3">
      <w:pPr>
        <w:jc w:val="center"/>
      </w:pPr>
    </w:p>
    <w:p w:rsidRDefault="00453C03" w:rsidP="000C7941" w:rsidR="000C7941" w:rsidRPr="00C33AA3">
      <w:pPr>
        <w:jc w:val="center"/>
      </w:pPr>
      <w:r w:rsidRPr="00C33AA3">
        <w:t>U Zagrebu</w:t>
      </w:r>
      <w:r w:rsidR="000C7941" w:rsidRPr="00C33AA3">
        <w:t xml:space="preserve"> </w:t>
      </w:r>
      <w:proofErr w:type="spellStart"/>
      <w:r w:rsidR="007320B5">
        <w:t>28</w:t>
      </w:r>
      <w:proofErr w:type="spellEnd"/>
      <w:r w:rsidR="009C3E2C">
        <w:t xml:space="preserve">. </w:t>
      </w:r>
      <w:r w:rsidR="007320B5">
        <w:t>travnja</w:t>
      </w:r>
      <w:r w:rsidR="000C7941" w:rsidRPr="00C33AA3">
        <w:t xml:space="preserve"> </w:t>
      </w:r>
      <w:proofErr w:type="spellStart"/>
      <w:r w:rsidR="000C7941" w:rsidRPr="00C33AA3">
        <w:t>20</w:t>
      </w:r>
      <w:r w:rsidR="00A26824">
        <w:t>1</w:t>
      </w:r>
      <w:r w:rsidR="008742F9">
        <w:t>7</w:t>
      </w:r>
      <w:proofErr w:type="spellEnd"/>
      <w:r w:rsidR="000C7941" w:rsidRPr="00C33AA3">
        <w:t>.</w:t>
      </w:r>
    </w:p>
    <w:p w:rsidRDefault="006B66E6" w:rsidP="000C7941" w:rsidR="006B66E6" w:rsidRPr="00C33AA3">
      <w:pPr>
        <w:jc w:val="center"/>
      </w:pPr>
    </w:p>
    <w:p w:rsidRDefault="000C7941" w:rsidP="00DA56C9" w:rsidR="000C7941" w:rsidRPr="00C33AA3"/>
    <w:p w:rsidRDefault="000C7941" w:rsidP="008742F9" w:rsidR="000C7941" w:rsidRPr="00C33AA3">
      <w:pPr>
        <w:pStyle w:val="Tijeloteksta"/>
        <w:ind w:left="5760"/>
        <w:jc w:val="center"/>
      </w:pPr>
      <w:r w:rsidRPr="00C33AA3">
        <w:t>SUDAC</w:t>
      </w:r>
    </w:p>
    <w:p w:rsidRDefault="008742F9" w:rsidP="009A0CA9" w:rsidR="000C7941" w:rsidRPr="00C33AA3">
      <w:pPr>
        <w:pStyle w:val="Tijeloteksta"/>
        <w:ind w:firstLine="720" w:left="4320"/>
      </w:pPr>
      <w:proofErr w:type="spellStart"/>
      <w:r>
        <w:t>mr.sc</w:t>
      </w:r>
      <w:proofErr w:type="spellEnd"/>
      <w:r>
        <w:t>. Ivana Koštarić Fegeš</w:t>
      </w:r>
      <w:r w:rsidR="009A0CA9">
        <w:t>, v.r.</w:t>
      </w:r>
    </w:p>
    <w:p w:rsidRDefault="00F755C5" w:rsidP="000C7941" w:rsidR="00F755C5"/>
    <w:p w:rsidRDefault="00F755C5" w:rsidP="000C7941" w:rsidR="00F755C5"/>
    <w:p w:rsidRDefault="009A0CA9" w:rsidP="009A0CA9" w:rsidR="009A0CA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– ovlašteni službenik:</w:t>
      </w:r>
    </w:p>
    <w:p w:rsidRDefault="009A0CA9" w:rsidP="009A0CA9" w:rsidR="009A0CA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Petra Čiček</w:t>
      </w:r>
    </w:p>
    <w:p w:rsidRDefault="000C7941" w:rsidP="009A0CA9" w:rsidR="000C7941" w:rsidRPr="00C33AA3"/>
    <w:sectPr w:rsidSect="00DB3417" w:rsidR="000C7941" w:rsidRPr="00C33AA3">
      <w:pgSz w:h="15840" w:w="12240"/>
      <w:pgMar w:gutter="0" w:footer="708" w:header="708" w:left="1800" w:bottom="1440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70B6"/>
    <w:rsid w:val="000053E4"/>
    <w:rsid w:val="000510B7"/>
    <w:rsid w:val="000547C7"/>
    <w:rsid w:val="000716AC"/>
    <w:rsid w:val="00081FAC"/>
    <w:rsid w:val="000A41A5"/>
    <w:rsid w:val="000B32CC"/>
    <w:rsid w:val="000B766C"/>
    <w:rsid w:val="000C7941"/>
    <w:rsid w:val="00115C2D"/>
    <w:rsid w:val="001A3C89"/>
    <w:rsid w:val="001D2CD6"/>
    <w:rsid w:val="002203B2"/>
    <w:rsid w:val="00263C76"/>
    <w:rsid w:val="002665B9"/>
    <w:rsid w:val="002A4756"/>
    <w:rsid w:val="002A6C82"/>
    <w:rsid w:val="002D6154"/>
    <w:rsid w:val="002F0C0B"/>
    <w:rsid w:val="0032294F"/>
    <w:rsid w:val="003375CA"/>
    <w:rsid w:val="00363672"/>
    <w:rsid w:val="003A39D1"/>
    <w:rsid w:val="003C3130"/>
    <w:rsid w:val="00415EFD"/>
    <w:rsid w:val="00453C03"/>
    <w:rsid w:val="00461D9B"/>
    <w:rsid w:val="004E5469"/>
    <w:rsid w:val="004F022B"/>
    <w:rsid w:val="005A0976"/>
    <w:rsid w:val="005C70B6"/>
    <w:rsid w:val="00631C4F"/>
    <w:rsid w:val="00667CB2"/>
    <w:rsid w:val="006B440C"/>
    <w:rsid w:val="006B66E6"/>
    <w:rsid w:val="007320B5"/>
    <w:rsid w:val="0074336E"/>
    <w:rsid w:val="00762003"/>
    <w:rsid w:val="007A03D1"/>
    <w:rsid w:val="007A641B"/>
    <w:rsid w:val="007A6843"/>
    <w:rsid w:val="007B3F07"/>
    <w:rsid w:val="007F7118"/>
    <w:rsid w:val="0080093F"/>
    <w:rsid w:val="008742F9"/>
    <w:rsid w:val="00953EDB"/>
    <w:rsid w:val="00960E4C"/>
    <w:rsid w:val="00993C64"/>
    <w:rsid w:val="009A0CA9"/>
    <w:rsid w:val="009B23D4"/>
    <w:rsid w:val="009C3E2C"/>
    <w:rsid w:val="009C6861"/>
    <w:rsid w:val="009F0493"/>
    <w:rsid w:val="00A10621"/>
    <w:rsid w:val="00A22EE1"/>
    <w:rsid w:val="00A26824"/>
    <w:rsid w:val="00A5003A"/>
    <w:rsid w:val="00A56C4D"/>
    <w:rsid w:val="00A616C3"/>
    <w:rsid w:val="00A84D22"/>
    <w:rsid w:val="00B62811"/>
    <w:rsid w:val="00B639DE"/>
    <w:rsid w:val="00B727EC"/>
    <w:rsid w:val="00B9351F"/>
    <w:rsid w:val="00BB09BE"/>
    <w:rsid w:val="00C33AA3"/>
    <w:rsid w:val="00C93EC7"/>
    <w:rsid w:val="00CE0392"/>
    <w:rsid w:val="00D01404"/>
    <w:rsid w:val="00D26513"/>
    <w:rsid w:val="00D45A83"/>
    <w:rsid w:val="00D45B36"/>
    <w:rsid w:val="00D5423E"/>
    <w:rsid w:val="00DA56C9"/>
    <w:rsid w:val="00DB3417"/>
    <w:rsid w:val="00DC11E5"/>
    <w:rsid w:val="00DE6299"/>
    <w:rsid w:val="00E317B2"/>
    <w:rsid w:val="00E53767"/>
    <w:rsid w:val="00E559C3"/>
    <w:rsid w:val="00E76658"/>
    <w:rsid w:val="00EF4A93"/>
    <w:rsid w:val="00F01396"/>
    <w:rsid w:val="00F04DFB"/>
    <w:rsid w:val="00F755C5"/>
    <w:rsid w:val="00FC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C7941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1D2CD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6B66E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BodyText21" w:type="paragraph">
    <w:name w:val="Body Text 21"/>
    <w:basedOn w:val="Normal"/>
    <w:rsid w:val="00453C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C7941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1D2CD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6B66E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BodyText21" w:type="paragraph">
    <w:name w:val="Body Text 21"/>
    <w:basedOn w:val="Normal"/>
    <w:rsid w:val="00453C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St-3460/2016-17</izvorni_sadrzaj>
    <derivirana_varijabla naziv="DomainObject.Oznaka_1">St-3460/2016-17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St-3460/2016-17</izvorni_sadrzaj>
    <derivirana_varijabla naziv="DomainObject.PoslovniBrojDokumenta_1">St-3460/2016-17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740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2016-05-10T09:19:00Z</dcterms:created>
  <dc:creator>nmarkovic</dc:creator>
  <cp:lastModifiedBy>Petra Čiček</cp:lastModifiedBy>
  <cp:lastPrinted>2017-04-28T11:26:00Z</cp:lastPrinted>
  <dcterms:modified xmlns:xsi="http://www.w3.org/2001/XMLSchema-instance" xsi:type="dcterms:W3CDTF">2017-04-28T11:26:00Z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St-3460/2016-17 / Odluka - Potvrda o imenovanju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