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46a3" w14:paraId="87246a3" w:rsidRDefault="00E8119A" w:rsidP="00E8119A" w:rsidR="00E8119A" w:rsidRPr="006C4C3A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6C4C3A">
        <w:rPr>
          <w:b/>
          <w:bCs/>
          <w:lang w:val="hr-HR"/>
        </w:rPr>
        <w:t xml:space="preserve">   </w:t>
      </w:r>
    </w:p>
    <w:p w:rsidRDefault="00E8119A" w:rsidP="00E8119A" w:rsidR="00E8119A" w:rsidRPr="006C4C3A">
      <w:pPr>
        <w:rPr>
          <w:b/>
          <w:bCs/>
          <w:lang w:val="hr-HR"/>
        </w:rPr>
      </w:pPr>
    </w:p>
    <w:p w:rsidRDefault="00D7325E" w:rsidP="00E8119A" w:rsidR="00E8119A" w:rsidRPr="006C4C3A">
      <w:pPr>
        <w:rPr>
          <w:b/>
          <w:bCs/>
          <w:lang w:val="hr-HR"/>
        </w:rPr>
      </w:pPr>
      <w:r>
        <w:rPr>
          <w:noProof/>
          <w:lang w:eastAsia="hr-HR" w:val="hr-HR"/>
        </w:rPr>
        <w:t xml:space="preserve">                 </w:t>
      </w:r>
      <w:r w:rsidR="00B87F35">
        <w:rPr>
          <w:noProof/>
          <w:lang w:eastAsia="hr-HR" w:val="hr-HR"/>
        </w:rPr>
        <w:drawing>
          <wp:inline distR="0" distL="0" distB="0" distT="0">
            <wp:extent cy="723265" cx="55943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="00992315" w:rsidRPr="006C4C3A">
        <w:rPr>
          <w:bCs/>
          <w:lang w:val="hr-HR"/>
        </w:rPr>
        <w:t xml:space="preserve">    </w:t>
      </w:r>
      <w:r w:rsidRPr="006C4C3A">
        <w:rPr>
          <w:bCs/>
          <w:lang w:val="hr-HR"/>
        </w:rPr>
        <w:t>R</w:t>
      </w:r>
      <w:r w:rsidR="00992315" w:rsidRPr="006C4C3A">
        <w:rPr>
          <w:bCs/>
          <w:lang w:val="hr-HR"/>
        </w:rPr>
        <w:t>epublika Hrvatska</w:t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Cs/>
          <w:lang w:val="hr-HR"/>
        </w:rPr>
        <w:t>TRGOVAČKI SUD U ZAGREBU</w:t>
      </w:r>
    </w:p>
    <w:p w:rsidRDefault="00AF4983" w:rsidP="00E8119A" w:rsidR="00AF4983" w:rsidRPr="006C4C3A">
      <w:pPr>
        <w:rPr>
          <w:b/>
          <w:bCs/>
          <w:lang w:val="hr-HR"/>
        </w:rPr>
      </w:pPr>
      <w:r w:rsidRPr="006C4C3A">
        <w:rPr>
          <w:bCs/>
          <w:lang w:val="hr-HR"/>
        </w:rPr>
        <w:t xml:space="preserve">     </w:t>
      </w:r>
      <w:r w:rsidR="005C199F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 xml:space="preserve"> Zagreb, Amruševa 2/II</w:t>
      </w:r>
    </w:p>
    <w:p w:rsidRDefault="00AF4983" w:rsidP="006C4C3A" w:rsidR="006C4C3A" w:rsidRPr="006C4C3A">
      <w:pPr>
        <w:jc w:val="right"/>
      </w:pPr>
      <w:r w:rsidRPr="006C4C3A">
        <w:rPr>
          <w:bCs/>
          <w:lang w:val="hr-HR"/>
        </w:rPr>
        <w:t>20</w:t>
      </w:r>
      <w:r w:rsidR="00E8119A" w:rsidRPr="006C4C3A">
        <w:rPr>
          <w:bCs/>
          <w:lang w:val="hr-HR"/>
        </w:rPr>
        <w:t xml:space="preserve"> St-</w:t>
      </w:r>
      <w:r w:rsidR="00B64BC1">
        <w:rPr>
          <w:bCs/>
          <w:lang w:val="hr-HR"/>
        </w:rPr>
        <w:t>1222/12</w:t>
      </w:r>
      <w:r w:rsidR="006C4C3A" w:rsidRPr="006C4C3A">
        <w:rPr>
          <w:bCs/>
          <w:lang w:val="hr-HR"/>
        </w:rPr>
        <w:t>-</w:t>
      </w:r>
    </w:p>
    <w:p w:rsidRDefault="00A17656" w:rsidP="006C4C3A" w:rsidR="00E8119A" w:rsidRPr="006C4C3A">
      <w:pPr>
        <w:jc w:val="center"/>
        <w:rPr>
          <w:b/>
          <w:bCs/>
          <w:lang w:val="hr-HR"/>
        </w:rPr>
      </w:pPr>
      <w:r w:rsidRPr="006C4C3A">
        <w:t>R E P U B L I K A    H R V A T S K A</w:t>
      </w:r>
    </w:p>
    <w:p w:rsidRDefault="00E8119A" w:rsidP="00E8119A" w:rsidR="00E8119A" w:rsidRPr="006C4C3A">
      <w:pPr>
        <w:rPr>
          <w:bCs/>
          <w:lang w:val="hr-HR"/>
        </w:rPr>
      </w:pP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/>
          <w:bCs/>
          <w:lang w:val="hr-HR"/>
        </w:rPr>
        <w:tab/>
      </w:r>
      <w:r w:rsidRPr="006C4C3A">
        <w:rPr>
          <w:bCs/>
          <w:lang w:val="hr-HR"/>
        </w:rPr>
        <w:t>R J E Š E N J E</w:t>
      </w:r>
    </w:p>
    <w:p w:rsidRDefault="006C4C3A" w:rsidP="00E8119A" w:rsidR="006C4C3A" w:rsidRPr="006C4C3A">
      <w:pPr>
        <w:rPr>
          <w:b/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="00B64BC1" w:rsidRPr="00B64BC1">
        <w:rPr>
          <w:lang w:val="hr-HR"/>
        </w:rPr>
        <w:t>TRGOVAČKI SUD U ZAGREBU, po sucu pojedincu Luciji Butigan, u stečajnom postupku povodom prijedloga predlagatelja-dužnika FIL.B.IS. d.o.o. za inženjering, proizvodnju i trgovinu, Zagreb, Šrapčeva 5, za otvaranje stečajnog postupka nad trgovačkim društvom FIL.B.IS. d.o.o. za inženjering, proizvodnju i trgovinu, Zagreb, Šrapčeva 5. MBS: 080338350, OIB: 83533463188, dana</w:t>
      </w:r>
      <w:r w:rsidR="00B64BC1">
        <w:rPr>
          <w:lang w:val="hr-HR"/>
        </w:rPr>
        <w:t xml:space="preserve"> </w:t>
      </w:r>
      <w:r w:rsidR="00B64BC1">
        <w:t>13</w:t>
      </w:r>
      <w:r w:rsidR="006C4C3A" w:rsidRPr="006C4C3A">
        <w:t xml:space="preserve">. </w:t>
      </w:r>
      <w:r w:rsidR="00B64BC1">
        <w:t>siječnja 2016</w:t>
      </w:r>
      <w:r w:rsidR="006C4C3A" w:rsidRPr="006C4C3A"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>r i j e š i o     j e</w:t>
      </w:r>
    </w:p>
    <w:p w:rsidRDefault="006C4C3A" w:rsidP="00E8119A" w:rsidR="006C4C3A" w:rsidRPr="006C4C3A">
      <w:pPr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I.</w:t>
      </w:r>
      <w:r w:rsidRPr="006C4C3A">
        <w:rPr>
          <w:bCs/>
          <w:lang w:val="hr-HR"/>
        </w:rPr>
        <w:tab/>
        <w:t xml:space="preserve">Određuje se prodaja u stečajnom postupku nekretnina u vlasništvu stečajnog dužnika </w:t>
      </w:r>
      <w:r w:rsidR="00B64BC1" w:rsidRPr="00B64BC1">
        <w:rPr>
          <w:lang w:val="hr-HR"/>
        </w:rPr>
        <w:t>FIL.B.IS. d.o.o. za inženjering, proizvodnju i trgovinu, Zagreb, Šrapčeva 5. MBS: 080338350, OIB: 8353346318</w:t>
      </w:r>
      <w:r w:rsidRPr="006C4C3A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E8119A" w:rsidP="00E8119A" w:rsidR="00B64BC1">
      <w:pPr>
        <w:ind w:firstLine="720"/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- </w:t>
      </w:r>
      <w:r w:rsidR="006C4C3A">
        <w:rPr>
          <w:bCs/>
          <w:lang w:val="hr-HR"/>
        </w:rPr>
        <w:t xml:space="preserve">nekretnina upisana u z.k.ul. </w:t>
      </w:r>
      <w:r w:rsidR="00B64BC1">
        <w:rPr>
          <w:bCs/>
          <w:lang w:val="hr-HR"/>
        </w:rPr>
        <w:t>1591</w:t>
      </w:r>
      <w:r w:rsidR="006C4C3A">
        <w:rPr>
          <w:bCs/>
          <w:lang w:val="hr-HR"/>
        </w:rPr>
        <w:t xml:space="preserve"> k.o. </w:t>
      </w:r>
      <w:r w:rsidR="00B64BC1">
        <w:rPr>
          <w:bCs/>
          <w:lang w:val="hr-HR"/>
        </w:rPr>
        <w:t>Virovitica</w:t>
      </w:r>
      <w:r w:rsidR="006C4C3A">
        <w:rPr>
          <w:bCs/>
          <w:lang w:val="hr-HR"/>
        </w:rPr>
        <w:t xml:space="preserve">, kat. čes. </w:t>
      </w:r>
      <w:r w:rsidR="00B64BC1">
        <w:rPr>
          <w:bCs/>
          <w:lang w:val="hr-HR"/>
        </w:rPr>
        <w:t>4032</w:t>
      </w:r>
      <w:r w:rsidR="006C4C3A">
        <w:rPr>
          <w:bCs/>
          <w:lang w:val="hr-HR"/>
        </w:rPr>
        <w:t>/</w:t>
      </w:r>
      <w:r w:rsidR="00B64BC1">
        <w:rPr>
          <w:bCs/>
          <w:lang w:val="hr-HR"/>
        </w:rPr>
        <w:t>1</w:t>
      </w:r>
      <w:r w:rsidR="006C4C3A">
        <w:rPr>
          <w:bCs/>
          <w:lang w:val="hr-HR"/>
        </w:rPr>
        <w:t xml:space="preserve"> – </w:t>
      </w:r>
      <w:r w:rsidR="00B64BC1">
        <w:rPr>
          <w:bCs/>
          <w:lang w:val="hr-HR"/>
        </w:rPr>
        <w:t>Brekinja površine 1 jutro 329 čhv, garaža na 76 čhv, dvor sa 139 čhv, oranica sa 1 j 114 čhv.</w:t>
      </w:r>
    </w:p>
    <w:p w:rsidRDefault="00B64BC1" w:rsidP="00E8119A" w:rsidR="00B64BC1">
      <w:pPr>
        <w:ind w:firstLine="720"/>
        <w:jc w:val="both"/>
        <w:rPr>
          <w:bCs/>
          <w:lang w:val="hr-HR"/>
        </w:rPr>
      </w:pPr>
    </w:p>
    <w:p w:rsidRDefault="00B64BC1" w:rsidP="00B64BC1" w:rsidR="00B64BC1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Na navedenim nekretninama upisano je r</w:t>
      </w:r>
      <w:r w:rsidR="00B64BC1">
        <w:rPr>
          <w:bCs/>
          <w:lang w:val="hr-HR"/>
        </w:rPr>
        <w:t>azlučno pravo u korist razlučnog</w:t>
      </w:r>
      <w:r w:rsidRPr="006C4C3A">
        <w:rPr>
          <w:bCs/>
          <w:lang w:val="hr-HR"/>
        </w:rPr>
        <w:t xml:space="preserve"> vjerovnika</w:t>
      </w:r>
      <w:r w:rsidR="006C4C3A">
        <w:rPr>
          <w:bCs/>
          <w:lang w:val="hr-HR"/>
        </w:rPr>
        <w:t xml:space="preserve"> </w:t>
      </w:r>
      <w:r w:rsidR="00B64BC1">
        <w:rPr>
          <w:bCs/>
          <w:lang w:val="hr-HR"/>
        </w:rPr>
        <w:t>H-ABDUCO d.o.o., Zagreb, Slavonska avenija 6a, OIB:13667298928, radi osiguranja tražbine u iznosu od 1.076.634,50 Eura.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II.</w:t>
      </w:r>
      <w:r w:rsidRPr="006C4C3A">
        <w:rPr>
          <w:bCs/>
          <w:lang w:val="hr-HR"/>
        </w:rPr>
        <w:tab/>
        <w:t>Zaključkom o prodaji utvrdit će se vrijednost nekretnine, način i uvjeti prodaje nekretnine iz točke I</w:t>
      </w:r>
      <w:r w:rsidR="006C4C3A">
        <w:rPr>
          <w:bCs/>
          <w:lang w:val="hr-HR"/>
        </w:rPr>
        <w:t>.</w:t>
      </w:r>
      <w:r w:rsidRPr="006C4C3A">
        <w:rPr>
          <w:bCs/>
          <w:lang w:val="hr-HR"/>
        </w:rPr>
        <w:t xml:space="preserve"> ovog Rješenja.</w:t>
      </w:r>
    </w:p>
    <w:p w:rsidRDefault="00E8119A" w:rsidP="00E8119A" w:rsidR="00E8119A" w:rsidRPr="006C4C3A">
      <w:pPr>
        <w:jc w:val="both"/>
        <w:rPr>
          <w:b/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III.</w:t>
      </w:r>
      <w:r w:rsidRPr="006C4C3A">
        <w:rPr>
          <w:bCs/>
          <w:lang w:val="hr-HR"/>
        </w:rPr>
        <w:tab/>
        <w:t xml:space="preserve">Određuje se upis zabilježbe ovog Rješenja o prodaji nekretnine stečajnog dužnika iz točke I. ovog Rješenja u zemljišnim knjigama Općinskog suda u </w:t>
      </w:r>
      <w:r w:rsidR="00B64BC1">
        <w:rPr>
          <w:bCs/>
          <w:lang w:val="hr-HR"/>
        </w:rPr>
        <w:t>Virovitici</w:t>
      </w:r>
      <w:r w:rsidR="006C4C3A">
        <w:rPr>
          <w:bCs/>
          <w:lang w:val="hr-HR"/>
        </w:rPr>
        <w:t xml:space="preserve">. 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>Obrazloženje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Rješenjem ovog suda broj St-</w:t>
      </w:r>
      <w:r w:rsidR="00B64BC1">
        <w:rPr>
          <w:bCs/>
          <w:lang w:val="hr-HR"/>
        </w:rPr>
        <w:t>1222/12</w:t>
      </w:r>
      <w:r w:rsidRPr="006C4C3A">
        <w:rPr>
          <w:bCs/>
          <w:lang w:val="hr-HR"/>
        </w:rPr>
        <w:t xml:space="preserve"> od </w:t>
      </w:r>
      <w:r w:rsidR="00B64BC1">
        <w:rPr>
          <w:bCs/>
          <w:lang w:val="hr-HR"/>
        </w:rPr>
        <w:t>6</w:t>
      </w:r>
      <w:r w:rsidR="006C4C3A">
        <w:rPr>
          <w:bCs/>
          <w:lang w:val="hr-HR"/>
        </w:rPr>
        <w:t xml:space="preserve">. </w:t>
      </w:r>
      <w:r w:rsidR="00B64BC1">
        <w:rPr>
          <w:bCs/>
          <w:lang w:val="hr-HR"/>
        </w:rPr>
        <w:t>veljače</w:t>
      </w:r>
      <w:r w:rsidR="006C4C3A">
        <w:rPr>
          <w:bCs/>
          <w:lang w:val="hr-HR"/>
        </w:rPr>
        <w:t xml:space="preserve"> 2013.</w:t>
      </w:r>
      <w:r w:rsidRPr="006C4C3A">
        <w:rPr>
          <w:bCs/>
          <w:lang w:val="hr-HR"/>
        </w:rPr>
        <w:t xml:space="preserve"> otvoren je stečajni postupak nad stečajnim dužnikom </w:t>
      </w:r>
      <w:r w:rsidR="00B64BC1" w:rsidRPr="00B64BC1">
        <w:rPr>
          <w:lang w:val="hr-HR"/>
        </w:rPr>
        <w:t>FIL.B.IS. d.o.o. za inženjering, proizvodnju i trgovinu, Zagreb, Šrapčeva 5. MBS: 080338350, OIB: 83533463188</w:t>
      </w:r>
      <w:r w:rsidRPr="006C4C3A">
        <w:rPr>
          <w:bCs/>
          <w:lang w:val="hr-HR"/>
        </w:rPr>
        <w:t>,</w:t>
      </w:r>
      <w:r w:rsidR="00B64BC1">
        <w:rPr>
          <w:bCs/>
          <w:lang w:val="hr-HR"/>
        </w:rPr>
        <w:t xml:space="preserve"> a stečajnu masu čini nekretnina koja</w:t>
      </w:r>
      <w:r w:rsidRPr="006C4C3A">
        <w:rPr>
          <w:bCs/>
          <w:lang w:val="hr-HR"/>
        </w:rPr>
        <w:t xml:space="preserve"> </w:t>
      </w:r>
      <w:r w:rsidR="00B64BC1">
        <w:rPr>
          <w:bCs/>
          <w:lang w:val="hr-HR"/>
        </w:rPr>
        <w:t>je</w:t>
      </w:r>
      <w:r w:rsidRPr="006C4C3A">
        <w:rPr>
          <w:bCs/>
          <w:lang w:val="hr-HR"/>
        </w:rPr>
        <w:t xml:space="preserve"> predmet ove prodaje, a kako su iste navedene i opisane u točci I. ovog rješenja. </w:t>
      </w:r>
    </w:p>
    <w:p w:rsidRDefault="00B64BC1" w:rsidP="00E8119A" w:rsidR="00E8119A" w:rsidRPr="006C4C3A">
      <w:pPr>
        <w:jc w:val="both"/>
        <w:rPr>
          <w:bCs/>
          <w:lang w:val="hr-HR"/>
        </w:rPr>
      </w:pPr>
      <w:r>
        <w:rPr>
          <w:bCs/>
          <w:lang w:val="hr-HR"/>
        </w:rPr>
        <w:tab/>
        <w:t>Stečajni</w:t>
      </w:r>
      <w:r w:rsidR="00E8119A" w:rsidRPr="006C4C3A">
        <w:rPr>
          <w:bCs/>
          <w:lang w:val="hr-HR"/>
        </w:rPr>
        <w:t xml:space="preserve"> upravitelj</w:t>
      </w:r>
      <w:r>
        <w:rPr>
          <w:bCs/>
          <w:lang w:val="hr-HR"/>
        </w:rPr>
        <w:t xml:space="preserve"> podnio je prijedlog da se nekretnina opisana</w:t>
      </w:r>
      <w:r w:rsidR="00E8119A" w:rsidRPr="006C4C3A">
        <w:rPr>
          <w:bCs/>
          <w:lang w:val="hr-HR"/>
        </w:rPr>
        <w:t xml:space="preserve"> u točci I. ovog rješenja, a na </w:t>
      </w:r>
      <w:r>
        <w:rPr>
          <w:bCs/>
          <w:lang w:val="hr-HR"/>
        </w:rPr>
        <w:t>kojem</w:t>
      </w:r>
      <w:r w:rsidR="00E8119A" w:rsidRPr="006C4C3A">
        <w:rPr>
          <w:bCs/>
          <w:lang w:val="hr-HR"/>
        </w:rPr>
        <w:t xml:space="preserve"> </w:t>
      </w:r>
      <w:r>
        <w:rPr>
          <w:bCs/>
          <w:lang w:val="hr-HR"/>
        </w:rPr>
        <w:t>je upisano razlučno</w:t>
      </w:r>
      <w:r w:rsidR="00E8119A" w:rsidRPr="006C4C3A">
        <w:rPr>
          <w:bCs/>
          <w:lang w:val="hr-HR"/>
        </w:rPr>
        <w:t xml:space="preserve"> prava vjerovnika </w:t>
      </w:r>
      <w:r>
        <w:rPr>
          <w:bCs/>
          <w:lang w:val="hr-HR"/>
        </w:rPr>
        <w:t xml:space="preserve">H-ABDUCO d.o.o., Zagreb, Slavonska avenija 6a, OIB:13667298928, </w:t>
      </w:r>
      <w:r w:rsidR="00556EA5" w:rsidRPr="006C4C3A">
        <w:rPr>
          <w:bCs/>
          <w:lang w:val="hr-HR"/>
        </w:rPr>
        <w:t>proda</w:t>
      </w:r>
      <w:r>
        <w:rPr>
          <w:bCs/>
          <w:lang w:val="hr-HR"/>
        </w:rPr>
        <w:t>je</w:t>
      </w:r>
      <w:r w:rsidR="00E8119A" w:rsidRPr="006C4C3A">
        <w:rPr>
          <w:bCs/>
          <w:lang w:val="hr-HR"/>
        </w:rPr>
        <w:t xml:space="preserve"> u stečajnom postupku uz odgovarajuću primjeni pravila o ovrsi na nekretninama, na temelju odredbe članka 164. stavak 1. Stečajnog zakona (Narodne </w:t>
      </w:r>
      <w:r w:rsidR="00E8119A" w:rsidRPr="006C4C3A">
        <w:rPr>
          <w:bCs/>
          <w:lang w:val="hr-HR"/>
        </w:rPr>
        <w:lastRenderedPageBreak/>
        <w:t xml:space="preserve">novine br. </w:t>
      </w:r>
      <w:r w:rsidR="00F907C0" w:rsidRPr="006C4C3A">
        <w:t>44/96, 161/98, 29/99, 129/00, 123/03, 197/03, 187/04, 82/06, 116/10, 125/12, 133/12; d</w:t>
      </w:r>
      <w:r w:rsidR="00E8119A" w:rsidRPr="006C4C3A">
        <w:rPr>
          <w:bCs/>
          <w:lang w:val="hr-HR"/>
        </w:rPr>
        <w:t xml:space="preserve">alje: SZ) </w:t>
      </w:r>
    </w:p>
    <w:p w:rsidRDefault="00E8119A" w:rsidP="00E8119A" w:rsid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  <w:t>Zaključkom o prodaji odredit će se vrijednost nekretnina, način i uvjeti prodaje na temelju odredbe članka 164. stavak 4. SZ-a.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center"/>
        <w:rPr>
          <w:bCs/>
          <w:lang w:val="hr-HR"/>
        </w:rPr>
      </w:pPr>
      <w:r w:rsidRPr="006C4C3A">
        <w:rPr>
          <w:bCs/>
          <w:lang w:val="hr-HR"/>
        </w:rPr>
        <w:t xml:space="preserve">U Zagrebu </w:t>
      </w:r>
      <w:r w:rsidR="00B64BC1">
        <w:rPr>
          <w:bCs/>
          <w:lang w:val="hr-HR"/>
        </w:rPr>
        <w:t>13</w:t>
      </w:r>
      <w:r w:rsidR="006C4C3A">
        <w:rPr>
          <w:bCs/>
          <w:lang w:val="hr-HR"/>
        </w:rPr>
        <w:t xml:space="preserve">. </w:t>
      </w:r>
      <w:r w:rsidR="00B64BC1">
        <w:rPr>
          <w:bCs/>
          <w:lang w:val="hr-HR"/>
        </w:rPr>
        <w:t>siječnja</w:t>
      </w:r>
      <w:r w:rsid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20</w:t>
      </w:r>
      <w:r w:rsidR="00992315" w:rsidRPr="006C4C3A">
        <w:rPr>
          <w:bCs/>
          <w:lang w:val="hr-HR"/>
        </w:rPr>
        <w:t>1</w:t>
      </w:r>
      <w:r w:rsidR="00B64BC1">
        <w:rPr>
          <w:bCs/>
          <w:lang w:val="hr-HR"/>
        </w:rPr>
        <w:t>6</w:t>
      </w:r>
      <w:r w:rsidRPr="006C4C3A">
        <w:rPr>
          <w:bCs/>
          <w:lang w:val="hr-HR"/>
        </w:rPr>
        <w:t>.</w:t>
      </w: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="00992315" w:rsidRPr="006C4C3A">
        <w:rPr>
          <w:bCs/>
          <w:lang w:val="hr-HR"/>
        </w:rPr>
        <w:t xml:space="preserve">  </w:t>
      </w:r>
      <w:r w:rsidRPr="006C4C3A">
        <w:rPr>
          <w:bCs/>
          <w:lang w:val="hr-HR"/>
        </w:rPr>
        <w:t>S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U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D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A</w:t>
      </w:r>
      <w:r w:rsidR="00992315" w:rsidRPr="006C4C3A">
        <w:rPr>
          <w:bCs/>
          <w:lang w:val="hr-HR"/>
        </w:rPr>
        <w:t xml:space="preserve"> </w:t>
      </w:r>
      <w:r w:rsidRPr="006C4C3A">
        <w:rPr>
          <w:bCs/>
          <w:lang w:val="hr-HR"/>
        </w:rPr>
        <w:t>C: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5C199F" w:rsidP="00D7325E" w:rsidR="006C4C3A" w:rsidRPr="00FA7FBB">
      <w:pPr>
        <w:jc w:val="both"/>
      </w:pP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</w:r>
      <w:r w:rsidRPr="006C4C3A">
        <w:rPr>
          <w:bCs/>
          <w:lang w:val="hr-HR"/>
        </w:rPr>
        <w:tab/>
        <w:t xml:space="preserve">        </w:t>
      </w:r>
      <w:r w:rsidR="00E8119A" w:rsidRPr="006C4C3A">
        <w:rPr>
          <w:bCs/>
          <w:lang w:val="hr-HR"/>
        </w:rPr>
        <w:t>LUCIJA BUTIGAN</w:t>
      </w:r>
      <w:r w:rsidR="00015D24">
        <w:rPr>
          <w:bCs/>
          <w:lang w:val="hr-HR"/>
        </w:rPr>
        <w:t>, v.r.</w:t>
      </w:r>
    </w:p>
    <w:p w:rsidRDefault="005C199F" w:rsidR="005C199F" w:rsidRPr="006C4C3A"/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UPUTA O PRAVNOM LIJEKU: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 w:rsidRPr="006C4C3A">
      <w:pPr>
        <w:jc w:val="both"/>
        <w:rPr>
          <w:bCs/>
          <w:lang w:val="hr-HR"/>
        </w:rPr>
      </w:pPr>
      <w:r w:rsidRPr="006C4C3A">
        <w:rPr>
          <w:bCs/>
          <w:lang w:val="hr-HR"/>
        </w:rPr>
        <w:t>Žalba se podnosi ovom sudu u tri primjerka za Visoki trgovački sud RH u roku od osam dana od dana dostave rješenja.</w:t>
      </w:r>
    </w:p>
    <w:p w:rsidRDefault="00015D24" w:rsidP="0009191F" w:rsidR="00015D24" w:rsidRPr="006866B6">
      <w:pPr>
        <w:ind w:firstLine="708" w:left="4332"/>
      </w:pPr>
      <w:r w:rsidRPr="006866B6">
        <w:t>Za točnost otpravka-ovlašteni službenik:</w:t>
      </w:r>
    </w:p>
    <w:p w:rsidRDefault="00015D24" w:rsidR="00015D24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992315" w:rsidP="00E8119A" w:rsidR="00992315">
      <w:pPr>
        <w:jc w:val="both"/>
        <w:rPr>
          <w:bCs/>
          <w:lang w:val="hr-HR"/>
        </w:rPr>
      </w:pPr>
    </w:p>
    <w:p w:rsidRDefault="006C4C3A" w:rsidP="00E8119A" w:rsidR="006C4C3A" w:rsidRPr="006C4C3A">
      <w:pPr>
        <w:jc w:val="both"/>
        <w:rPr>
          <w:bCs/>
          <w:lang w:val="hr-HR"/>
        </w:rPr>
      </w:pPr>
    </w:p>
    <w:p w:rsidRDefault="00FA7A3A" w:rsidP="00E8119A" w:rsidR="00E8119A" w:rsidRPr="00015D24">
      <w:pPr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DNA</w:t>
      </w:r>
      <w:r w:rsidR="00E8119A" w:rsidRPr="00015D24">
        <w:rPr>
          <w:bCs/>
          <w:color w:val="FFFFFF"/>
          <w:lang w:val="hr-HR"/>
        </w:rPr>
        <w:t>:</w:t>
      </w:r>
    </w:p>
    <w:p w:rsidRDefault="00B64BC1" w:rsidP="00E8119A" w:rsidR="00E8119A" w:rsidRPr="00015D24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stečajni upravitelj</w:t>
      </w:r>
    </w:p>
    <w:p w:rsidRDefault="00E8119A" w:rsidP="0043486B" w:rsidR="00E8119A" w:rsidRPr="00015D24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razlučni vjerovnici:</w:t>
      </w:r>
    </w:p>
    <w:p w:rsidRDefault="00F43B88" w:rsidP="00F43B88" w:rsidR="00B64BC1" w:rsidRPr="00015D24">
      <w:pPr>
        <w:ind w:left="720"/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H-ABDUCO d.o.o., Zagreb, Slavonska avenija 6a</w:t>
      </w:r>
    </w:p>
    <w:p w:rsidRDefault="00E8119A" w:rsidP="00E8119A" w:rsidR="00E8119A" w:rsidRPr="00015D24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RH Ministarstvo financija, Porezna u</w:t>
      </w:r>
      <w:r w:rsidR="00F43B88" w:rsidRPr="00015D24">
        <w:rPr>
          <w:bCs/>
          <w:color w:val="FFFFFF"/>
          <w:lang w:val="hr-HR"/>
        </w:rPr>
        <w:t>prava Virovitica</w:t>
      </w:r>
    </w:p>
    <w:p w:rsidRDefault="00E8119A" w:rsidP="00E8119A" w:rsidR="00E8119A" w:rsidRPr="00015D24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Zemljišno knjižni odjel Općinskog</w:t>
      </w:r>
      <w:r w:rsidR="006C4C3A" w:rsidRPr="00015D24">
        <w:rPr>
          <w:bCs/>
          <w:color w:val="FFFFFF"/>
          <w:lang w:val="hr-HR"/>
        </w:rPr>
        <w:t xml:space="preserve"> </w:t>
      </w:r>
      <w:r w:rsidRPr="00015D24">
        <w:rPr>
          <w:bCs/>
          <w:color w:val="FFFFFF"/>
          <w:lang w:val="hr-HR"/>
        </w:rPr>
        <w:t>suda u</w:t>
      </w:r>
      <w:r w:rsidR="006C4C3A" w:rsidRPr="00015D24">
        <w:rPr>
          <w:bCs/>
          <w:color w:val="FFFFFF"/>
          <w:lang w:val="hr-HR"/>
        </w:rPr>
        <w:t xml:space="preserve"> </w:t>
      </w:r>
      <w:r w:rsidR="00F43B88" w:rsidRPr="00015D24">
        <w:rPr>
          <w:bCs/>
          <w:color w:val="FFFFFF"/>
          <w:lang w:val="hr-HR"/>
        </w:rPr>
        <w:t>Virovitici</w:t>
      </w:r>
      <w:r w:rsidRPr="00015D24">
        <w:rPr>
          <w:bCs/>
          <w:color w:val="FFFFFF"/>
          <w:lang w:val="hr-HR"/>
        </w:rPr>
        <w:t>– PO PRAVOMOĆNOSTI</w:t>
      </w:r>
    </w:p>
    <w:p w:rsidRDefault="00E8119A" w:rsidP="00E8119A" w:rsidR="00E8119A" w:rsidRPr="00015D24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015D24">
        <w:rPr>
          <w:bCs/>
          <w:color w:val="FFFFFF"/>
          <w:lang w:val="hr-HR"/>
        </w:rPr>
        <w:t>oglasna ploča suda – 8 dana</w:t>
      </w:r>
    </w:p>
    <w:p w:rsidRDefault="00E8119A" w:rsidP="00E8119A" w:rsidR="00E8119A" w:rsidRPr="006C4C3A">
      <w:pPr>
        <w:jc w:val="both"/>
        <w:rPr>
          <w:bCs/>
          <w:lang w:val="hr-HR"/>
        </w:rPr>
      </w:pPr>
    </w:p>
    <w:p w:rsidRDefault="006C4C3A" w:rsidR="006C4C3A" w:rsidRPr="006C4C3A"/>
    <w:sectPr w:rsidSect="006C4C3A" w:rsidR="006C4C3A" w:rsidRPr="006C4C3A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ED1" w:rsidR="00657ED1">
      <w:r>
        <w:separator/>
      </w:r>
    </w:p>
  </w:endnote>
  <w:endnote w:id="0" w:type="continuationSeparator">
    <w:p w:rsidRDefault="00657ED1" w:rsidR="00657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ED1" w:rsidR="00657ED1">
      <w:r>
        <w:separator/>
      </w:r>
    </w:p>
  </w:footnote>
  <w:footnote w:id="0" w:type="continuationSeparator">
    <w:p w:rsidRDefault="00657ED1" w:rsidR="00657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D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B64BC1">
      <w:rPr>
        <w:lang w:val="hr-HR"/>
      </w:rPr>
      <w:t>1222</w:t>
    </w:r>
    <w:r w:rsidR="006C4C3A">
      <w:rPr>
        <w:lang w:val="hr-HR"/>
      </w:rPr>
      <w:t>/</w:t>
    </w:r>
    <w:r w:rsidR="00B64BC1">
      <w:rPr>
        <w:lang w:val="hr-HR"/>
      </w:rPr>
      <w:t>12</w:t>
    </w:r>
    <w:r w:rsidR="006C4C3A">
      <w:rPr>
        <w:lang w:val="hr-HR"/>
      </w:rPr>
      <w:t>-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5D24"/>
    <w:rsid w:val="00025F49"/>
    <w:rsid w:val="000A2C2E"/>
    <w:rsid w:val="000F764F"/>
    <w:rsid w:val="001615CA"/>
    <w:rsid w:val="001756BF"/>
    <w:rsid w:val="00261D1A"/>
    <w:rsid w:val="00284F18"/>
    <w:rsid w:val="002D2C50"/>
    <w:rsid w:val="00327503"/>
    <w:rsid w:val="003562DE"/>
    <w:rsid w:val="00391A2C"/>
    <w:rsid w:val="00396AC4"/>
    <w:rsid w:val="003A5D20"/>
    <w:rsid w:val="003B3BCB"/>
    <w:rsid w:val="003C4D0B"/>
    <w:rsid w:val="00402D99"/>
    <w:rsid w:val="0043486B"/>
    <w:rsid w:val="004631ED"/>
    <w:rsid w:val="00556EA5"/>
    <w:rsid w:val="005833DA"/>
    <w:rsid w:val="005C199F"/>
    <w:rsid w:val="006141C8"/>
    <w:rsid w:val="00616B0B"/>
    <w:rsid w:val="00636E23"/>
    <w:rsid w:val="00657ED1"/>
    <w:rsid w:val="00676049"/>
    <w:rsid w:val="006C4C3A"/>
    <w:rsid w:val="007246F0"/>
    <w:rsid w:val="007A6EB3"/>
    <w:rsid w:val="008662C1"/>
    <w:rsid w:val="00893DAF"/>
    <w:rsid w:val="00893EFC"/>
    <w:rsid w:val="008A3528"/>
    <w:rsid w:val="008B6928"/>
    <w:rsid w:val="00950295"/>
    <w:rsid w:val="00960169"/>
    <w:rsid w:val="00992315"/>
    <w:rsid w:val="009B18BC"/>
    <w:rsid w:val="009C14BB"/>
    <w:rsid w:val="00A17656"/>
    <w:rsid w:val="00A840C5"/>
    <w:rsid w:val="00AC70B5"/>
    <w:rsid w:val="00AF4983"/>
    <w:rsid w:val="00B64BC1"/>
    <w:rsid w:val="00B7239F"/>
    <w:rsid w:val="00B87F35"/>
    <w:rsid w:val="00BA50CD"/>
    <w:rsid w:val="00BD5C91"/>
    <w:rsid w:val="00C60078"/>
    <w:rsid w:val="00C6428A"/>
    <w:rsid w:val="00C65EF1"/>
    <w:rsid w:val="00C95015"/>
    <w:rsid w:val="00CE263D"/>
    <w:rsid w:val="00CE3BA2"/>
    <w:rsid w:val="00CF670B"/>
    <w:rsid w:val="00D21026"/>
    <w:rsid w:val="00D47B12"/>
    <w:rsid w:val="00D7325E"/>
    <w:rsid w:val="00D73ACE"/>
    <w:rsid w:val="00DB38EB"/>
    <w:rsid w:val="00DD73AC"/>
    <w:rsid w:val="00E067E6"/>
    <w:rsid w:val="00E1602F"/>
    <w:rsid w:val="00E640D5"/>
    <w:rsid w:val="00E8119A"/>
    <w:rsid w:val="00E95366"/>
    <w:rsid w:val="00F43B88"/>
    <w:rsid w:val="00F62A96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015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2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2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015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2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2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St-1222/2012</izvorni_sadrzaj>
    <derivirana_varijabla naziv="DomainObject.Predmet.OznakaBroj_1">St-1222/2012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FIL.B.IS. d.o.o. zastupanog po punomoćniku BORIS FILIPOVIĆ</izvorni_sadrzaj>
    <derivirana_varijabla naziv="DomainObject.Predmet.ProtustrankaFormated_1">  FIL.B.IS. d.o.o. zastupanog po punomoćniku BORIS FILIPOVIĆ</derivirana_varijabla>
  </DomainObject.Predmet.ProtustrankaFormated>
  <DomainObject.Predmet.ProtustrankaFormatedOIB>
    <izvorni_sadrzaj>  FIL.B.IS. d.o.o., OIB 83533463188 zastupanog po punomoćniku BORIS FILIPOVIĆ</izvorni_sadrzaj>
    <derivirana_varijabla naziv="DomainObject.Predmet.ProtustrankaFormatedOIB_1">  FIL.B.IS. d.o.o., OIB 83533463188 zastupanog po punomoćniku BORIS FILIPOVIĆ</derivirana_varijabla>
  </DomainObject.Predmet.ProtustrankaFormatedOIB>
  <DomainObject.Predmet.ProtustrankaFormatedWithAdress>
    <izvorni_sadrzaj> FIL.B.IS. d.o.o., OSJEČKA 34, 10000 Zagreb zastupanog po punomoćniku BORIS FILIPOVIĆ</izvorni_sadrzaj>
    <derivirana_varijabla naziv="DomainObject.Predmet.ProtustrankaFormatedWithAdress_1"> FIL.B.IS. d.o.o., OSJEČKA 34, 10000 Zagreb zastupanog po punomoćniku BORIS FILIPOVIĆ</derivirana_varijabla>
  </DomainObject.Predmet.ProtustrankaFormatedWithAdress>
  <DomainObject.Predmet.ProtustrankaFormatedWithAdressOIB>
    <izvorni_sadrzaj> FIL.B.IS. d.o.o., OIB 83533463188, OSJEČKA 34, 10000 Zagreb zastupanog po punomoćniku BORIS FILIPOVIĆ</izvorni_sadrzaj>
    <derivirana_varijabla naziv="DomainObject.Predmet.ProtustrankaFormatedWithAdressOIB_1"> FIL.B.IS. d.o.o., OIB 83533463188, OSJEČKA 34, 10000 Zagreb zastupanog po punomoćniku BORIS FILIPOVIĆ</derivirana_varijabla>
  </DomainObject.Predmet.ProtustrankaFormatedWithAdressOIB>
  <DomainObject.Predmet.ProtustrankaWithAdress>
    <izvorni_sadrzaj>FIL.B.IS. d.o.o. OSJEČKA 34, 10000 Zagreb</izvorni_sadrzaj>
    <derivirana_varijabla naziv="DomainObject.Predmet.ProtustrankaWithAdress_1">FIL.B.IS. d.o.o. OSJEČKA 34, 10000 Zagreb</derivirana_varijabla>
  </DomainObject.Predmet.ProtustrankaWithAdress>
  <DomainObject.Predmet.ProtustrankaWithAdressOIB>
    <izvorni_sadrzaj>FIL.B.IS. d.o.o., OIB 83533463188, OSJEČKA 34, 10000 Zagreb</izvorni_sadrzaj>
    <derivirana_varijabla naziv="DomainObject.Predmet.ProtustrankaWithAdressOIB_1">FIL.B.IS. d.o.o., OIB 83533463188, OSJEČKA 34, 10000 Zagreb</derivirana_varijabla>
  </DomainObject.Predmet.ProtustrankaWithAdressOIB>
  <DomainObject.Predmet.ProtustrankaNazivFormated>
    <izvorni_sadrzaj>FIL.B.IS. d.o.o.</izvorni_sadrzaj>
    <derivirana_varijabla naziv="DomainObject.Predmet.ProtustrankaNazivFormated_1">FIL.B.IS. d.o.o.</derivirana_varijabla>
  </DomainObject.Predmet.ProtustrankaNazivFormated>
  <DomainObject.Predmet.ProtustrankaNazivFormatedOIB>
    <izvorni_sadrzaj>FIL.B.IS. d.o.o., OIB 83533463188</izvorni_sadrzaj>
    <derivirana_varijabla naziv="DomainObject.Predmet.ProtustrankaNazivFormatedOIB_1">FIL.B.IS. d.o.o., OIB 83533463188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FIL.B.IS. d.o.o.</izvorni_sadrzaj>
    <derivirana_varijabla naziv="DomainObject.Predmet.StrankaFormated_1">  FIL.B.IS. d.o.o.</derivirana_varijabla>
  </DomainObject.Predmet.StrankaFormated>
  <DomainObject.Predmet.StrankaFormatedOIB>
    <izvorni_sadrzaj>  FIL.B.IS. d.o.o., OIB 83533463188</izvorni_sadrzaj>
    <derivirana_varijabla naziv="DomainObject.Predmet.StrankaFormatedOIB_1">  FIL.B.IS. d.o.o., OIB 83533463188</derivirana_varijabla>
  </DomainObject.Predmet.StrankaFormatedOIB>
  <DomainObject.Predmet.StrankaFormatedWithAdress>
    <izvorni_sadrzaj> FIL.B.IS. d.o.o., OSJEČKA 34, 10000 Zagreb</izvorni_sadrzaj>
    <derivirana_varijabla naziv="DomainObject.Predmet.StrankaFormatedWithAdress_1"> FIL.B.IS. d.o.o., OSJEČKA 34, 10000 Zagreb</derivirana_varijabla>
  </DomainObject.Predmet.StrankaFormatedWithAdress>
  <DomainObject.Predmet.StrankaFormatedWithAdressOIB>
    <izvorni_sadrzaj> FIL.B.IS. d.o.o., OIB 83533463188, OSJEČKA 34, 10000 Zagreb</izvorni_sadrzaj>
    <derivirana_varijabla naziv="DomainObject.Predmet.StrankaFormatedWithAdressOIB_1"> FIL.B.IS. d.o.o., OIB 83533463188, OSJEČKA 34, 10000 Zagreb</derivirana_varijabla>
  </DomainObject.Predmet.StrankaFormatedWithAdressOIB>
  <DomainObject.Predmet.StrankaWithAdress>
    <izvorni_sadrzaj>FIL.B.IS. d.o.o. OSJEČKA 34,10000 Zagreb</izvorni_sadrzaj>
    <derivirana_varijabla naziv="DomainObject.Predmet.StrankaWithAdress_1">FIL.B.IS. d.o.o. OSJEČKA 34,10000 Zagreb</derivirana_varijabla>
  </DomainObject.Predmet.StrankaWithAdress>
  <DomainObject.Predmet.StrankaWithAdressOIB>
    <izvorni_sadrzaj>FIL.B.IS. d.o.o., OIB 83533463188, OSJEČKA 34,10000 Zagreb</izvorni_sadrzaj>
    <derivirana_varijabla naziv="DomainObject.Predmet.StrankaWithAdressOIB_1">FIL.B.IS. d.o.o., OIB 83533463188, OSJEČKA 34,10000 Zagreb</derivirana_varijabla>
  </DomainObject.Predmet.StrankaWithAdressOIB>
  <DomainObject.Predmet.StrankaNazivFormated>
    <izvorni_sadrzaj>FIL.B.IS. d.o.o.</izvorni_sadrzaj>
    <derivirana_varijabla naziv="DomainObject.Predmet.StrankaNazivFormated_1">FIL.B.IS. d.o.o.</derivirana_varijabla>
  </DomainObject.Predmet.StrankaNazivFormated>
  <DomainObject.Predmet.StrankaNazivFormatedOIB>
    <izvorni_sadrzaj>FIL.B.IS. d.o.o., OIB 83533463188</izvorni_sadrzaj>
    <derivirana_varijabla naziv="DomainObject.Predmet.StrankaNazivFormatedOIB_1">FIL.B.IS. d.o.o., OIB 83533463188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FIL.B.IS. d.o.o.</item>
    </izvorni_sadrzaj>
    <derivirana_varijabla naziv="DomainObject.Predmet.StrankaListFormated_1">
      <item>FIL.B.IS. d.o.o.</item>
    </derivirana_varijabla>
  </DomainObject.Predmet.StrankaListFormated>
  <DomainObject.Predmet.StrankaListFormatedOIB>
    <izvorni_sadrzaj>
      <item>FIL.B.IS. d.o.o., OIB 83533463188</item>
    </izvorni_sadrzaj>
    <derivirana_varijabla naziv="DomainObject.Predmet.StrankaListFormatedOIB_1">
      <item>FIL.B.IS. d.o.o., OIB 83533463188</item>
    </derivirana_varijabla>
  </DomainObject.Predmet.StrankaListFormatedOIB>
  <DomainObject.Predmet.StrankaListFormatedWithAdress>
    <izvorni_sadrzaj>
      <item>FIL.B.IS. d.o.o., OSJEČKA 34, 10000 Zagreb</item>
    </izvorni_sadrzaj>
    <derivirana_varijabla naziv="DomainObject.Predmet.StrankaListFormatedWithAdress_1">
      <item>FIL.B.IS. d.o.o., OSJEČKA 34, 10000 Zagreb</item>
    </derivirana_varijabla>
  </DomainObject.Predmet.StrankaListFormatedWithAdress>
  <DomainObject.Predmet.StrankaListFormatedWithAdressOIB>
    <izvorni_sadrzaj>
      <item>FIL.B.IS. d.o.o., OIB 83533463188, OSJEČKA 34, 10000 Zagreb</item>
    </izvorni_sadrzaj>
    <derivirana_varijabla naziv="DomainObject.Predmet.StrankaListFormatedWithAdressOIB_1">
      <item>FIL.B.IS. d.o.o., OIB 83533463188, OSJEČKA 34, 10000 Zagreb</item>
    </derivirana_varijabla>
  </DomainObject.Predmet.StrankaListFormatedWithAdressOIB>
  <DomainObject.Predmet.StrankaListNazivFormated>
    <izvorni_sadrzaj>
      <item>FIL.B.IS. d.o.o.</item>
    </izvorni_sadrzaj>
    <derivirana_varijabla naziv="DomainObject.Predmet.StrankaListNazivFormated_1">
      <item>FIL.B.IS. d.o.o.</item>
    </derivirana_varijabla>
  </DomainObject.Predmet.StrankaListNazivFormated>
  <DomainObject.Predmet.StrankaListNazivFormatedOIB>
    <izvorni_sadrzaj>
      <item>FIL.B.IS. d.o.o., OIB 83533463188</item>
    </izvorni_sadrzaj>
    <derivirana_varijabla naziv="DomainObject.Predmet.StrankaListNazivFormatedOIB_1">
      <item>FIL.B.IS. d.o.o., OIB 83533463188</item>
    </derivirana_varijabla>
  </DomainObject.Predmet.StrankaListNazivFormatedOIB>
  <DomainObject.Predmet.ProtuStrankaListFormated>
    <izvorni_sadrzaj>
      <item>FIL.B.IS. d.o.o. zastupanog po punomoćniku BORIS FILIPOVIĆ</item>
    </izvorni_sadrzaj>
    <derivirana_varijabla naziv="DomainObject.Predmet.ProtuStrankaListFormated_1">
      <item>FIL.B.IS. d.o.o. zastupanog po punomoćniku BORIS FILIPOVIĆ</item>
    </derivirana_varijabla>
  </DomainObject.Predmet.ProtuStrankaListFormated>
  <DomainObject.Predmet.ProtuStrankaListFormatedOIB>
    <izvorni_sadrzaj>
      <item>FIL.B.IS. d.o.o., OIB 83533463188 zastupanog po punomoćniku BORIS FILIPOVIĆ</item>
    </izvorni_sadrzaj>
    <derivirana_varijabla naziv="DomainObject.Predmet.ProtuStrankaListFormatedOIB_1">
      <item>FIL.B.IS. d.o.o., OIB 83533463188 zastupanog po punomoćniku BORIS FILIPOVIĆ</item>
    </derivirana_varijabla>
  </DomainObject.Predmet.ProtuStrankaListFormatedOIB>
  <DomainObject.Predmet.ProtuStrankaListFormatedWithAdress>
    <izvorni_sadrzaj>
      <item>FIL.B.IS. d.o.o., OSJEČKA 34, 10000 Zagreb zastupanog po punomoćniku BORIS FILIPOVIĆ</item>
    </izvorni_sadrzaj>
    <derivirana_varijabla naziv="DomainObject.Predmet.ProtuStrankaListFormatedWithAdress_1">
      <item>FIL.B.IS. d.o.o., OSJEČKA 34, 10000 Zagreb zastupanog po punomoćniku BORIS FILIPOVIĆ</item>
    </derivirana_varijabla>
  </DomainObject.Predmet.ProtuStrankaListFormatedWithAdress>
  <DomainObject.Predmet.ProtuStrankaListFormatedWithAdressOIB>
    <izvorni_sadrzaj>
      <item>FIL.B.IS. d.o.o., OIB 83533463188, OSJEČKA 34, 10000 Zagreb zastupanog po punomoćniku BORIS FILIPOVIĆ</item>
    </izvorni_sadrzaj>
    <derivirana_varijabla naziv="DomainObject.Predmet.ProtuStrankaListFormatedWithAdressOIB_1">
      <item>FIL.B.IS. d.o.o., OIB 83533463188, OSJEČKA 34, 10000 Zagreb zastupanog po punomoćniku BORIS FILIPOVIĆ</item>
    </derivirana_varijabla>
  </DomainObject.Predmet.ProtuStrankaListFormatedWithAdressOIB>
  <DomainObject.Predmet.ProtuStrankaListNazivFormated>
    <izvorni_sadrzaj>
      <item>FIL.B.IS. d.o.o.</item>
    </izvorni_sadrzaj>
    <derivirana_varijabla naziv="DomainObject.Predmet.ProtuStrankaListNazivFormated_1">
      <item>FIL.B.IS. d.o.o.</item>
    </derivirana_varijabla>
  </DomainObject.Predmet.ProtuStrankaListNazivFormated>
  <DomainObject.Predmet.ProtuStrankaListNazivFormatedOIB>
    <izvorni_sadrzaj>
      <item>FIL.B.IS. d.o.o., OIB 83533463188</item>
    </izvorni_sadrzaj>
    <derivirana_varijabla naziv="DomainObject.Predmet.ProtuStrankaListNazivFormatedOIB_1">
      <item>FIL.B.IS. d.o.o., OIB 83533463188</item>
    </derivirana_varijabla>
  </DomainObject.Predmet.ProtuStrankaListNazivFormatedOIB>
  <DomainObject.Predmet.OstaliListFormated>
    <izvorni_sadrzaj>
      <item>BORIS FILIPOVIĆ punomoćnik sudionika u postupku FIL.B.IS. d.o.o.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OstaliListFormated_1">
      <item>BORIS FILIPOVIĆ punomoćnik sudionika u postupku FIL.B.IS. d.o.o.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OstaliListFormated>
  <DomainObject.Predmet.OstaliListFormatedOIB>
    <izvorni_sadrzaj>
      <item>BORIS FILIPOVIĆ punomoćnik sudionika u postupku FIL.B.IS. d.o.o.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izvorni_sadrzaj>
    <derivirana_varijabla naziv="DomainObject.Predmet.OstaliListFormatedOIB_1">
      <item>BORIS FILIPOVIĆ punomoćnik sudionika u postupku FIL.B.IS. d.o.o.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derivirana_varijabla>
  </DomainObject.Predmet.OstaliListFormatedOIB>
  <DomainObject.Predmet.OstaliListFormatedWithAdress>
    <izvorni_sadrzaj>
      <item>BORIS FILIPOVIĆ, Osječka 34, 10000 Zagreb punomoćnik sudionika u postupku FIL.B.IS. d.o.o.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</izvorni_sadrzaj>
    <derivirana_varijabla naziv="DomainObject.Predmet.OstaliListFormatedWithAdress_1">
      <item>BORIS FILIPOVIĆ, Osječka 34, 10000 Zagreb punomoćnik sudionika u postupku FIL.B.IS. d.o.o.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</derivirana_varijabla>
  </DomainObject.Predmet.OstaliListFormatedWithAdress>
  <DomainObject.Predmet.OstaliListFormatedWithAdressOIB>
    <izvorni_sadrzaj>
      <item>BORIS FILIPOVIĆ, Osječka 34, 10000 Zagreb punomoćnik sudionika u postupku FIL.B.IS. d.o.o.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</izvorni_sadrzaj>
    <derivirana_varijabla naziv="DomainObject.Predmet.OstaliListFormatedWithAdressOIB_1">
      <item>BORIS FILIPOVIĆ, Osječka 34, 10000 Zagreb punomoćnik sudionika u postupku FIL.B.IS. d.o.o.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</derivirana_varijabla>
  </DomainObject.Predmet.OstaliListFormatedWithAdressOIB>
  <DomainObject.Predmet.OstaliListNazivFormated>
    <izvorni_sadrzaj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OstaliListNazivFormated_1"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OstaliListNazivFormated>
  <DomainObject.Predmet.OstaliListNazivFormatedOIB>
    <izvorni_sadrzaj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izvorni_sadrzaj>
    <derivirana_varijabla naziv="DomainObject.Predmet.OstaliListNazivFormatedOIB_1"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FIL.B.IS. d.o.o.</izvorni_sadrzaj>
    <derivirana_varijabla naziv="DomainObject.Predmet.StrankaIDrugi_1">FIL.B.IS. d.o.o.</derivirana_varijabla>
  </DomainObject.Predmet.StrankaIDrugi>
  <DomainObject.Predmet.ProtustrankaIDrugi>
    <izvorni_sadrzaj>FIL.B.IS. d.o.o.</izvorni_sadrzaj>
    <derivirana_varijabla naziv="DomainObject.Predmet.ProtustrankaIDrugi_1">FIL.B.IS. d.o.o.</derivirana_varijabla>
  </DomainObject.Predmet.ProtustrankaIDrugi>
  <DomainObject.Predmet.StrankaIDrugiAdressOIB>
    <izvorni_sadrzaj>FIL.B.IS. d.o.o., OIB 83533463188, OSJEČKA 34, 10000 Zagreb</izvorni_sadrzaj>
    <derivirana_varijabla naziv="DomainObject.Predmet.StrankaIDrugiAdressOIB_1">FIL.B.IS. d.o.o., OIB 83533463188, OSJEČKA 34, 10000 Zagreb</derivirana_varijabla>
  </DomainObject.Predmet.StrankaIDrugiAdressOIB>
  <DomainObject.Predmet.ProtustrankaIDrugiAdressOIB>
    <izvorni_sadrzaj>FIL.B.IS. d.o.o., OIB 83533463188, OSJEČKA 34, 10000 Zagreb</izvorni_sadrzaj>
    <derivirana_varijabla naziv="DomainObject.Predmet.ProtustrankaIDrugiAdressOIB_1">FIL.B.IS. d.o.o., OIB 83533463188, OSJEČKA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SudioniciListNaziv_1"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SudioniciListNaziv>
  <DomainObject.Predmet.SudioniciListAdressOIB>
    <izvorni_sadrzaj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</izvorni_sadrzaj>
    <derivirana_varijabla naziv="DomainObject.Predmet.SudioniciListAdressOIB_1"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</izvorni_sadrzaj>
    <derivirana_varijabla naziv="DomainObject.Predmet.SudioniciListNazivOIB_1"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481</properties:Words>
  <properties:Characters>2616</properties:Characters>
  <properties:Lines>76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2016-01-13T10:18:00Z</dcterms:created>
  <dc:creator>BISERKA</dc:creator>
  <cp:lastModifiedBy>Valentina Kranjčić</cp:lastModifiedBy>
  <cp:lastPrinted>2016-01-13T10:20:00Z</cp:lastPrinted>
  <dcterms:modified xmlns:xsi="http://www.w3.org/2001/XMLSchema-instance" xsi:type="dcterms:W3CDTF">2016-01-13T10:22:00Z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