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c901" w14:paraId="83ec901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A75CE" w:rsidRPr="009A75CE">
        <w:rPr>
          <w:b/>
          <w:sz w:val="24"/>
        </w:rPr>
        <w:t>DOPISNIK j.d.o.o.</w:t>
      </w:r>
      <w:r w:rsidRPr="003D5956">
        <w:rPr>
          <w:b/>
          <w:sz w:val="24"/>
        </w:rPr>
        <w:t xml:space="preserve">, </w:t>
      </w:r>
      <w:r w:rsidR="009A75CE" w:rsidRPr="009A75CE">
        <w:rPr>
          <w:b/>
          <w:sz w:val="24"/>
        </w:rPr>
        <w:t>Vinkovci</w:t>
      </w:r>
      <w:r w:rsidRPr="003D5956">
        <w:rPr>
          <w:b/>
          <w:sz w:val="24"/>
        </w:rPr>
        <w:t xml:space="preserve">, </w:t>
      </w:r>
      <w:r w:rsidR="009A75CE" w:rsidRPr="009A75CE">
        <w:rPr>
          <w:b/>
          <w:sz w:val="24"/>
        </w:rPr>
        <w:t>Duga ulica 61</w:t>
      </w:r>
      <w:r w:rsidRPr="003D5956">
        <w:rPr>
          <w:b/>
          <w:sz w:val="24"/>
        </w:rPr>
        <w:t xml:space="preserve">, MBS: </w:t>
      </w:r>
      <w:r w:rsidR="009A75CE" w:rsidRPr="009A75CE">
        <w:rPr>
          <w:b/>
          <w:sz w:val="24"/>
        </w:rPr>
        <w:t>030164153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A75CE" w:rsidRPr="009A75CE">
        <w:rPr>
          <w:b/>
          <w:sz w:val="24"/>
        </w:rPr>
        <w:t>28627219052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9A75CE" w:rsidRPr="009A75CE">
        <w:rPr>
          <w:b/>
        </w:rPr>
        <w:t xml:space="preserve">Bruno </w:t>
      </w:r>
      <w:proofErr w:type="spellStart"/>
      <w:r w:rsidR="009A75CE" w:rsidRPr="009A75CE">
        <w:rPr>
          <w:b/>
        </w:rPr>
        <w:t>Hranuelli</w:t>
      </w:r>
      <w:proofErr w:type="spellEnd"/>
      <w:r w:rsidR="009A75CE" w:rsidRPr="009A75CE">
        <w:rPr>
          <w:b/>
        </w:rPr>
        <w:t>, OIB: 00022020706</w:t>
      </w:r>
      <w:r w:rsidRPr="00754992">
        <w:rPr>
          <w:b/>
        </w:rPr>
        <w:t xml:space="preserve">, </w:t>
      </w:r>
      <w:r w:rsidR="009A75CE" w:rsidRPr="009A75CE">
        <w:rPr>
          <w:b/>
        </w:rPr>
        <w:t>Zagreb, Marije Jurić-Zagorke 2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A75CE">
        <w:rPr>
          <w:b/>
        </w:rPr>
        <w:t>DOPISNIK j.d.o.o., Vinkovci, Duga ulica 61, MBS: 030164153</w:t>
      </w:r>
      <w:r w:rsidR="009A75CE">
        <w:t xml:space="preserve">, </w:t>
      </w:r>
      <w:r w:rsidR="009A75CE">
        <w:rPr>
          <w:b/>
        </w:rPr>
        <w:t>OIB: 28627219052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A75CE">
        <w:rPr>
          <w:b/>
        </w:rPr>
        <w:t xml:space="preserve">Bruno </w:t>
      </w:r>
      <w:proofErr w:type="spellStart"/>
      <w:r w:rsidR="009A75CE">
        <w:rPr>
          <w:b/>
        </w:rPr>
        <w:t>Hranuelli</w:t>
      </w:r>
      <w:proofErr w:type="spellEnd"/>
      <w:r w:rsidR="009A75CE">
        <w:rPr>
          <w:b/>
        </w:rPr>
        <w:t>, Zagreb, Marije Jurić-Zagorke 2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9A75CE">
        <w:rPr>
          <w:b/>
        </w:rPr>
        <w:t xml:space="preserve">Bruno </w:t>
      </w:r>
      <w:proofErr w:type="spellStart"/>
      <w:r w:rsidR="009A75CE">
        <w:rPr>
          <w:b/>
        </w:rPr>
        <w:t>Hranuelli</w:t>
      </w:r>
      <w:proofErr w:type="spellEnd"/>
      <w:r w:rsidR="009A75CE">
        <w:rPr>
          <w:b/>
        </w:rPr>
        <w:t>, Zagreb, Marije Jurić-Zagorke 2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6B23B0">
        <w:rPr>
          <w:b/>
        </w:rPr>
        <w:t xml:space="preserve">Bruno </w:t>
      </w:r>
      <w:proofErr w:type="spellStart"/>
      <w:r w:rsidR="006B23B0">
        <w:rPr>
          <w:b/>
        </w:rPr>
        <w:t>Hranuelli</w:t>
      </w:r>
      <w:proofErr w:type="spellEnd"/>
      <w:r w:rsidR="006B23B0">
        <w:rPr>
          <w:b/>
        </w:rPr>
        <w:t>, Zagreb, Marije Jurić-Zagorke 2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6B23B0">
        <w:rPr>
          <w:b/>
        </w:rPr>
        <w:t xml:space="preserve">Bruno </w:t>
      </w:r>
      <w:proofErr w:type="spellStart"/>
      <w:r w:rsidR="006B23B0">
        <w:rPr>
          <w:b/>
        </w:rPr>
        <w:t>Hranuelli</w:t>
      </w:r>
      <w:proofErr w:type="spellEnd"/>
      <w:r w:rsidR="006B23B0">
        <w:rPr>
          <w:b/>
        </w:rPr>
        <w:t>, Zagreb, Marije Jurić-Zagorke 2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B2FC8">
        <w:rPr>
          <w:sz w:val="24"/>
        </w:rPr>
        <w:t>1</w:t>
      </w:r>
      <w:r w:rsidR="007F03F0">
        <w:rPr>
          <w:sz w:val="24"/>
        </w:rPr>
        <w:t>7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5B2FE6" w:rsidRPr="005B2FE6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5B2FE6" w:rsidRPr="005B2FE6">
        <w:t xml:space="preserve">Bruno </w:t>
      </w:r>
      <w:proofErr w:type="spellStart"/>
      <w:r w:rsidR="005B2FE6" w:rsidRPr="005B2FE6">
        <w:t>Hranuelli</w:t>
      </w:r>
      <w:proofErr w:type="spellEnd"/>
      <w:r w:rsidR="005B2FE6" w:rsidRPr="005B2FE6">
        <w:t>, Zagreb, Marije Jurić-Zagorke 2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9B2FC8">
        <w:t>1</w:t>
      </w:r>
      <w:r w:rsidR="003876FA">
        <w:t>7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816" w:rsidR="00960816">
      <w:r>
        <w:separator/>
      </w:r>
    </w:p>
  </w:endnote>
  <w:endnote w:id="0" w:type="continuationSeparator">
    <w:p w:rsidRDefault="00960816" w:rsidR="00960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816" w:rsidR="00960816">
      <w:r>
        <w:separator/>
      </w:r>
    </w:p>
  </w:footnote>
  <w:footnote w:id="0" w:type="continuationSeparator">
    <w:p w:rsidRDefault="00960816" w:rsidR="009608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081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2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20F10">
      <w:t>6 St-2118/16-3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420F10">
      <w:t>2118</w:t>
    </w:r>
    <w:r>
      <w:t>/16-3</w:t>
    </w:r>
  </w:p>
  <w:p w:rsidRDefault="00960816" w:rsidP="00546D11" w:rsidR="00546D11">
    <w:pPr>
      <w:jc w:val="right"/>
    </w:pPr>
  </w:p>
  <w:p w:rsidRDefault="0096081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420F10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72B4"/>
    <w:rsid w:val="009160C7"/>
    <w:rsid w:val="00924C72"/>
    <w:rsid w:val="00960816"/>
    <w:rsid w:val="00963CBE"/>
    <w:rsid w:val="009705EA"/>
    <w:rsid w:val="0098061D"/>
    <w:rsid w:val="009836D5"/>
    <w:rsid w:val="009A0D2F"/>
    <w:rsid w:val="009A75CE"/>
    <w:rsid w:val="009B2FC8"/>
    <w:rsid w:val="009F16FF"/>
    <w:rsid w:val="00A61091"/>
    <w:rsid w:val="00A81A23"/>
    <w:rsid w:val="00AE0EB3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2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72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72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2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2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2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72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72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2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2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St-2118/2016</izvorni_sadrzaj>
    <derivirana_varijabla naziv="DomainObject.Predmet.OznakaBroj_1">St-2118/2016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DOPISNIK j.d.o.o. za izdavačku djelatnost</izvorni_sadrzaj>
    <derivirana_varijabla naziv="DomainObject.Predmet.ProtustrankaFormated_1">  DOPISNIK j.d.o.o. za izdavačku djelatnost</derivirana_varijabla>
  </DomainObject.Predmet.ProtustrankaFormated>
  <DomainObject.Predmet.ProtustrankaFormatedOIB>
    <izvorni_sadrzaj>  DOPISNIK j.d.o.o. za izdavačku djelatnost, OIB 28627219052</izvorni_sadrzaj>
    <derivirana_varijabla naziv="DomainObject.Predmet.ProtustrankaFormatedOIB_1">  DOPISNIK j.d.o.o. za izdavačku djelatnost, OIB 28627219052</derivirana_varijabla>
  </DomainObject.Predmet.ProtustrankaFormatedOIB>
  <DomainObject.Predmet.ProtustrankaFormatedWithAdress>
    <izvorni_sadrzaj> DOPISNIK j.d.o.o. za izdavačku djelatnost, Duga ulica 61, 32100 Vinkovci</izvorni_sadrzaj>
    <derivirana_varijabla naziv="DomainObject.Predmet.ProtustrankaFormatedWithAdress_1"> DOPISNIK j.d.o.o. za izdavačku djelatnost, Duga ulica 61, 32100 Vinkovci</derivirana_varijabla>
  </DomainObject.Predmet.ProtustrankaFormatedWithAdress>
  <DomainObject.Predmet.ProtustrankaFormatedWithAdressOIB>
    <izvorni_sadrzaj> DOPISNIK j.d.o.o. za izdavačku djelatnost, OIB 28627219052, Duga ulica 61, 32100 Vinkovci</izvorni_sadrzaj>
    <derivirana_varijabla naziv="DomainObject.Predmet.ProtustrankaFormatedWithAdressOIB_1"> DOPISNIK j.d.o.o. za izdavačku djelatnost, OIB 28627219052, Duga ulica 61, 32100 Vinkovci</derivirana_varijabla>
  </DomainObject.Predmet.ProtustrankaFormatedWithAdressOIB>
  <DomainObject.Predmet.ProtustrankaWithAdress>
    <izvorni_sadrzaj>DOPISNIK j.d.o.o. za izdavačku djelatnost Duga ulica 61, 32100 Vinkovci</izvorni_sadrzaj>
    <derivirana_varijabla naziv="DomainObject.Predmet.ProtustrankaWithAdress_1">DOPISNIK j.d.o.o. za izdavačku djelatnost Duga ulica 61, 32100 Vinkovci</derivirana_varijabla>
  </DomainObject.Predmet.ProtustrankaWithAdress>
  <DomainObject.Predmet.ProtustrankaWithAdressOIB>
    <izvorni_sadrzaj>DOPISNIK j.d.o.o. za izdavačku djelatnost, OIB 28627219052, Duga ulica 61, 32100 Vinkovci</izvorni_sadrzaj>
    <derivirana_varijabla naziv="DomainObject.Predmet.ProtustrankaWithAdressOIB_1">DOPISNIK j.d.o.o. za izdavačku djelatnost, OIB 28627219052, Duga ulica 61, 32100 Vinkovci</derivirana_varijabla>
  </DomainObject.Predmet.ProtustrankaWithAdressOIB>
  <DomainObject.Predmet.ProtustrankaNazivFormated>
    <izvorni_sadrzaj>DOPISNIK j.d.o.o. za izdavačku djelatnost</izvorni_sadrzaj>
    <derivirana_varijabla naziv="DomainObject.Predmet.ProtustrankaNazivFormated_1">DOPISNIK j.d.o.o. za izdavačku djelatnost</derivirana_varijabla>
  </DomainObject.Predmet.ProtustrankaNazivFormated>
  <DomainObject.Predmet.ProtustrankaNazivFormatedOIB>
    <izvorni_sadrzaj>DOPISNIK j.d.o.o. za izdavačku djelatnost, OIB 28627219052</izvorni_sadrzaj>
    <derivirana_varijabla naziv="DomainObject.Predmet.ProtustrankaNazivFormatedOIB_1">DOPISNIK j.d.o.o. za izdavačku djelatnost, OIB 28627219052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28627219052</izvorni_sadrzaj>
    <derivirana_varijabla naziv="DomainObject.Predmet.StrankaFormatedOIB_1">  FINA RC OSIJEK, OIB 28627219052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28627219052</izvorni_sadrzaj>
    <derivirana_varijabla naziv="DomainObject.Predmet.StrankaFormatedWithAdressOIB_1"> FINA RC OSIJEK, OIB 28627219052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28627219052</izvorni_sadrzaj>
    <derivirana_varijabla naziv="DomainObject.Predmet.StrankaWithAdressOIB_1">FINA RC OSIJEK, OIB 28627219052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28627219052</izvorni_sadrzaj>
    <derivirana_varijabla naziv="DomainObject.Predmet.StrankaNazivFormatedOIB_1">FINA RC OSIJEK, OIB 28627219052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28627219052</item>
    </izvorni_sadrzaj>
    <derivirana_varijabla naziv="DomainObject.Predmet.StrankaListFormatedOIB_1">
      <item>FINA RC OSIJEK, OIB 28627219052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28627219052</item>
    </izvorni_sadrzaj>
    <derivirana_varijabla naziv="DomainObject.Predmet.StrankaListFormatedWithAdressOIB_1">
      <item>FINA RC OSIJEK, OIB 28627219052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28627219052</item>
    </izvorni_sadrzaj>
    <derivirana_varijabla naziv="DomainObject.Predmet.StrankaListNazivFormatedOIB_1">
      <item>FINA RC OSIJEK, OIB 28627219052</item>
    </derivirana_varijabla>
  </DomainObject.Predmet.StrankaListNazivFormatedOIB>
  <DomainObject.Predmet.ProtuStrankaListFormated>
    <izvorni_sadrzaj>
      <item>DOPISNIK j.d.o.o. za izdavačku djelatnost</item>
    </izvorni_sadrzaj>
    <derivirana_varijabla naziv="DomainObject.Predmet.ProtuStrankaListFormated_1">
      <item>DOPISNIK j.d.o.o. za izdavačku djelatnost</item>
    </derivirana_varijabla>
  </DomainObject.Predmet.ProtuStrankaListFormated>
  <DomainObject.Predmet.ProtuStrankaListFormatedOIB>
    <izvorni_sadrzaj>
      <item>DOPISNIK j.d.o.o. za izdavačku djelatnost, OIB 28627219052</item>
    </izvorni_sadrzaj>
    <derivirana_varijabla naziv="DomainObject.Predmet.ProtuStrankaListFormatedOIB_1">
      <item>DOPISNIK j.d.o.o. za izdavačku djelatnost, OIB 28627219052</item>
    </derivirana_varijabla>
  </DomainObject.Predmet.ProtuStrankaListFormatedOIB>
  <DomainObject.Predmet.ProtuStrankaListFormatedWithAdress>
    <izvorni_sadrzaj>
      <item>DOPISNIK j.d.o.o. za izdavačku djelatnost, Duga ulica 61, 32100 Vinkovci</item>
    </izvorni_sadrzaj>
    <derivirana_varijabla naziv="DomainObject.Predmet.ProtuStrankaListFormatedWithAdress_1">
      <item>DOPISNIK j.d.o.o. za izdavačku djelatnost, Duga ulica 61, 32100 Vinkovci</item>
    </derivirana_varijabla>
  </DomainObject.Predmet.ProtuStrankaListFormatedWithAdress>
  <DomainObject.Predmet.ProtuStrankaListFormatedWithAdressOIB>
    <izvorni_sadrzaj>
      <item>DOPISNIK j.d.o.o. za izdavačku djelatnost, OIB 28627219052, Duga ulica 61, 32100 Vinkovci</item>
    </izvorni_sadrzaj>
    <derivirana_varijabla naziv="DomainObject.Predmet.ProtuStrankaListFormatedWithAdressOIB_1">
      <item>DOPISNIK j.d.o.o. za izdavačku djelatnost, OIB 28627219052, Duga ulica 61, 32100 Vinkovci</item>
    </derivirana_varijabla>
  </DomainObject.Predmet.ProtuStrankaListFormatedWithAdressOIB>
  <DomainObject.Predmet.ProtuStrankaListNazivFormated>
    <izvorni_sadrzaj>
      <item>DOPISNIK j.d.o.o. za izdavačku djelatnost</item>
    </izvorni_sadrzaj>
    <derivirana_varijabla naziv="DomainObject.Predmet.ProtuStrankaListNazivFormated_1">
      <item>DOPISNIK j.d.o.o. za izdavačku djelatnost</item>
    </derivirana_varijabla>
  </DomainObject.Predmet.ProtuStrankaListNazivFormated>
  <DomainObject.Predmet.ProtuStrankaListNazivFormatedOIB>
    <izvorni_sadrzaj>
      <item>DOPISNIK j.d.o.o. za izdavačku djelatnost, OIB 28627219052</item>
    </izvorni_sadrzaj>
    <derivirana_varijabla naziv="DomainObject.Predmet.ProtuStrankaListNazivFormatedOIB_1">
      <item>DOPISNIK j.d.o.o. za izdavačku djelatnost, OIB 28627219052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DOPISNIK j.d.o.o. za izdavačku djelatnost</izvorni_sadrzaj>
    <derivirana_varijabla naziv="DomainObject.Predmet.ProtustrankaIDrugi_1">DOPISNIK j.d.o.o. za izdavačku djelatnost</derivirana_varijabla>
  </DomainObject.Predmet.ProtustrankaIDrugi>
  <DomainObject.Predmet.StrankaIDrugiAdressOIB>
    <izvorni_sadrzaj>FINA RC OSIJEK, OIB 28627219052</izvorni_sadrzaj>
    <derivirana_varijabla naziv="DomainObject.Predmet.StrankaIDrugiAdressOIB_1">FINA RC OSIJEK, OIB 28627219052</derivirana_varijabla>
  </DomainObject.Predmet.StrankaIDrugiAdressOIB>
  <DomainObject.Predmet.ProtustrankaIDrugiAdressOIB>
    <izvorni_sadrzaj>DOPISNIK j.d.o.o. za izdavačku djelatnost, OIB 28627219052, Duga ulica 61, 32100 Vinkovci</izvorni_sadrzaj>
    <derivirana_varijabla naziv="DomainObject.Predmet.ProtustrankaIDrugiAdressOIB_1">DOPISNIK j.d.o.o. za izdavačku djelatnost, OIB 28627219052, Duga ulica 61,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DOPISNIK j.d.o.o. za izdavačku djelatnost</item>
    </izvorni_sadrzaj>
    <derivirana_varijabla naziv="DomainObject.Predmet.SudioniciListNaziv_1">
      <item>FINA RC OSIJEK</item>
      <item>DOPISNIK j.d.o.o. za izdavačku djelatnost</item>
    </derivirana_varijabla>
  </DomainObject.Predmet.SudioniciListNaziv>
  <DomainObject.Predmet.SudioniciListAdressOIB>
    <izvorni_sadrzaj>
      <item>FINA RC OSIJEK, OIB 28627219052</item>
      <item>DOPISNIK j.d.o.o. za izdavačku djelatnost, OIB 28627219052, Duga ulica 61,32100 Vinkovci</item>
    </izvorni_sadrzaj>
    <derivirana_varijabla naziv="DomainObject.Predmet.SudioniciListAdressOIB_1">
      <item>FINA RC OSIJEK, OIB 28627219052</item>
      <item>DOPISNIK j.d.o.o. za izdavačku djelatnost, OIB 28627219052, Duga ulica 61,32100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28627219052</item>
      <item>, OIB 28627219052</item>
    </izvorni_sadrzaj>
    <derivirana_varijabla naziv="DomainObject.Predmet.SudioniciListNazivOIB_1">
      <item>, OIB 28627219052</item>
      <item>, OIB 28627219052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D812F-84B9-4DB3-AFB2-6BFD25DAF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2537</properties:Characters>
  <properties:Lines>111</properties:Lines>
  <properties:Paragraphs>24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2016-11-17T12:57:00Z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