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88873" w14:paraId="ca8887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97A23">
        <w:rPr>
          <w:b/>
          <w:sz w:val="22"/>
          <w:szCs w:val="22"/>
        </w:rPr>
        <w:t>1611</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3D2970">
        <w:rPr>
          <w:sz w:val="22"/>
          <w:szCs w:val="22"/>
        </w:rPr>
        <w:t>06. rujna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EC2721">
        <w:rPr>
          <w:sz w:val="22"/>
          <w:szCs w:val="22"/>
        </w:rPr>
        <w:t xml:space="preserve"> </w:t>
      </w:r>
      <w:r w:rsidR="00B97A23">
        <w:t xml:space="preserve">EKO AKTIV d.o.o., Lovište 145, 20269 Lovište, OIB: </w:t>
      </w:r>
      <w:r w:rsidR="00B97A23" w:rsidRPr="00195A9E">
        <w:t>00785018500</w:t>
      </w:r>
      <w:r w:rsidR="00B97A23">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056570">
        <w:t xml:space="preserve">EKO AKTIV d.o.o., Lovište 145, 20269 Lovište, OIB: </w:t>
      </w:r>
      <w:r w:rsidR="00056570" w:rsidRPr="00195A9E">
        <w:t>00785018500</w:t>
      </w:r>
      <w:r w:rsidR="009A3283">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56570">
        <w:rPr>
          <w:sz w:val="22"/>
          <w:szCs w:val="22"/>
        </w:rPr>
        <w:t>10.425.161,72</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056570">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3D2970">
        <w:rPr>
          <w:b/>
          <w:sz w:val="22"/>
          <w:szCs w:val="22"/>
        </w:rPr>
        <w:t>06. rujna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44EFB">
        <w:rPr>
          <w:b/>
          <w:sz w:val="22"/>
          <w:szCs w:val="22"/>
        </w:rPr>
        <w:t>, v.r</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6570"/>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970"/>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44EFB"/>
    <w:rsid w:val="0095102F"/>
    <w:rsid w:val="009529C9"/>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44B3"/>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97A23"/>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392C"/>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1611</izvorni_sadrzaj>
    <derivirana_varijabla naziv="DomainObject.Predmet.Broj_1">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St-1611/2016</izvorni_sadrzaj>
    <derivirana_varijabla naziv="DomainObject.Predmet.OznakaBroj_1">St-1611/2016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AKTIV d.o.o. za trgovinu i usluge</izvorni_sadrzaj>
    <derivirana_varijabla naziv="DomainObject.Predmet.ProtustrankaFormated_1">  EKO AKTIV d.o.o. za trgovinu i usluge</derivirana_varijabla>
  </DomainObject.Predmet.ProtustrankaFormated>
  <DomainObject.Predmet.ProtustrankaFormatedOIB>
    <izvorni_sadrzaj>  EKO AKTIV d.o.o. za trgovinu i usluge, OIB 00785018500</izvorni_sadrzaj>
    <derivirana_varijabla naziv="DomainObject.Predmet.ProtustrankaFormatedOIB_1">  EKO AKTIV d.o.o. za trgovinu i usluge, OIB 00785018500</derivirana_varijabla>
  </DomainObject.Predmet.ProtustrankaFormatedOIB>
  <DomainObject.Predmet.ProtustrankaFormatedWithAdress>
    <izvorni_sadrzaj> EKO AKTIV d.o.o. za trgovinu i usluge, Lovište 145, 20269 Lovište</izvorni_sadrzaj>
    <derivirana_varijabla naziv="DomainObject.Predmet.ProtustrankaFormatedWithAdress_1"> EKO AKTIV d.o.o. za trgovinu i usluge, Lovište 145, 20269 Lovište</derivirana_varijabla>
  </DomainObject.Predmet.ProtustrankaFormatedWithAdress>
  <DomainObject.Predmet.ProtustrankaFormatedWithAdressOIB>
    <izvorni_sadrzaj> EKO AKTIV d.o.o. za trgovinu i usluge, OIB 00785018500, Lovište 145, 20269 Lovište</izvorni_sadrzaj>
    <derivirana_varijabla naziv="DomainObject.Predmet.ProtustrankaFormatedWithAdressOIB_1"> EKO AKTIV d.o.o. za trgovinu i usluge, OIB 00785018500, Lovište 145, 20269 Lovište</derivirana_varijabla>
  </DomainObject.Predmet.ProtustrankaFormatedWithAdressOIB>
  <DomainObject.Predmet.ProtustrankaWithAdress>
    <izvorni_sadrzaj>EKO AKTIV d.o.o. za trgovinu i usluge Lovište 145, 20269 Lovište</izvorni_sadrzaj>
    <derivirana_varijabla naziv="DomainObject.Predmet.ProtustrankaWithAdress_1">EKO AKTIV d.o.o. za trgovinu i usluge Lovište 145, 20269 Lovište</derivirana_varijabla>
  </DomainObject.Predmet.ProtustrankaWithAdress>
  <DomainObject.Predmet.ProtustrankaWithAdressOIB>
    <izvorni_sadrzaj>EKO AKTIV d.o.o. za trgovinu i usluge, OIB 00785018500, Lovište 145, 20269 Lovište</izvorni_sadrzaj>
    <derivirana_varijabla naziv="DomainObject.Predmet.ProtustrankaWithAdressOIB_1">EKO AKTIV d.o.o. za trgovinu i usluge, OIB 00785018500, Lovište 145, 20269 Lovište</derivirana_varijabla>
  </DomainObject.Predmet.ProtustrankaWithAdressOIB>
  <DomainObject.Predmet.ProtustrankaNazivFormated>
    <izvorni_sadrzaj>EKO AKTIV d.o.o. za trgovinu i usluge</izvorni_sadrzaj>
    <derivirana_varijabla naziv="DomainObject.Predmet.ProtustrankaNazivFormated_1">EKO AKTIV d.o.o. za trgovinu i usluge</derivirana_varijabla>
  </DomainObject.Predmet.ProtustrankaNazivFormated>
  <DomainObject.Predmet.ProtustrankaNazivFormatedOIB>
    <izvorni_sadrzaj>EKO AKTIV d.o.o. za trgovinu i usluge, OIB 00785018500</izvorni_sadrzaj>
    <derivirana_varijabla naziv="DomainObject.Predmet.ProtustrankaNazivFormatedOIB_1">EKO AKTIV d.o.o. za trgovinu i usluge, OIB 00785018500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10425161.72</izvorni_sadrzaj>
    <derivirana_varijabla naziv="DomainObject.Predmet.TrenutnaVrijednost_1">10425161.72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EKO AKTIV d.o.o. za trgovinu i usluge</item>
    </izvorni_sadrzaj>
    <derivirana_varijabla naziv="DomainObject.Predmet.ProtuStrankaListFormated_1">
      <item>EKO AKTIV d.o.o. za trgovinu i usluge</item>
    </derivirana_varijabla>
  </DomainObject.Predmet.ProtuStrankaListFormated>
  <DomainObject.Predmet.ProtuStrankaListFormatedOIB>
    <izvorni_sadrzaj>
      <item>EKO AKTIV d.o.o. za trgovinu i usluge, OIB 00785018500</item>
    </izvorni_sadrzaj>
    <derivirana_varijabla naziv="DomainObject.Predmet.ProtuStrankaListFormatedOIB_1">
      <item>EKO AKTIV d.o.o. za trgovinu i usluge, OIB 00785018500</item>
    </derivirana_varijabla>
  </DomainObject.Predmet.ProtuStrankaListFormatedOIB>
  <DomainObject.Predmet.ProtuStrankaListFormatedWithAdress>
    <izvorni_sadrzaj>
      <item>EKO AKTIV d.o.o. za trgovinu i usluge, Lovište 145, 20269 Lovište</item>
    </izvorni_sadrzaj>
    <derivirana_varijabla naziv="DomainObject.Predmet.ProtuStrankaListFormatedWithAdress_1">
      <item>EKO AKTIV d.o.o. za trgovinu i usluge, Lovište 145, 20269 Lovište</item>
    </derivirana_varijabla>
  </DomainObject.Predmet.ProtuStrankaListFormatedWithAdress>
  <DomainObject.Predmet.ProtuStrankaListFormatedWithAdressOIB>
    <izvorni_sadrzaj>
      <item>EKO AKTIV d.o.o. za trgovinu i usluge, OIB 00785018500, Lovište 145, 20269 Lovište</item>
    </izvorni_sadrzaj>
    <derivirana_varijabla naziv="DomainObject.Predmet.ProtuStrankaListFormatedWithAdressOIB_1">
      <item>EKO AKTIV d.o.o. za trgovinu i usluge, OIB 00785018500, Lovište 145, 20269 Lovište</item>
    </derivirana_varijabla>
  </DomainObject.Predmet.ProtuStrankaListFormatedWithAdressOIB>
  <DomainObject.Predmet.ProtuStrankaListNazivFormated>
    <izvorni_sadrzaj>
      <item>EKO AKTIV d.o.o. za trgovinu i usluge</item>
    </izvorni_sadrzaj>
    <derivirana_varijabla naziv="DomainObject.Predmet.ProtuStrankaListNazivFormated_1">
      <item>EKO AKTIV d.o.o. za trgovinu i usluge</item>
    </derivirana_varijabla>
  </DomainObject.Predmet.ProtuStrankaListNazivFormated>
  <DomainObject.Predmet.ProtuStrankaListNazivFormatedOIB>
    <izvorni_sadrzaj>
      <item>EKO AKTIV d.o.o. za trgovinu i usluge, OIB 00785018500</item>
    </izvorni_sadrzaj>
    <derivirana_varijabla naziv="DomainObject.Predmet.ProtuStrankaListNazivFormatedOIB_1">
      <item>EKO AKTIV d.o.o. za trgovinu i usluge, OIB 00785018500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EKO AKTIV d.o.o. za trgovinu i usluge</izvorni_sadrzaj>
    <derivirana_varijabla naziv="DomainObject.Predmet.ProtustrankaIDrugi_1">EKO AKTIV d.o.o. za trgovinu i usluge</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EKO AKTIV d.o.o. za trgovinu i usluge, OIB 00785018500, Lovište 145, 20269 Lovište</izvorni_sadrzaj>
    <derivirana_varijabla naziv="DomainObject.Predmet.ProtustrankaIDrugiAdressOIB_1">EKO AKTIV d.o.o. za trgovinu i usluge, OIB 00785018500, Lovište 145, 20269 Lovište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EKO AKTIV d.o.o. za trgovinu i usluge</item>
    </izvorni_sadrzaj>
    <derivirana_varijabla naziv="DomainObject.Predmet.SudioniciListNaziv_1">
      <item>Financijska agencija, RC SPLIT, PODRUŽNICA DUBROVNIK</item>
      <item>EKO AKTIV d.o.o. za trgovinu i usluge</item>
    </derivirana_varijabla>
  </DomainObject.Predmet.SudioniciListNaziv>
  <DomainObject.Predmet.SudioniciListAdressOIB>
    <izvorni_sadrzaj>
      <item>Financijska agencija, RC SPLIT, PODRUŽNICA DUBROVNIK, OIB 85821130368, VUKOVARSKA 2,20000 Dubrovnik</item>
      <item>EKO AKTIV d.o.o. za trgovinu i usluge, OIB 00785018500, Lovište 145,20269 Lovište</item>
    </izvorni_sadrzaj>
    <derivirana_varijabla naziv="DomainObject.Predmet.SudioniciListAdressOIB_1">
      <item>Financijska agencija, RC SPLIT, PODRUŽNICA DUBROVNIK, OIB 85821130368, VUKOVARSKA 2,20000 Dubrovnik</item>
      <item>EKO AKTIV d.o.o. za trgovinu i usluge, OIB 00785018500, Lovište 145,20269 Lovište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00785018500</item>
    </izvorni_sadrzaj>
    <derivirana_varijabla naziv="DomainObject.Predmet.SudioniciListNazivOIB_1">
      <item>, OIB 85821130368</item>
      <item>, OIB 00785018500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1946</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2016-08-30T05:51:00Z</dcterms:created>
  <dc:creator>Joško Livaković</dc:creator>
  <cp:lastModifiedBy>Sandra Lazo Oblizalo</cp:lastModifiedBy>
  <cp:lastPrinted>2016-06-24T06:17:00Z</cp:lastPrinted>
  <dcterms:modified xmlns:xsi="http://www.w3.org/2001/XMLSchema-instance" xsi:type="dcterms:W3CDTF">2016-09-06T07:59:00Z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