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738e" w14:paraId="f11738e"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4073"/>
      </w:tblGrid>
      <w:tr w:rsidTr="00356146" w:rsidR="00E60C49" w:rsidRPr="00C022EA">
        <w:tc>
          <w:tcPr>
            <w:tcW w:type="dxa" w:w="4073"/>
          </w:tcPr>
          <w:p w:rsidRDefault="00E60C49" w:rsidR="00E60C49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Trgovački sud u Zagrebu 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  <w:r w:rsidR="00BF3CF3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u Karlovcu</w:t>
            </w:r>
          </w:p>
          <w:p w:rsidRDefault="00E60C49" w:rsidP="00356146" w:rsidR="00E60C49" w:rsidRPr="00C022EA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ind w:right="-837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Karlovac, </w:t>
            </w:r>
            <w:r w:rsidR="00356146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hrvatskih branitelja 1/II</w:t>
            </w:r>
          </w:p>
        </w:tc>
      </w:tr>
    </w:tbl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BF3CF3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po sucu pojedincu Jadranki Mađeruh, povodom </w:t>
      </w:r>
      <w:r w:rsidRPr="00C022EA">
        <w:rPr>
          <w:rFonts w:hAnsi="Times New Roman" w:ascii="Times New Roman"/>
          <w:sz w:val="24"/>
          <w:szCs w:val="24"/>
        </w:rPr>
        <w:t xml:space="preserve">prijedloga predlagatelja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</w:t>
      </w:r>
      <w:r w:rsidR="008B250B">
        <w:rPr>
          <w:rFonts w:eastAsia="Times New Roman" w:hAnsi="Times New Roman" w:ascii="Times New Roman"/>
          <w:sz w:val="24"/>
          <w:szCs w:val="24"/>
          <w:lang w:eastAsia="hr-HR"/>
        </w:rPr>
        <w:t>Zagreb, Zagreb, Trg Svibanjskih žrtava 1995. 1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OIB: 85821130368, za otvaranje stečajnog postupka nad dužnikom </w:t>
      </w:r>
      <w:r w:rsidR="00B64626">
        <w:rPr>
          <w:rFonts w:hAnsi="Times New Roman" w:ascii="Times New Roman"/>
          <w:sz w:val="24"/>
          <w:szCs w:val="24"/>
        </w:rPr>
        <w:t>UGO ALAGIĆ j.d.o.o., Zagreb, Srednjaci 10, OIB: 45155864708</w:t>
      </w:r>
      <w:r w:rsidR="004948EE">
        <w:rPr>
          <w:rFonts w:hAnsi="Times New Roman" w:ascii="Times New Roman"/>
          <w:sz w:val="24"/>
          <w:szCs w:val="24"/>
        </w:rPr>
        <w:t>,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64A42">
        <w:rPr>
          <w:rFonts w:eastAsia="Times New Roman" w:hAnsi="Times New Roman" w:ascii="Times New Roman"/>
          <w:sz w:val="24"/>
          <w:szCs w:val="24"/>
          <w:lang w:eastAsia="hr-HR"/>
        </w:rPr>
        <w:t>12. veljače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B64626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B64626">
        <w:rPr>
          <w:rFonts w:hAnsi="Times New Roman" w:ascii="Times New Roman"/>
          <w:sz w:val="24"/>
          <w:szCs w:val="24"/>
        </w:rPr>
        <w:t>GO ALAGIĆ j.d.o.o., Zagreb, Srednjaci 10, OIB: 45155864708</w:t>
      </w:r>
      <w:r w:rsidR="005607A7">
        <w:rPr>
          <w:rFonts w:hAnsi="Times New Roman" w:ascii="Times New Roman"/>
          <w:sz w:val="24"/>
          <w:szCs w:val="24"/>
        </w:rPr>
        <w:t>,</w:t>
      </w:r>
      <w:r w:rsidR="006B4D21">
        <w:rPr>
          <w:rFonts w:hAnsi="Times New Roman" w:ascii="Times New Roman"/>
          <w:sz w:val="24"/>
          <w:szCs w:val="24"/>
        </w:rPr>
        <w:t xml:space="preserve"> </w:t>
      </w:r>
      <w:r w:rsidR="00B64626">
        <w:rPr>
          <w:rFonts w:hAnsi="Times New Roman" w:ascii="Times New Roman"/>
          <w:sz w:val="24"/>
          <w:szCs w:val="24"/>
        </w:rPr>
        <w:t>Nikoli Alagiću, Zagreb, Poljana Jurja Andrassyja 4, OIB: 28139066363</w:t>
      </w:r>
      <w:r w:rsidR="005607A7">
        <w:rPr>
          <w:rFonts w:hAnsi="Times New Roman" w:ascii="Times New Roman"/>
          <w:sz w:val="24"/>
          <w:szCs w:val="24"/>
        </w:rPr>
        <w:t>,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 iznos predujma od </w:t>
      </w:r>
      <w:r w:rsidRPr="00C022EA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5607A7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31</w:t>
      </w:r>
      <w:r w:rsidR="00B64626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D64A42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18</w:t>
      </w:r>
      <w:r w:rsidR="00ED1A7C"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E60C49" w:rsidP="00E60C49" w:rsidR="00E60C49" w:rsidRPr="00C022EA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6B4D21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3</w:t>
      </w:r>
      <w:r w:rsidR="005607A7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B64626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5607A7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D64A42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8</w:t>
      </w:r>
      <w:r w:rsidR="00ED1A7C"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Podružnica </w:t>
      </w:r>
      <w:r w:rsidR="008B250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Zagreb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podnijela je ovom sudu prijedlog za otvaranje stečajnog postupka nad dužnikom </w:t>
      </w:r>
      <w:r w:rsidR="00B6462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U</w:t>
      </w:r>
      <w:r w:rsidR="00B64626">
        <w:rPr>
          <w:rFonts w:hAnsi="Times New Roman" w:ascii="Times New Roman"/>
          <w:sz w:val="24"/>
          <w:szCs w:val="24"/>
        </w:rPr>
        <w:t>GO ALAGIĆ j.d.o.o., Zagreb, Srednjaci 10, OIB: 45155864708</w:t>
      </w:r>
      <w:r w:rsidR="00BF3CF3" w:rsidRPr="00C022E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</w:t>
      </w:r>
      <w:r w:rsidR="006B4D21">
        <w:rPr>
          <w:rFonts w:eastAsia="Times New Roman" w:hAnsi="Times New Roman" w:ascii="Times New Roman"/>
          <w:sz w:val="24"/>
          <w:szCs w:val="24"/>
          <w:lang w:eastAsia="hr-HR"/>
        </w:rPr>
        <w:t>, 104/17, dalje: SZ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) oslobođena od plaćanja troškova stečajnog postupka.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D64A42">
        <w:rPr>
          <w:rFonts w:eastAsia="Times New Roman" w:hAnsi="Times New Roman" w:ascii="Times New Roman"/>
          <w:sz w:val="24"/>
          <w:szCs w:val="24"/>
          <w:lang w:eastAsia="hr-HR"/>
        </w:rPr>
        <w:t>12. veljače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E60C49" w:rsidP="00E60C49" w:rsidR="00E60C49" w:rsidRPr="00C022EA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</w:t>
      </w:r>
    </w:p>
    <w:sectPr w:rsidR="00E60C49" w:rsidRPr="00C022E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159" w:rsidP="00E60C49" w:rsidR="00391159">
      <w:pPr>
        <w:spacing w:lineRule="auto" w:line="240" w:after="0"/>
      </w:pPr>
      <w:r>
        <w:separator/>
      </w:r>
    </w:p>
  </w:endnote>
  <w:endnote w:id="0" w:type="continuationSeparator">
    <w:p w:rsidRDefault="00391159" w:rsidP="00E60C49" w:rsidR="003911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159" w:rsidP="00E60C49" w:rsidR="00391159">
      <w:pPr>
        <w:spacing w:lineRule="auto" w:line="240" w:after="0"/>
      </w:pPr>
      <w:r>
        <w:separator/>
      </w:r>
    </w:p>
  </w:footnote>
  <w:footnote w:id="0" w:type="continuationSeparator">
    <w:p w:rsidRDefault="00391159" w:rsidP="00E60C49" w:rsidR="003911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1745588"/>
      <w:docPartObj>
        <w:docPartGallery w:val="Page Numbers (Top of Page)"/>
        <w:docPartUnique/>
      </w:docPartObj>
    </w:sdtPr>
    <w:sdtEndPr/>
    <w:sdtContent>
      <w:p w:rsidRDefault="00E60C49" w:rsidR="00E60C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52A">
          <w:rPr>
            <w:noProof/>
          </w:rPr>
          <w:t>1</w:t>
        </w:r>
        <w:r>
          <w:fldChar w:fldCharType="end"/>
        </w:r>
      </w:p>
    </w:sdtContent>
  </w:sdt>
  <w:p w:rsidRDefault="00E60C49" w:rsidP="00E60C49" w:rsidR="00E60C49">
    <w:pPr>
      <w:pStyle w:val="Zaglavlje"/>
      <w:jc w:val="right"/>
    </w:pPr>
    <w:r>
      <w:t>1 St-</w:t>
    </w:r>
    <w:r w:rsidR="00B64626">
      <w:t>311</w:t>
    </w:r>
    <w:r w:rsidR="00D64A4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D0058B"/>
    <w:multiLevelType w:val="hybridMultilevel"/>
    <w:tmpl w:val="922895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C49"/>
    <w:rsid w:val="0004129D"/>
    <w:rsid w:val="00051F06"/>
    <w:rsid w:val="000F2C6B"/>
    <w:rsid w:val="00122885"/>
    <w:rsid w:val="001A4354"/>
    <w:rsid w:val="00224167"/>
    <w:rsid w:val="002A7063"/>
    <w:rsid w:val="002B70D4"/>
    <w:rsid w:val="002C59C6"/>
    <w:rsid w:val="0031716D"/>
    <w:rsid w:val="00356146"/>
    <w:rsid w:val="00391159"/>
    <w:rsid w:val="004948EE"/>
    <w:rsid w:val="005607A7"/>
    <w:rsid w:val="006B4D21"/>
    <w:rsid w:val="00894293"/>
    <w:rsid w:val="0089710B"/>
    <w:rsid w:val="008A152A"/>
    <w:rsid w:val="008B250B"/>
    <w:rsid w:val="009F1827"/>
    <w:rsid w:val="00A65975"/>
    <w:rsid w:val="00B64626"/>
    <w:rsid w:val="00BA6224"/>
    <w:rsid w:val="00BF3CF3"/>
    <w:rsid w:val="00C022EA"/>
    <w:rsid w:val="00CB005D"/>
    <w:rsid w:val="00CD4E5D"/>
    <w:rsid w:val="00D51BAE"/>
    <w:rsid w:val="00D64A42"/>
    <w:rsid w:val="00D77E3A"/>
    <w:rsid w:val="00E60C49"/>
    <w:rsid w:val="00ED1A7C"/>
    <w:rsid w:val="00FD59D5"/>
    <w:rsid w:val="00FF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0C49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0C4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0C49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52A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152A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152A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152A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0C49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0C4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0C49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52A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A152A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A152A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A152A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83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St-311/2018</izvorni_sadrzaj>
    <derivirana_varijabla naziv="DomainObject.Predmet.OznakaBroj_1">St-311/2018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ALAGIĆ jednostavno društvo s ograničenom odgovornošću za trgovinu i usluge zastupanog po punomoćniku Nikola Alagić</izvorni_sadrzaj>
    <derivirana_varijabla naziv="DomainObject.Predmet.ProtustrankaFormated_1">  UGO ALAGIĆ jednostavno društvo s ograničenom odgovornošću za trgovinu i usluge zastupanog po punomoćniku Nikola Alagić</derivirana_varijabla>
  </DomainObject.Predmet.ProtustrankaFormated>
  <DomainObject.Predmet.ProtustrankaFormatedOIB>
    <izvorni_sadrzaj>  UGO ALAGIĆ jednostavno društvo s ograničenom odgovornošću za trgovinu i usluge, OIB 45155864708 zastupanog po punomoćniku Nikola Alagić</izvorni_sadrzaj>
    <derivirana_varijabla naziv="DomainObject.Predmet.ProtustrankaFormatedOIB_1">  UGO ALAGIĆ jednostavno društvo s ograničenom odgovornošću za trgovinu i usluge, OIB 45155864708 zastupanog po punomoćniku Nikola Alagić</derivirana_varijabla>
  </DomainObject.Predmet.ProtustrankaFormatedOIB>
  <DomainObject.Predmet.ProtustrankaFormatedWithAdress>
    <izvorni_sadrzaj> UGO ALAGIĆ jednostavno društvo s ograničenom odgovornošću za trgovinu i usluge, Srednjaci 10, 10000 Zagreb zastupanog po punomoćniku Nikola Alagić</izvorni_sadrzaj>
    <derivirana_varijabla naziv="DomainObject.Predmet.ProtustrankaFormatedWithAdress_1"> UGO ALAGIĆ jednostavno društvo s ograničenom odgovornošću za trgovinu i usluge, Srednjaci 10, 10000 Zagreb zastupanog po punomoćniku Nikola Alagić</derivirana_varijabla>
  </DomainObject.Predmet.ProtustrankaFormatedWithAdress>
  <DomainObject.Predmet.ProtustrankaFormatedWithAdressOIB>
    <izvorni_sadrzaj> UGO ALAGIĆ jednostavno društvo s ograničenom odgovornošću za trgovinu i usluge, OIB 45155864708, Srednjaci 10, 10000 Zagreb zastupanog po punomoćniku Nikola Alagić</izvorni_sadrzaj>
    <derivirana_varijabla naziv="DomainObject.Predmet.ProtustrankaFormatedWithAdressOIB_1"> UGO ALAGIĆ jednostavno društvo s ograničenom odgovornošću za trgovinu i usluge, OIB 45155864708, Srednjaci 10, 10000 Zagreb zastupanog po punomoćniku Nikola Alagić</derivirana_varijabla>
  </DomainObject.Predmet.ProtustrankaFormatedWithAdressOIB>
  <DomainObject.Predmet.ProtustrankaWithAdress>
    <izvorni_sadrzaj>UGO ALAGIĆ jednostavno društvo s ograničenom odgovornošću za trgovinu i usluge Srednjaci 10, 10000 Zagreb</izvorni_sadrzaj>
    <derivirana_varijabla naziv="DomainObject.Predmet.ProtustrankaWithAdress_1">UGO ALAGIĆ jednostavno društvo s ograničenom odgovornošću za trgovinu i usluge Srednjaci 10, 10000 Zagreb</derivirana_varijabla>
  </DomainObject.Predmet.ProtustrankaWithAdress>
  <DomainObject.Predmet.ProtustrankaWithAdressOIB>
    <izvorni_sadrzaj>UGO ALAGIĆ jednostavno društvo s ograničenom odgovornošću za trgovinu i usluge, OIB 45155864708, Srednjaci 10, 10000 Zagreb</izvorni_sadrzaj>
    <derivirana_varijabla naziv="DomainObject.Predmet.ProtustrankaWithAdressOIB_1">UGO ALAGIĆ jednostavno društvo s ograničenom odgovornošću za trgovinu i usluge, OIB 45155864708, Srednjaci 10, 10000 Zagreb</derivirana_varijabla>
  </DomainObject.Predmet.ProtustrankaWithAdressOIB>
  <DomainObject.Predmet.ProtustrankaNazivFormated>
    <izvorni_sadrzaj>UGO ALAGIĆ jednostavno društvo s ograničenom odgovornošću za trgovinu i usluge</izvorni_sadrzaj>
    <derivirana_varijabla naziv="DomainObject.Predmet.ProtustrankaNazivFormated_1">UGO ALAGIĆ jednostavno društvo s ograničenom odgovornošću za trgovinu i usluge</derivirana_varijabla>
  </DomainObject.Predmet.ProtustrankaNazivFormated>
  <DomainObject.Predmet.ProtustrankaNazivFormatedOIB>
    <izvorni_sadrzaj>UGO ALAGIĆ jednostavno društvo s ograničenom odgovornošću za trgovinu i usluge, OIB 45155864708</izvorni_sadrzaj>
    <derivirana_varijabla naziv="DomainObject.Predmet.ProtustrankaNazivFormatedOIB_1">UGO ALAGIĆ jednostavno društvo s ograničenom odgovornošću za trgovinu i usluge, OIB 45155864708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 ALAGIĆ jednostavno društvo s ograničenom odgovornošću za trgovinu i usluge zastupanog po punomoćniku Nikola Alagić</item>
    </izvorni_sadrzaj>
    <derivirana_varijabla naziv="DomainObject.Predmet.ProtuStrankaListFormated_1">
      <item>UGO ALAGIĆ jednostavno društvo s ograničenom odgovornošću za trgovinu i usluge zastupanog po punomoćniku Nikola Alagić</item>
    </derivirana_varijabla>
  </DomainObject.Predmet.ProtuStrankaListFormated>
  <DomainObject.Predmet.ProtuStrankaListFormatedOIB>
    <izvorni_sadrzaj>
      <item>UGO ALAGIĆ jednostavno društvo s ograničenom odgovornošću za trgovinu i usluge, OIB 45155864708 zastupanog po punomoćniku Nikola Alagić</item>
    </izvorni_sadrzaj>
    <derivirana_varijabla naziv="DomainObject.Predmet.ProtuStrankaListFormatedOIB_1">
      <item>UGO ALAGIĆ jednostavno društvo s ograničenom odgovornošću za trgovinu i usluge, OIB 45155864708 zastupanog po punomoćniku Nikola Alagić</item>
    </derivirana_varijabla>
  </DomainObject.Predmet.ProtuStrankaListFormatedOIB>
  <DomainObject.Predmet.ProtuStrankaListFormatedWithAdress>
    <izvorni_sadrzaj>
      <item>UGO ALAGIĆ jednostavno društvo s ograničenom odgovornošću za trgovinu i usluge, Srednjaci 10, 10000 Zagreb zastupanog po punomoćniku Nikola Alagić</item>
    </izvorni_sadrzaj>
    <derivirana_varijabla naziv="DomainObject.Predmet.ProtuStrankaListFormatedWithAdress_1">
      <item>UGO ALAGIĆ jednostavno društvo s ograničenom odgovornošću za trgovinu i usluge, Srednjaci 10, 10000 Zagreb zastupanog po punomoćniku Nikola Alagić</item>
    </derivirana_varijabla>
  </DomainObject.Predmet.ProtuStrankaListFormatedWithAdress>
  <DomainObject.Predmet.ProtuStrankaListFormatedWithAdressOIB>
    <izvorni_sadrzaj>
      <item>UGO ALAGIĆ jednostavno društvo s ograničenom odgovornošću za trgovinu i usluge, OIB 45155864708, Srednjaci 10, 10000 Zagreb zastupanog po punomoćniku Nikola Alagić</item>
    </izvorni_sadrzaj>
    <derivirana_varijabla naziv="DomainObject.Predmet.ProtuStrankaListFormatedWithAdressOIB_1">
      <item>UGO ALAGIĆ jednostavno društvo s ograničenom odgovornošću za trgovinu i usluge, OIB 45155864708, Srednjaci 10, 10000 Zagreb zastupanog po punomoćniku Nikola Alagić</item>
    </derivirana_varijabla>
  </DomainObject.Predmet.ProtuStrankaListFormatedWithAdressOIB>
  <DomainObject.Predmet.ProtuStrankaListNazivFormated>
    <izvorni_sadrzaj>
      <item>UGO ALAGIĆ jednostavno društvo s ograničenom odgovornošću za trgovinu i usluge</item>
    </izvorni_sadrzaj>
    <derivirana_varijabla naziv="DomainObject.Predmet.ProtuStrankaListNazivFormated_1">
      <item>UGO ALAGIĆ jednostavno društvo s ograničenom odgovornošću za trgovinu i usluge</item>
    </derivirana_varijabla>
  </DomainObject.Predmet.ProtuStrankaListNazivFormated>
  <DomainObject.Predmet.ProtuStrankaListNazivFormatedOIB>
    <izvorni_sadrzaj>
      <item>UGO ALAGIĆ jednostavno društvo s ograničenom odgovornošću za trgovinu i usluge, OIB 45155864708</item>
    </izvorni_sadrzaj>
    <derivirana_varijabla naziv="DomainObject.Predmet.ProtuStrankaListNazivFormatedOIB_1">
      <item>UGO ALAGIĆ jednostavno društvo s ograničenom odgovornošću za trgovinu i usluge, OIB 45155864708</item>
    </derivirana_varijabla>
  </DomainObject.Predmet.ProtuStrankaListNazivFormatedOIB>
  <DomainObject.Predmet.OstaliListFormated>
    <izvorni_sadrzaj>
      <item>Nikola Alagić punomoćnik sudionika u postupku UGO ALAGIĆ jednostavno društvo s ograničenom odgovornošću za trgovinu i usluge</item>
    </izvorni_sadrzaj>
    <derivirana_varijabla naziv="DomainObject.Predmet.OstaliListFormated_1">
      <item>Nikola Alagić punomoćnik sudionika u postupku UGO ALAGIĆ jednostavno društvo s ograničenom odgovornošću za trgovinu i usluge</item>
    </derivirana_varijabla>
  </DomainObject.Predmet.OstaliListFormated>
  <DomainObject.Predmet.OstaliListFormatedOIB>
    <izvorni_sadrzaj>
      <item>Nikola Alagić, OIB 28139066363 punomoćnik sudionika u postupku UGO ALAGIĆ jednostavno društvo s ograničenom odgovornošću za trgovinu i usluge</item>
    </izvorni_sadrzaj>
    <derivirana_varijabla naziv="DomainObject.Predmet.OstaliListFormatedOIB_1">
      <item>Nikola Alagić, OIB 28139066363 punomoćnik sudionika u postupku UGO ALAGIĆ jednostavno društvo s ograničenom odgovornošću za trgovinu i usluge</item>
    </derivirana_varijabla>
  </DomainObject.Predmet.OstaliListFormatedOIB>
  <DomainObject.Predmet.OstaliListFormatedWithAdress>
    <izvorni_sadrzaj>
      <item>Nikola Alagić, Poljana Jurja Andrassyja 4, 10000 Zagreb punomoćnik sudionika u postupku UGO ALAGIĆ jednostavno društvo s ograničenom odgovornošću za trgovinu i usluge</item>
    </izvorni_sadrzaj>
    <derivirana_varijabla naziv="DomainObject.Predmet.OstaliListFormatedWithAdress_1">
      <item>Nikola Alagić, Poljana Jurja Andrassyja 4, 10000 Zagreb punomoćnik sudionika u postupku UGO ALAGIĆ jednostavno društvo s ograničenom odgovornošću za trgovinu i usluge</item>
    </derivirana_varijabla>
  </DomainObject.Predmet.OstaliListFormatedWithAdress>
  <DomainObject.Predmet.OstaliListFormatedWithAdressOIB>
    <izvorni_sadrzaj>
      <item>Nikola Alagić, OIB 28139066363, Poljana Jurja Andrassyja 4, 10000 Zagreb punomoćnik sudionika u postupku UGO ALAGIĆ jednostavno društvo s ograničenom odgovornošću za trgovinu i usluge</item>
    </izvorni_sadrzaj>
    <derivirana_varijabla naziv="DomainObject.Predmet.OstaliListFormatedWithAdressOIB_1">
      <item>Nikola Alagić, OIB 28139066363, Poljana Jurja Andrassyja 4, 10000 Zagreb punomoćnik sudionika u postupku UGO ALAGIĆ jednostavno društvo s ograničenom odgovornošću za trgovinu i usluge</item>
    </derivirana_varijabla>
  </DomainObject.Predmet.OstaliListFormatedWithAdressOIB>
  <DomainObject.Predmet.OstaliListNazivFormated>
    <izvorni_sadrzaj>
      <item>Nikola Alagić</item>
    </izvorni_sadrzaj>
    <derivirana_varijabla naziv="DomainObject.Predmet.OstaliListNazivFormated_1">
      <item>Nikola Alagić</item>
    </derivirana_varijabla>
  </DomainObject.Predmet.OstaliListNazivFormated>
  <DomainObject.Predmet.OstaliListNazivFormatedOIB>
    <izvorni_sadrzaj>
      <item>Nikola Alagić, OIB 28139066363</item>
    </izvorni_sadrzaj>
    <derivirana_varijabla naziv="DomainObject.Predmet.OstaliListNazivFormatedOIB_1">
      <item>Nikola Alagić, OIB 28139066363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 ALAGIĆ jednostavno društvo s ograničenom odgovornošću za trgovinu i usluge</izvorni_sadrzaj>
    <derivirana_varijabla naziv="DomainObject.Predmet.ProtustrankaIDrugi_1">UGO ALAGIĆ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 ALAGIĆ jednostavno društvo s ograničenom odgovornošću za trgovinu i usluge, OIB 45155864708, Srednjaci 10, 10000 Zagreb</izvorni_sadrzaj>
    <derivirana_varijabla naziv="DomainObject.Predmet.ProtustrankaIDrugiAdressOIB_1">UGO ALAGIĆ jednostavno društvo s ograničenom odgovornošću za trgovinu i usluge, OIB 45155864708, Srednjaci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 ALAGIĆ jednostavno društvo s ograničenom odgovornošću za trgovinu i usluge</item>
      <item>Nikola Alagić</item>
    </izvorni_sadrzaj>
    <derivirana_varijabla naziv="DomainObject.Predmet.SudioniciListNaziv_1">
      <item>FINA Regionalni centar Zagreb</item>
      <item>UGO ALAGIĆ jednostavno društvo s ograničenom odgovornošću za trgovinu i usluge</item>
      <item>Nikola Alagić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 ALAGIĆ jednostavno društvo s ograničenom odgovornošću za trgovinu i usluge, OIB 45155864708, Srednjaci 10,10000 Zagreb</item>
      <item>Nikola Alagić, OIB 28139066363, Poljana Jurja Andrassyja 4,10000 Zagreb</item>
    </izvorni_sadrzaj>
    <derivirana_varijabla naziv="DomainObject.Predmet.SudioniciListAdressOIB_1">
      <item>FINA Regionalni centar Zagreb, OIB 85821130368, Trg svibanjskih žrtava 1995. br. 1,10000 Zagreb</item>
      <item>UGO ALAGIĆ jednostavno društvo s ograničenom odgovornošću za trgovinu i usluge, OIB 45155864708, Srednjaci 10,10000 Zagreb</item>
      <item>Nikola Alagić, OIB 28139066363, Poljana Jurja Andrassyja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45155864708</item>
      <item>, OIB 28139066363</item>
    </izvorni_sadrzaj>
    <derivirana_varijabla naziv="DomainObject.Predmet.SudioniciListNazivOIB_1">
      <item>, OIB 85821130368</item>
      <item>, OIB 45155864708</item>
      <item>, OIB 28139066363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D58F09-A6D8-475C-833E-FF41585414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2501</properties:Characters>
  <properties:Lines>75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2018-02-12T11:18:00Z</dcterms:created>
  <dc:creator>Draženka Prpić</dc:creator>
  <cp:lastModifiedBy>Draženka Prpić</cp:lastModifiedBy>
  <cp:lastPrinted>2018-02-12T11:19:00Z</cp:lastPrinted>
  <dcterms:modified xmlns:xsi="http://www.w3.org/2001/XMLSchema-instance" xsi:type="dcterms:W3CDTF">2018-02-12T11:19:00Z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