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130FF" w:rsidR="00D130FF">
        <w:tc>
          <w:tcPr>
            <w:tcW w:type="dxa" w:w="2985"/>
            <w:hideMark/>
          </w:tcPr>
          <w:p w:rsidRDefault="00D130FF" w:rsidP="00D130FF" w:rsidR="00D130FF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130FF" w:rsidP="00D130FF" w:rsidR="00D130FF">
            <w:pPr>
              <w:spacing w:after="0"/>
              <w:jc w:val="center"/>
            </w:pPr>
            <w:r>
              <w:t>Republika Hrvatska</w:t>
            </w:r>
          </w:p>
          <w:p w:rsidRDefault="00D130FF" w:rsidP="00D130FF" w:rsidR="00D130FF">
            <w:pPr>
              <w:spacing w:after="0"/>
              <w:jc w:val="center"/>
            </w:pPr>
            <w:r>
              <w:t>Trgovački sud u Varaždinu</w:t>
            </w:r>
          </w:p>
          <w:p w:rsidRDefault="00D130FF" w:rsidP="00D130FF" w:rsidR="00D130F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c5519e" w14:paraId="cc5519e" w:rsidRDefault="00D130FF" w:rsidP="00D130FF" w:rsidR="00D130F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130FF" w:rsidP="00D130FF" w:rsidR="00D130FF">
      <w:pPr>
        <w:spacing w:after="0"/>
        <w:ind w:left="5664"/>
      </w:pPr>
      <w:r>
        <w:t>Poslovni broj: 3 St-14/2018-3</w:t>
      </w:r>
    </w:p>
    <w:p w:rsidRDefault="00D130FF" w:rsidP="00D130FF" w:rsidR="00D130FF">
      <w:pPr>
        <w:spacing w:after="0"/>
      </w:pPr>
    </w:p>
    <w:p w:rsidRDefault="00D130FF" w:rsidP="00D130FF" w:rsidR="00D130FF">
      <w:pPr>
        <w:spacing w:after="0"/>
      </w:pPr>
    </w:p>
    <w:p w:rsidRDefault="00D130FF" w:rsidP="00D130FF" w:rsidR="00D130FF">
      <w:pPr>
        <w:spacing w:after="0"/>
        <w:jc w:val="both"/>
        <w:rPr>
          <w:b/>
        </w:rPr>
      </w:pPr>
    </w:p>
    <w:p w:rsidRDefault="00D130FF" w:rsidP="00D130FF" w:rsidR="00D130FF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Republika Hrvatska, Ministarstvo financija-Porezna uprava, Područni ured sjeverna Hrvatska, zastupan po Županijskom državnom odvjetništvu u Varaždinu, protiv dužnika MIST-COMP društvo s ograničenom odgovornošću za ugostiteljstvo i usluge, skraćena tvrtka: MIST-COMP d.o.o., </w:t>
      </w:r>
      <w:proofErr w:type="spellStart"/>
      <w:r>
        <w:t>Strahoninec</w:t>
      </w:r>
      <w:proofErr w:type="spellEnd"/>
      <w:r>
        <w:t>, Prvomajska 40, MBS: 070134450, OIB: 78702166319, radi otvaranja stečajnog postupka nad dužnikom, dana 9. travnja 2018. godine donio je slijedeći</w:t>
      </w:r>
    </w:p>
    <w:p w:rsidRDefault="00D130FF" w:rsidP="00D130FF" w:rsidR="00D130FF">
      <w:pPr>
        <w:spacing w:after="0"/>
        <w:jc w:val="center"/>
      </w:pPr>
    </w:p>
    <w:p w:rsidRDefault="00D130FF" w:rsidP="00D130FF" w:rsidR="00D130FF">
      <w:pPr>
        <w:spacing w:after="0"/>
        <w:jc w:val="both"/>
        <w:rPr>
          <w:rFonts w:eastAsia="Calibri"/>
        </w:rPr>
      </w:pPr>
    </w:p>
    <w:p w:rsidRDefault="00D130FF" w:rsidP="00D130FF" w:rsidR="00D130F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Z A K LJ U Č A K</w:t>
      </w:r>
    </w:p>
    <w:p w:rsidRDefault="00D130FF" w:rsidP="00D130FF" w:rsidR="00D130FF">
      <w:pPr>
        <w:spacing w:after="0"/>
        <w:jc w:val="center"/>
        <w:rPr>
          <w:rFonts w:eastAsia="Times New Roman"/>
          <w:lang w:eastAsia="hr-HR"/>
        </w:rPr>
      </w:pPr>
    </w:p>
    <w:p w:rsidRDefault="00D130FF" w:rsidP="00D130FF" w:rsidR="00D130FF">
      <w:pPr>
        <w:spacing w:after="0"/>
        <w:jc w:val="center"/>
      </w:pPr>
    </w:p>
    <w:p w:rsidRDefault="00D130FF" w:rsidP="00D130FF" w:rsidR="00D130FF">
      <w:pPr>
        <w:spacing w:after="0"/>
        <w:ind w:firstLine="708"/>
        <w:jc w:val="both"/>
      </w:pPr>
      <w:r>
        <w:t xml:space="preserve">I/ Nalaže se odgovornoj osobi dužnika MIST-COMP d.o.o., </w:t>
      </w:r>
      <w:proofErr w:type="spellStart"/>
      <w:r>
        <w:t>Strahoninec</w:t>
      </w:r>
      <w:proofErr w:type="spellEnd"/>
      <w:r>
        <w:t>, Prvomajska 40, MBS: 070134450, OIB: 78702166319</w:t>
      </w:r>
      <w:r>
        <w:rPr>
          <w:color w:themeColor="text1" w:val="000000"/>
        </w:rPr>
        <w:t xml:space="preserve">, da sukladno </w:t>
      </w:r>
      <w:r>
        <w:t>članku 17. Stečajnog zakona ("Narodne novine" broj 71/15</w:t>
      </w:r>
      <w:r w:rsidR="003A65BB">
        <w:t>, 104/17</w:t>
      </w:r>
      <w:r>
        <w:t>, u daljnjem tekstu SZ-a) u roku od 15 dana od dana primitka ovog zaključka, dostavi popis imovine i obveza dužnika koji se sastoji od naznake:</w:t>
      </w:r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D130FF" w:rsidP="00D130FF" w:rsidR="00D130FF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D130FF" w:rsidP="00D130FF" w:rsidR="00D130FF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D130FF" w:rsidP="00D130FF" w:rsidR="00D130FF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D130FF" w:rsidP="00D130FF" w:rsidR="00D130FF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D130FF" w:rsidP="00D130FF" w:rsidR="00D130FF">
      <w:pPr>
        <w:spacing w:after="0"/>
        <w:jc w:val="both"/>
      </w:pPr>
      <w:r>
        <w:t>6. druge imovine dužnika (opis i vrste imovine s podacima potrebnim za identifikaciju)</w:t>
      </w:r>
    </w:p>
    <w:p w:rsidRDefault="00D130FF" w:rsidP="00D130FF" w:rsidR="00D130FF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D130FF" w:rsidP="00D130FF" w:rsidR="00D130FF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D130FF" w:rsidP="00D130FF" w:rsidR="00D130FF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D130FF" w:rsidP="00D130FF" w:rsidR="00D130FF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D130FF" w:rsidP="00D130FF" w:rsidR="00D130FF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D130FF" w:rsidP="00D130FF" w:rsidR="00D130FF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ind w:firstLine="708"/>
        <w:jc w:val="both"/>
      </w:pPr>
      <w:r>
        <w:t xml:space="preserve">III/ Upozorava se odgovorna osoba dužnika Mirjana Tuksar, </w:t>
      </w:r>
      <w:proofErr w:type="spellStart"/>
      <w:r>
        <w:t>Strahoninec</w:t>
      </w:r>
      <w:proofErr w:type="spellEnd"/>
      <w:r>
        <w:t xml:space="preserve">, Prvomajska 40, OIB: 56019853102, da za davanje neistinitoga ili nepotpunoga popisa imovine i obveza, odgovara kao za davanje lažnoga iskaza u postupku pred sudom. </w:t>
      </w:r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jc w:val="center"/>
      </w:pPr>
      <w:r>
        <w:t>Varaždin, 9. travnja 2018.</w:t>
      </w:r>
    </w:p>
    <w:p w:rsidRDefault="00D130FF" w:rsidP="00D130FF" w:rsidR="00D130FF">
      <w:pPr>
        <w:spacing w:after="0"/>
      </w:pPr>
    </w:p>
    <w:p w:rsidRDefault="00D130FF" w:rsidP="00D130FF" w:rsidR="00D130FF">
      <w:pPr>
        <w:spacing w:after="0"/>
        <w:jc w:val="center"/>
      </w:pPr>
    </w:p>
    <w:p w:rsidRDefault="00D130FF" w:rsidP="00D130FF" w:rsidR="00D130F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Sudac:</w:t>
      </w:r>
    </w:p>
    <w:p w:rsidRDefault="00D130FF" w:rsidP="00D130FF" w:rsidR="00D130FF">
      <w:pPr>
        <w:spacing w:after="0"/>
        <w:ind w:firstLine="720"/>
        <w:jc w:val="right"/>
      </w:pPr>
    </w:p>
    <w:p w:rsidRDefault="00D130FF" w:rsidP="00D130FF" w:rsidR="00D130F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0015E9">
        <w:t>, v.r.</w:t>
      </w:r>
    </w:p>
    <w:p w:rsidRDefault="000015E9" w:rsidP="00D130FF" w:rsidR="000015E9">
      <w:pPr>
        <w:spacing w:after="0"/>
        <w:ind w:firstLine="720"/>
        <w:jc w:val="center"/>
        <w:outlineLvl w:val="0"/>
      </w:pPr>
    </w:p>
    <w:p w:rsidRDefault="00D130FF" w:rsidP="00D130FF" w:rsidR="00D130FF">
      <w:pPr>
        <w:spacing w:after="0"/>
        <w:jc w:val="both"/>
      </w:pPr>
      <w:bookmarkStart w:name="_GoBack" w:id="0"/>
      <w:bookmarkEnd w:id="0"/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jc w:val="both"/>
      </w:pPr>
      <w:r>
        <w:t xml:space="preserve">  </w:t>
      </w:r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jc w:val="both"/>
      </w:pPr>
      <w:r>
        <w:t>POUKA O PRAVNOM LIJEKU:</w:t>
      </w:r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jc w:val="both"/>
      </w:pPr>
    </w:p>
    <w:p w:rsidRDefault="00D130FF" w:rsidP="00D130FF" w:rsidR="00D130FF">
      <w:pPr>
        <w:spacing w:after="0"/>
        <w:jc w:val="both"/>
      </w:pPr>
      <w:r>
        <w:t xml:space="preserve">DNA: 1. Direktor dužnika Mirjana Tuksar, </w:t>
      </w:r>
      <w:proofErr w:type="spellStart"/>
      <w:r>
        <w:t>Strahoninec</w:t>
      </w:r>
      <w:proofErr w:type="spellEnd"/>
      <w:r>
        <w:t>, Prvomajska 40</w:t>
      </w:r>
    </w:p>
    <w:p w:rsidRDefault="00D130FF" w:rsidP="00D130FF" w:rsidR="00D130FF">
      <w:pPr>
        <w:spacing w:after="0"/>
        <w:jc w:val="both"/>
      </w:pPr>
      <w:r>
        <w:t xml:space="preserve">           2. E-Oglasna ploča suda</w:t>
      </w:r>
    </w:p>
    <w:p w:rsidRDefault="00AE649C" w:rsidP="00D130FF" w:rsidR="00AE649C" w:rsidRPr="00B76F3C">
      <w:pPr>
        <w:pStyle w:val="NormaleSPIS"/>
        <w:spacing w:after="0"/>
      </w:pPr>
    </w:p>
    <w:p w:rsidRDefault="00AB4602" w:rsidP="00D130F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130FF" w:rsidR="00AE649C" w:rsidRPr="00B76F3C">
      <w:pPr>
        <w:pStyle w:val="NormaleSPIS"/>
        <w:spacing w:after="0"/>
      </w:pPr>
    </w:p>
    <w:sectPr w:rsidSect="00D130FF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F2C" w:rsidP="00537B78" w:rsidR="00816F2C">
      <w:r>
        <w:separator/>
      </w:r>
    </w:p>
  </w:endnote>
  <w:endnote w:id="0" w:type="continuationSeparator">
    <w:p w:rsidRDefault="00816F2C" w:rsidP="00537B78" w:rsidR="00816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F2C" w:rsidP="00537B78" w:rsidR="00816F2C">
      <w:r>
        <w:separator/>
      </w:r>
    </w:p>
  </w:footnote>
  <w:footnote w:id="0" w:type="continuationSeparator">
    <w:p w:rsidRDefault="00816F2C" w:rsidP="00537B78" w:rsidR="00816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FF" w:rsidP="00D130FF" w:rsidR="00D130FF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19867278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015E9">
          <w:t>2</w:t>
        </w:r>
        <w:r>
          <w:fldChar w:fldCharType="end"/>
        </w:r>
      </w:sdtContent>
    </w:sdt>
    <w:r>
      <w:tab/>
      <w:t>Poslovni broj: 3 St-14/2018-3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5E9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5BB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2C3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F2C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FF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FC7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St-14/2018-3</izvorni_sadrzaj>
    <derivirana_varijabla naziv="DomainObject.Oznaka_1">St-14/2018-3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6.11.2017</izvorni_sadrzaj>
    <derivirana_varijabla naziv="DomainObject.Predmet.Opis_1">Prijedlog za otvaranje st. postupka 6.11.2017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MIST-COMP društvo s ograničenom odgovornošću za ugostiteljstvo i usluge</izvorni_sadrzaj>
    <derivirana_varijabla naziv="DomainObject.Predmet.ProtustrankaFormated_1">  MIST-COMP društvo s ograničenom odgovornošću za ugostiteljstvo i usluge</derivirana_varijabla>
  </DomainObject.Predmet.ProtustrankaFormated>
  <DomainObject.Predmet.ProtustrankaFormatedOIB>
    <izvorni_sadrzaj>  MIST-COMP društvo s ograničenom odgovornošću za ugostiteljstvo i usluge, OIB 78702166319</izvorni_sadrzaj>
    <derivirana_varijabla naziv="DomainObject.Predmet.ProtustrankaFormatedOIB_1">  MIST-COMP društvo s ograničenom odgovornošću za ugostiteljstvo i usluge, OIB 78702166319</derivirana_varijabla>
  </DomainObject.Predmet.ProtustrankaFormatedOIB>
  <DomainObject.Predmet.ProtustrankaFormatedWithAdress>
    <izvorni_sadrzaj> MIST-COMP društvo s ograničenom odgovornošću za ugostiteljstvo i usluge, Prvomajska 40, 40000 Strahoninec</izvorni_sadrzaj>
    <derivirana_varijabla naziv="DomainObject.Predmet.ProtustrankaFormatedWithAdress_1"> MIST-COMP društvo s ograničenom odgovornošću za ugostiteljstvo i usluge, Prvomajska 40, 40000 Strahoninec</derivirana_varijabla>
  </DomainObject.Predmet.ProtustrankaFormatedWithAdress>
  <DomainObject.Predmet.ProtustrankaFormatedWithAdressOIB>
    <izvorni_sadrzaj> MIST-COMP društvo s ograničenom odgovornošću za ugostiteljstvo i usluge, OIB 78702166319, Prvomajska 40, 40000 Strahoninec</izvorni_sadrzaj>
    <derivirana_varijabla naziv="DomainObject.Predmet.ProtustrankaFormatedWithAdressOIB_1"> MIST-COMP društvo s ograničenom odgovornošću za ugostiteljstvo i usluge, OIB 78702166319, Prvomajska 40, 40000 Strahoninec</derivirana_varijabla>
  </DomainObject.Predmet.ProtustrankaFormatedWithAdressOIB>
  <DomainObject.Predmet.ProtustrankaWithAdress>
    <izvorni_sadrzaj>MIST-COMP društvo s ograničenom odgovornošću za ugostiteljstvo i usluge Prvomajska 40, 40000 Strahoninec</izvorni_sadrzaj>
    <derivirana_varijabla naziv="DomainObject.Predmet.ProtustrankaWithAdress_1">MIST-COMP društvo s ograničenom odgovornošću za ugostiteljstvo i usluge Prvomajska 40, 40000 Strahoninec</derivirana_varijabla>
  </DomainObject.Predmet.ProtustrankaWithAdress>
  <DomainObject.Predmet.ProtustrankaWithAdressOIB>
    <izvorni_sadrzaj>MIST-COMP društvo s ograničenom odgovornošću za ugostiteljstvo i usluge, OIB 78702166319, Prvomajska 40, 40000 Strahoninec</izvorni_sadrzaj>
    <derivirana_varijabla naziv="DomainObject.Predmet.ProtustrankaWithAdressOIB_1">MIST-COMP društvo s ograničenom odgovornošću za ugostiteljstvo i usluge, OIB 78702166319, Prvomajska 40, 40000 Strahoninec</derivirana_varijabla>
  </DomainObject.Predmet.ProtustrankaWithAdressOIB>
  <DomainObject.Predmet.ProtustrankaNazivFormated>
    <izvorni_sadrzaj>MIST-COMP društvo s ograničenom odgovornošću za ugostiteljstvo i usluge</izvorni_sadrzaj>
    <derivirana_varijabla naziv="DomainObject.Predmet.ProtustrankaNazivFormated_1">MIST-COMP društvo s ograničenom odgovornošću za ugostiteljstvo i usluge</derivirana_varijabla>
  </DomainObject.Predmet.ProtustrankaNazivFormated>
  <DomainObject.Predmet.ProtustrankaNazivFormatedOIB>
    <izvorni_sadrzaj>MIST-COMP društvo s ograničenom odgovornošću za ugostiteljstvo i usluge, OIB 78702166319</izvorni_sadrzaj>
    <derivirana_varijabla naziv="DomainObject.Predmet.ProtustrankaNazivFormatedOIB_1">MIST-COMP društvo s ograničenom odgovornošću za ugostiteljstvo i usluge, OIB 78702166319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RH Županijsko državno odvjetništvo u Varaždinu</izvorni_sadrzaj>
    <derivirana_varijabla naziv="DomainObject.Predmet.StrankaFormated_1">  RH Ministarstvo financija - Porezna uprava, Područni ured sjeverna Hrvatska zastupanog po punomoćniku RH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RH Županijsko državno odvjetništvo u Varaždinu</izvorni_sadrzaj>
    <derivirana_varijabla naziv="DomainObject.Predmet.StrankaFormatedOIB_1">  RH Ministarstvo financija - Porezna uprava, Područni ured sjeverna Hrvatska,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RH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51969.00</izvorni_sadrzaj>
    <derivirana_varijabla naziv="DomainObject.Predmet.TrenutnaVrijednost_1">51969.00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RH Županijsko državno odvjetništvo u Varaždinu</item>
    </izvorni_sadrzaj>
    <derivirana_varijabla naziv="DomainObject.Predmet.StrankaListFormated_1">
      <item>RH Ministarstvo financija - Porezna uprava, Područni ured sjeverna Hrvatska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RH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MIST-COMP društvo s ograničenom odgovornošću za ugostiteljstvo i usluge</item>
    </izvorni_sadrzaj>
    <derivirana_varijabla naziv="DomainObject.Predmet.ProtuStrankaListFormated_1">
      <item>MIST-COMP društvo s ograničenom odgovornošću za ugostiteljstvo i usluge</item>
    </derivirana_varijabla>
  </DomainObject.Predmet.ProtuStrankaListFormated>
  <DomainObject.Predmet.ProtuStrankaListFormatedOIB>
    <izvorni_sadrzaj>
      <item>MIST-COMP društvo s ograničenom odgovornošću za ugostiteljstvo i usluge, OIB 78702166319</item>
    </izvorni_sadrzaj>
    <derivirana_varijabla naziv="DomainObject.Predmet.ProtuStrankaListFormatedOIB_1">
      <item>MIST-COMP društvo s ograničenom odgovornošću za ugostiteljstvo i usluge, OIB 78702166319</item>
    </derivirana_varijabla>
  </DomainObject.Predmet.ProtuStrankaListFormatedOIB>
  <DomainObject.Predmet.ProtuStrankaListFormatedWithAdress>
    <izvorni_sadrzaj>
      <item>MIST-COMP društvo s ograničenom odgovornošću za ugostiteljstvo i usluge, Prvomajska 40, 40000 Strahoninec</item>
    </izvorni_sadrzaj>
    <derivirana_varijabla naziv="DomainObject.Predmet.ProtuStrankaListFormatedWithAdress_1">
      <item>MIST-COMP društvo s ograničenom odgovornošću za ugostiteljstvo i usluge, Prvomajska 40, 40000 Strahoninec</item>
    </derivirana_varijabla>
  </DomainObject.Predmet.ProtuStrankaListFormatedWithAdress>
  <DomainObject.Predmet.ProtuStrankaListFormatedWithAdressOIB>
    <izvorni_sadrzaj>
      <item>MIST-COMP društvo s ograničenom odgovornošću za ugostiteljstvo i usluge, OIB 78702166319, Prvomajska 40, 40000 Strahoninec</item>
    </izvorni_sadrzaj>
    <derivirana_varijabla naziv="DomainObject.Predmet.ProtuStrankaListFormatedWithAdressOIB_1">
      <item>MIST-COMP društvo s ograničenom odgovornošću za ugostiteljstvo i usluge, OIB 78702166319, Prvomajska 40, 40000 Strahoninec</item>
    </derivirana_varijabla>
  </DomainObject.Predmet.ProtuStrankaListFormatedWithAdressOIB>
  <DomainObject.Predmet.ProtuStrankaListNazivFormated>
    <izvorni_sadrzaj>
      <item>MIST-COMP društvo s ograničenom odgovornošću za ugostiteljstvo i usluge</item>
    </izvorni_sadrzaj>
    <derivirana_varijabla naziv="DomainObject.Predmet.ProtuStrankaListNazivFormated_1">
      <item>MIST-COMP društvo s ograničenom odgovornošću za ugostiteljstvo i usluge</item>
    </derivirana_varijabla>
  </DomainObject.Predmet.ProtuStrankaListNazivFormated>
  <DomainObject.Predmet.ProtuStrankaListNazivFormatedOIB>
    <izvorni_sadrzaj>
      <item>MIST-COMP društvo s ograničenom odgovornošću za ugostiteljstvo i usluge, OIB 78702166319</item>
    </izvorni_sadrzaj>
    <derivirana_varijabla naziv="DomainObject.Predmet.ProtuStrankaListNazivFormatedOIB_1">
      <item>MIST-COMP društvo s ograničenom odgovornošću za ugostiteljstvo i usluge, OIB 78702166319</item>
    </derivirana_varijabla>
  </DomainObject.Predmet.ProtuStrankaListNazivFormatedOIB>
  <DomainObject.Predmet.OstaliListFormated>
    <izvorni_sadrzaj>
      <item>Mirjana Tuksar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</item>
    </izvorni_sadrzaj>
    <derivirana_varijabla naziv="DomainObject.Predmet.OstaliListFormated_1">
      <item>Mirjana Tuksar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Mirjana Tuksar, OIB 56019853102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agencija, OIB 85821130368</item>
    </izvorni_sadrzaj>
    <derivirana_varijabla naziv="DomainObject.Predmet.OstaliListFormatedOIB_1">
      <item>Mirjana Tuksar, OIB 56019853102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Mirjana Tuksar,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Mirjana Tuksar,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Mirjana Tuksar, OIB 56019853102,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Mirjana Tuksar, OIB 56019853102,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Mirjana Tuksar</item>
      <item>RH Županijsko državno odvjetništvo u Varaždinu</item>
      <item>e-Oglasna</item>
      <item>Sudski registar Trgovačkog suda u Varaždinu</item>
      <item>Financijska agencija</item>
    </izvorni_sadrzaj>
    <derivirana_varijabla naziv="DomainObject.Predmet.OstaliListNazivFormated_1">
      <item>Mirjana Tuksar</item>
      <item>RH Županijsko državno odvjetništvo u Varaždinu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Mirjana Tuksar, OIB 56019853102</item>
      <item>RH Županijsko državno odvjetništvo u Varaždinu</item>
      <item>e-Oglasna</item>
      <item>Sudski registar Trgovačkog suda u Varaždinu</item>
      <item>Financijska agencija, OIB 85821130368</item>
    </izvorni_sadrzaj>
    <derivirana_varijabla naziv="DomainObject.Predmet.OstaliListNazivFormatedOIB_1">
      <item>Mirjana Tuksar, OIB 56019853102</item>
      <item>RH Županijsko državno odvjetništvo u Varaždinu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St-14/2018-3</izvorni_sadrzaj>
    <derivirana_varijabla naziv="DomainObject.PoslovniBrojDokumenta_1">St-14/2018-3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MIST-COMP društvo s ograničenom odgovornošću za ugostiteljstvo i usluge</izvorni_sadrzaj>
    <derivirana_varijabla naziv="DomainObject.Predmet.ProtustrankaIDrugi_1">MIST-COMP društvo s ograničenom odgovornošću za ugostiteljstvo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MIST-COMP društvo s ograničenom odgovornošću za ugostiteljstvo i usluge, OIB 78702166319, Prvomajska 40, 40000 Strahoninec</izvorni_sadrzaj>
    <derivirana_varijabla naziv="DomainObject.Predmet.ProtustrankaIDrugiAdressOIB_1">MIST-COMP društvo s ograničenom odgovornošću za ugostiteljstvo i usluge, OIB 78702166319, Prvomajska 40,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Tuksar</item>
      <item>MIST-COMP društvo s ograničenom odgovornošću za ugostiteljstvo i usluge</item>
      <item>RH Ministarstvo financija - Porezna uprava, Područni ured sjeverna Hrvatska</item>
      <item>RH Županijsko državno odvjetništvo u Varaždinu</item>
      <item>e-Oglasna</item>
      <item>Sudski registar Trgovačkog suda u Varaždinu</item>
      <item>Financijska agencija</item>
    </izvorni_sadrzaj>
    <derivirana_varijabla naziv="DomainObject.Predmet.SudioniciListNaziv_1">
      <item>Mirjana Tuksar</item>
      <item>MIST-COMP društvo s ograničenom odgovornošću za ugostiteljstvo i usluge</item>
      <item>RH Ministarstvo financija - Porezna uprava, Područni ured sjeverna Hrvatska</item>
      <item>RH Županijsko državno odvjetništvo u Varaždinu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Mirjana Tuksar, OIB 56019853102, Prvomajska 40,40000 Strahoninec</item>
      <item>MIST-COMP društvo s ograničenom odgovornošću za ugostiteljstvo i usluge, OIB 78702166319, Prvomajska 40,40000 Strahoninec</item>
      <item>RH Ministarstvo financija - Porezna uprava, Područni ured sjeverna Hrvatska,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Mirjana Tuksar, OIB 56019853102, Prvomajska 40,40000 Strahoninec</item>
      <item>MIST-COMP društvo s ograničenom odgovornošću za ugostiteljstvo i usluge, OIB 78702166319, Prvomajska 40,40000 Strahoninec</item>
      <item>RH Ministarstvo financija - Porezna uprava, Područni ured sjeverna Hrvatska,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F9583-C629-493A-BC8C-BD3B35746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3269</properties:Characters>
  <properties:Lines>87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2018-04-11T08:35:00Z</cp:lastPrinted>
  <dcterms:modified xmlns:xsi="http://www.w3.org/2001/XMLSchema-instance" xsi:type="dcterms:W3CDTF">2018-04-11T08:36:00Z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St-14/2018-3 / Odluka - Zaključak (odluka_St-14_2018-3.docx)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