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6432" w14:paraId="1c66432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AC2CED">
        <w:t>1014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8F4C2D">
        <w:t>ZADAR PLASTIKA d.o.o. Zadar, Otona Ivekovića 5, Zadar</w:t>
      </w:r>
      <w:r w:rsidR="00B7710A">
        <w:t xml:space="preserve">, </w:t>
      </w:r>
      <w:r w:rsidR="00A54C72" w:rsidRPr="00FF7529">
        <w:t>OIB:</w:t>
      </w:r>
      <w:r w:rsidR="008F4C2D">
        <w:t>89494882069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F4C2D">
        <w:t>28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8F4C2D">
        <w:t xml:space="preserve">ZADAR PLASTIKA d.o.o. Zadar, Otona Ivekovića 5, Zadar, </w:t>
      </w:r>
      <w:r w:rsidR="008F4C2D" w:rsidRPr="00FF7529">
        <w:t>OIB:</w:t>
      </w:r>
      <w:r w:rsidR="008F4C2D">
        <w:t>89494882069</w:t>
      </w:r>
      <w:r w:rsidR="00955E58">
        <w:t xml:space="preserve"> </w:t>
      </w:r>
      <w:r>
        <w:t xml:space="preserve">na temelju neizvršenih osnova za plaćanje iznosi </w:t>
      </w:r>
      <w:r w:rsidR="008F4C2D">
        <w:t xml:space="preserve">27.346,97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E04753">
        <w:t>a</w:t>
      </w:r>
      <w:r w:rsidR="007B0F30">
        <w:t xml:space="preserve"> ovlašten</w:t>
      </w:r>
      <w:r w:rsidR="00E0475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8F4C2D">
        <w:t>Frane Barešić, Pakoštane, Kraljice Jelene 60</w:t>
      </w:r>
      <w:r w:rsidR="00E04753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AC2CED">
        <w:t>1014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B7710A" w:rsidP="00B7710A" w:rsidR="00B7710A">
      <w:pPr>
        <w:jc w:val="right"/>
      </w:pPr>
      <w:r>
        <w:t>Sutkinja</w:t>
      </w:r>
    </w:p>
    <w:p w:rsidRDefault="00B7710A" w:rsidP="00B7710A" w:rsidR="00B7710A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10858">
      <w:rPr>
        <w:noProof/>
      </w:rPr>
      <w:t>2</w:t>
    </w:r>
    <w:r>
      <w:fldChar w:fldCharType="end"/>
    </w:r>
  </w:p>
  <w:p w:rsidRDefault="00210858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1085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AC2CED">
      <w:t>1014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142AA0"/>
    <w:rsid w:val="00210858"/>
    <w:rsid w:val="00281120"/>
    <w:rsid w:val="0028481A"/>
    <w:rsid w:val="002F567E"/>
    <w:rsid w:val="00304EBC"/>
    <w:rsid w:val="003C689E"/>
    <w:rsid w:val="00433953"/>
    <w:rsid w:val="00470C59"/>
    <w:rsid w:val="004A0FDA"/>
    <w:rsid w:val="004D2F0F"/>
    <w:rsid w:val="004F472B"/>
    <w:rsid w:val="005C5CF2"/>
    <w:rsid w:val="006F6E1E"/>
    <w:rsid w:val="007465D2"/>
    <w:rsid w:val="0077394A"/>
    <w:rsid w:val="007B0F30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C71E7F"/>
    <w:rsid w:val="00C97E68"/>
    <w:rsid w:val="00DB0E67"/>
    <w:rsid w:val="00E04753"/>
    <w:rsid w:val="00E13823"/>
    <w:rsid w:val="00E17770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PLASTIKA d.o.o. za graditeljstvo i usluge</izvorni_sadrzaj>
    <derivirana_varijabla naziv="DomainObject.Predmet.ProtustrankaFormated_1">  ZADAR PLASTIKA d.o.o. za graditeljstvo i usluge</derivirana_varijabla>
  </DomainObject.Predmet.ProtustrankaFormated>
  <DomainObject.Predmet.ProtustrankaFormatedOIB>
    <izvorni_sadrzaj>  ZADAR PLASTIKA d.o.o. za graditeljstvo i usluge, OIB 89494882069</izvorni_sadrzaj>
    <derivirana_varijabla naziv="DomainObject.Predmet.ProtustrankaFormatedOIB_1">  ZADAR PLASTIKA d.o.o. za graditeljstvo i usluge, OIB 89494882069</derivirana_varijabla>
  </DomainObject.Predmet.ProtustrankaFormatedOIB>
  <DomainObject.Predmet.ProtustrankaFormatedWithAdress>
    <izvorni_sadrzaj> ZADAR PLASTIKA d.o.o. za graditeljstvo i usluge, Otona Ivekovića 5, 23000 Zadar</izvorni_sadrzaj>
    <derivirana_varijabla naziv="DomainObject.Predmet.ProtustrankaFormatedWithAdress_1"> ZADAR PLASTIKA d.o.o. za graditeljstvo i usluge, Otona Ivekovića 5, 23000 Zadar</derivirana_varijabla>
  </DomainObject.Predmet.ProtustrankaFormatedWithAdress>
  <DomainObject.Predmet.ProtustrankaFormatedWithAdressOIB>
    <izvorni_sadrzaj> ZADAR PLASTIKA d.o.o. za graditeljstvo i usluge, OIB 89494882069, Otona Ivekovića 5, 23000 Zadar</izvorni_sadrzaj>
    <derivirana_varijabla naziv="DomainObject.Predmet.ProtustrankaFormatedWithAdressOIB_1"> ZADAR PLASTIKA d.o.o. za graditeljstvo i usluge, OIB 89494882069, Otona Ivekovića 5, 23000 Zadar</derivirana_varijabla>
  </DomainObject.Predmet.ProtustrankaFormatedWithAdressOIB>
  <DomainObject.Predmet.ProtustrankaWithAdress>
    <izvorni_sadrzaj>ZADAR PLASTIKA d.o.o. za graditeljstvo i usluge Otona Ivekovića 5, 23000 Zadar</izvorni_sadrzaj>
    <derivirana_varijabla naziv="DomainObject.Predmet.ProtustrankaWithAdress_1">ZADAR PLASTIKA d.o.o. za graditeljstvo i usluge Otona Ivekovića 5, 23000 Zadar</derivirana_varijabla>
  </DomainObject.Predmet.ProtustrankaWithAdress>
  <DomainObject.Predmet.ProtustrankaWithAdressOIB>
    <izvorni_sadrzaj>ZADAR PLASTIKA d.o.o. za graditeljstvo i usluge, OIB 89494882069, Otona Ivekovića 5, 23000 Zadar</izvorni_sadrzaj>
    <derivirana_varijabla naziv="DomainObject.Predmet.ProtustrankaWithAdressOIB_1">ZADAR PLASTIKA d.o.o. za graditeljstvo i usluge, OIB 89494882069, Otona Ivekovića 5, 23000 Zadar</derivirana_varijabla>
  </DomainObject.Predmet.ProtustrankaWithAdressOIB>
  <DomainObject.Predmet.ProtustrankaNazivFormated>
    <izvorni_sadrzaj>ZADAR PLASTIKA d.o.o. za graditeljstvo i usluge</izvorni_sadrzaj>
    <derivirana_varijabla naziv="DomainObject.Predmet.ProtustrankaNazivFormated_1">ZADAR PLASTIKA d.o.o. za graditeljstvo i usluge</derivirana_varijabla>
  </DomainObject.Predmet.ProtustrankaNazivFormated>
  <DomainObject.Predmet.ProtustrankaNazivFormatedOIB>
    <izvorni_sadrzaj>ZADAR PLASTIKA d.o.o. za graditeljstvo i usluge, OIB 89494882069</izvorni_sadrzaj>
    <derivirana_varijabla naziv="DomainObject.Predmet.ProtustrankaNazivFormatedOIB_1">ZADAR PLASTIKA d.o.o. za graditeljstvo i usluge, OIB 89494882069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27346.97</izvorni_sadrzaj>
    <derivirana_varijabla naziv="DomainObject.Predmet.TrenutnaVrijednost_1">27346.97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PLASTIKA d.o.o. za graditeljstvo i usluge</item>
    </izvorni_sadrzaj>
    <derivirana_varijabla naziv="DomainObject.Predmet.ProtuStrankaListFormated_1">
      <item>ZADAR PLASTIKA d.o.o. za graditeljstvo i usluge</item>
    </derivirana_varijabla>
  </DomainObject.Predmet.ProtuStrankaListFormated>
  <DomainObject.Predmet.ProtuStrankaListFormatedOIB>
    <izvorni_sadrzaj>
      <item>ZADAR PLASTIKA d.o.o. za graditeljstvo i usluge, OIB 89494882069</item>
    </izvorni_sadrzaj>
    <derivirana_varijabla naziv="DomainObject.Predmet.ProtuStrankaListFormatedOIB_1">
      <item>ZADAR PLASTIKA d.o.o. za graditeljstvo i usluge, OIB 89494882069</item>
    </derivirana_varijabla>
  </DomainObject.Predmet.ProtuStrankaListFormatedOIB>
  <DomainObject.Predmet.ProtuStrankaListFormatedWithAdress>
    <izvorni_sadrzaj>
      <item>ZADAR PLASTIKA d.o.o. za graditeljstvo i usluge, Otona Ivekovića 5, 23000 Zadar</item>
    </izvorni_sadrzaj>
    <derivirana_varijabla naziv="DomainObject.Predmet.ProtuStrankaListFormatedWithAdress_1">
      <item>ZADAR PLASTIKA d.o.o. za graditeljstvo i usluge, Otona Ivekovića 5, 23000 Zadar</item>
    </derivirana_varijabla>
  </DomainObject.Predmet.ProtuStrankaListFormatedWithAdress>
  <DomainObject.Predmet.ProtuStrankaListFormatedWithAdressOIB>
    <izvorni_sadrzaj>
      <item>ZADAR PLASTIKA d.o.o. za graditeljstvo i usluge, OIB 89494882069, Otona Ivekovića 5, 23000 Zadar</item>
    </izvorni_sadrzaj>
    <derivirana_varijabla naziv="DomainObject.Predmet.ProtuStrankaListFormatedWithAdressOIB_1">
      <item>ZADAR PLASTIKA d.o.o. za graditeljstvo i usluge, OIB 89494882069, Otona Ivekovića 5, 23000 Zadar</item>
    </derivirana_varijabla>
  </DomainObject.Predmet.ProtuStrankaListFormatedWithAdressOIB>
  <DomainObject.Predmet.ProtuStrankaListNazivFormated>
    <izvorni_sadrzaj>
      <item>ZADAR PLASTIKA d.o.o. za graditeljstvo i usluge</item>
    </izvorni_sadrzaj>
    <derivirana_varijabla naziv="DomainObject.Predmet.ProtuStrankaListNazivFormated_1">
      <item>ZADAR PLASTIKA d.o.o. za graditeljstvo i usluge</item>
    </derivirana_varijabla>
  </DomainObject.Predmet.ProtuStrankaListNazivFormated>
  <DomainObject.Predmet.ProtuStrankaListNazivFormatedOIB>
    <izvorni_sadrzaj>
      <item>ZADAR PLASTIKA d.o.o. za graditeljstvo i usluge, OIB 89494882069</item>
    </izvorni_sadrzaj>
    <derivirana_varijabla naziv="DomainObject.Predmet.ProtuStrankaListNazivFormatedOIB_1">
      <item>ZADAR PLASTIKA d.o.o. za graditeljstvo i usluge, OIB 89494882069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PLASTIKA d.o.o. za graditeljstvo i usluge</izvorni_sadrzaj>
    <derivirana_varijabla naziv="DomainObject.Predmet.ProtustrankaIDrugi_1">ZADAR PLASTIKA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PLASTIKA d.o.o. za graditeljstvo i usluge, OIB 89494882069, Otona Ivekovića 5, 23000 Zadar</izvorni_sadrzaj>
    <derivirana_varijabla naziv="DomainObject.Predmet.ProtustrankaIDrugiAdressOIB_1">ZADAR PLASTIKA d.o.o. za graditeljstvo i usluge, OIB 89494882069, Otona Ivekovića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PLASTIKA d.o.o. za graditeljstvo i usluge</item>
    </izvorni_sadrzaj>
    <derivirana_varijabla naziv="DomainObject.Predmet.SudioniciListNaziv_1">
      <item>FINA</item>
      <item>ZADAR PLASTIKA d.o.o. za graditeljstvo i usluge</item>
    </derivirana_varijabla>
  </DomainObject.Predmet.SudioniciListNaziv>
  <DomainObject.Predmet.SudioniciListAdressOIB>
    <izvorni_sadrzaj>
      <item>FINA, OIB 85821130368</item>
      <item>ZADAR PLASTIKA d.o.o. za graditeljstvo i usluge, OIB 89494882069, Otona Ivekovića 5,23000 Zadar</item>
    </izvorni_sadrzaj>
    <derivirana_varijabla naziv="DomainObject.Predmet.SudioniciListAdressOIB_1">
      <item>FINA, OIB 85821130368</item>
      <item>ZADAR PLASTIKA d.o.o. za graditeljstvo i usluge, OIB 89494882069, Otona Ivekovića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89494882069</item>
    </izvorni_sadrzaj>
    <derivirana_varijabla naziv="DomainObject.Predmet.SudioniciListNazivOIB_1">
      <item>, OIB 85821130368</item>
      <item>, OIB 89494882069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2059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2016-02-08T10:40:00Z</dcterms:created>
  <dc:creator>Tina Grgas</dc:creator>
  <cp:lastModifiedBy>Martina Kalmeta</cp:lastModifiedBy>
  <cp:lastPrinted>2016-02-08T10:34:00Z</cp:lastPrinted>
  <dcterms:modified xmlns:xsi="http://www.w3.org/2001/XMLSchema-instance" xsi:type="dcterms:W3CDTF">2016-02-08T10:42:00Z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